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8409" w14:paraId="2c0840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6DDE" w:rsidP="00966DDE" w:rsidR="00966DDE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St-1333/2016-4.</w:t>
      </w:r>
    </w:p>
    <w:p w:rsidRDefault="00966DDE" w:rsidP="00966DDE" w:rsidR="00966DDE">
      <w:pPr>
        <w:jc w:val="both"/>
        <w:rPr>
          <w:rFonts w:cs="Arial" w:hAnsi="Arial" w:ascii="Arial"/>
        </w:rPr>
      </w:pPr>
    </w:p>
    <w:p w:rsidRDefault="00966DDE" w:rsidP="00966DDE" w:rsidR="00966DDE">
      <w:pPr>
        <w:jc w:val="both"/>
        <w:rPr>
          <w:rFonts w:cs="Arial" w:hAnsi="Arial" w:ascii="Arial"/>
          <w:b/>
        </w:rPr>
      </w:pPr>
    </w:p>
    <w:p w:rsidRDefault="00966DDE" w:rsidP="00966DDE" w:rsidR="00966DD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966DDE" w:rsidP="00966DDE" w:rsidR="00966DD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966DDE" w:rsidP="00966DDE" w:rsidR="00966DDE">
      <w:pPr>
        <w:jc w:val="center"/>
        <w:rPr>
          <w:rFonts w:cs="Arial" w:hAnsi="Arial" w:ascii="Arial"/>
        </w:rPr>
      </w:pP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PABLO j.d.o.o. za trgovinu i usluge iz Čazme, </w:t>
      </w:r>
      <w:proofErr w:type="spellStart"/>
      <w:r>
        <w:rPr>
          <w:rFonts w:cs="Arial" w:hAnsi="Arial" w:ascii="Arial"/>
        </w:rPr>
        <w:t>Cerina</w:t>
      </w:r>
      <w:proofErr w:type="spellEnd"/>
      <w:r>
        <w:rPr>
          <w:rFonts w:cs="Arial" w:hAnsi="Arial" w:ascii="Arial"/>
        </w:rPr>
        <w:t xml:space="preserve"> 89, MBS 010093987, OIB 82207930157, dana 28. studenog 2016. godine  </w:t>
      </w:r>
    </w:p>
    <w:p w:rsidRDefault="00966DDE" w:rsidP="00966DDE" w:rsidR="00966DD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966DDE" w:rsidP="00966DDE" w:rsidR="00966DDE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PABLO j.d.o.o. za trgovinu i usluge iz Čazme, </w:t>
      </w:r>
      <w:proofErr w:type="spellStart"/>
      <w:r>
        <w:rPr>
          <w:rFonts w:cs="Arial" w:hAnsi="Arial" w:ascii="Arial"/>
        </w:rPr>
        <w:t>Cerina</w:t>
      </w:r>
      <w:proofErr w:type="spellEnd"/>
      <w:r>
        <w:rPr>
          <w:rFonts w:cs="Arial" w:hAnsi="Arial" w:ascii="Arial"/>
        </w:rPr>
        <w:t xml:space="preserve"> 89, MBS 010093987, OIB 82207930157.</w:t>
      </w:r>
    </w:p>
    <w:p w:rsidRDefault="00966DDE" w:rsidP="00966DDE" w:rsidR="00966DD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IVAN HUDOLETNJAK iz Ivanca, Zavojna ulica 3, OIB 80924395653.</w:t>
      </w:r>
    </w:p>
    <w:p w:rsidRDefault="00966DDE" w:rsidP="00966DDE" w:rsidR="00966DD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PABLO j.d.o.o. za trgovinu i usluge iz Čazme, </w:t>
      </w:r>
      <w:proofErr w:type="spellStart"/>
      <w:r>
        <w:rPr>
          <w:rFonts w:cs="Arial" w:hAnsi="Arial" w:ascii="Arial"/>
        </w:rPr>
        <w:t>Cerina</w:t>
      </w:r>
      <w:proofErr w:type="spellEnd"/>
      <w:r>
        <w:rPr>
          <w:rFonts w:cs="Arial" w:hAnsi="Arial" w:ascii="Arial"/>
        </w:rPr>
        <w:t xml:space="preserve"> 89, MBS 010093987, OIB82207930157.</w:t>
      </w:r>
    </w:p>
    <w:p w:rsidRDefault="00966DDE" w:rsidP="00966DDE" w:rsidR="00966DD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28. studenog 2016. godine u 10,30 sati</w:t>
      </w:r>
      <w:r>
        <w:rPr>
          <w:rFonts w:cs="Arial" w:hAnsi="Arial" w:ascii="Arial"/>
        </w:rPr>
        <w:t>, kada je ovo rješenje objavljeno na e-oglasnoj ploči ovoga suda.</w:t>
      </w:r>
    </w:p>
    <w:p w:rsidRDefault="00966DDE" w:rsidP="00966DDE" w:rsidR="00966DD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966DDE" w:rsidP="00966DDE" w:rsidR="00966DD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66DDE" w:rsidP="00966DDE" w:rsidR="00966DD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966DDE" w:rsidP="00966DDE" w:rsidR="00966DDE">
      <w:pPr>
        <w:jc w:val="center"/>
        <w:rPr>
          <w:rFonts w:cs="Arial" w:hAnsi="Arial" w:ascii="Arial"/>
          <w:b/>
        </w:rPr>
      </w:pPr>
    </w:p>
    <w:p w:rsidRDefault="00966DDE" w:rsidP="00966DDE" w:rsidR="00966DD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966DDE" w:rsidP="00966DDE" w:rsidR="00966DD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</w:t>
      </w:r>
      <w:r>
        <w:rPr>
          <w:rFonts w:cs="Arial" w:hAnsi="Arial" w:ascii="Arial"/>
        </w:rPr>
        <w:lastRenderedPageBreak/>
        <w:t>broj 71/15 – dalje: SZ) oglasom poslovni broj St-1333/2016-2., koji je objavljen na mrežnoj stranici e-oglasna ploča Trgovačkog suda u Bjelovaru 10. listopada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966DDE" w:rsidP="00966DDE" w:rsidR="00966DD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66DDE" w:rsidP="00966DDE" w:rsidR="00966DD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66DDE" w:rsidP="00966DDE" w:rsidR="00966DD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66DDE" w:rsidP="00966DDE" w:rsidR="00966DD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66DDE" w:rsidP="00966DDE" w:rsidR="00966DDE">
      <w:pPr>
        <w:pStyle w:val="Bezproreda"/>
        <w:ind w:firstLine="851"/>
        <w:jc w:val="both"/>
        <w:rPr>
          <w:rFonts w:cs="Arial" w:hAnsi="Arial" w:ascii="Arial"/>
        </w:rPr>
      </w:pPr>
    </w:p>
    <w:p w:rsidRDefault="00966DDE" w:rsidP="00966DDE" w:rsidR="00966DD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966DDE" w:rsidP="00966DDE" w:rsidR="00966DDE">
      <w:pPr>
        <w:ind w:firstLine="851"/>
        <w:jc w:val="both"/>
        <w:rPr>
          <w:rFonts w:cs="Arial" w:hAnsi="Arial" w:ascii="Arial"/>
        </w:rPr>
      </w:pPr>
    </w:p>
    <w:p w:rsidRDefault="00966DDE" w:rsidP="00966DDE" w:rsidR="00966DD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28. studenog 2016. godine</w:t>
      </w:r>
    </w:p>
    <w:p w:rsidRDefault="00966DDE" w:rsidP="00966DDE" w:rsidR="00966DDE">
      <w:pPr>
        <w:rPr>
          <w:rFonts w:cs="Arial" w:hAnsi="Arial" w:ascii="Arial"/>
          <w:b/>
        </w:rPr>
      </w:pPr>
    </w:p>
    <w:p w:rsidRDefault="00966DDE" w:rsidP="00966DDE" w:rsidR="00966DD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966DDE" w:rsidP="00966DDE" w:rsidR="00966DD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966DDE" w:rsidP="00966DDE" w:rsidR="00966DDE">
      <w:pPr>
        <w:ind w:firstLine="4111"/>
        <w:jc w:val="both"/>
        <w:rPr>
          <w:rFonts w:cs="Arial" w:hAnsi="Arial" w:ascii="Arial"/>
        </w:rPr>
      </w:pP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966DDE" w:rsidP="00966DDE" w:rsidR="00966DDE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66DDE" w:rsidP="00966DDE" w:rsidR="00966DDE">
      <w:pPr>
        <w:jc w:val="both"/>
        <w:rPr>
          <w:rFonts w:cs="Arial" w:hAnsi="Arial" w:ascii="Arial"/>
        </w:rPr>
      </w:pPr>
    </w:p>
    <w:p w:rsidRDefault="00966DDE" w:rsidP="00966DDE" w:rsidR="00966DDE">
      <w:pPr>
        <w:jc w:val="both"/>
        <w:rPr>
          <w:rFonts w:cs="Arial" w:hAnsi="Arial" w:ascii="Arial"/>
        </w:rPr>
      </w:pPr>
    </w:p>
    <w:p w:rsidRDefault="00966DDE" w:rsidP="00966DDE" w:rsidR="00966DDE">
      <w:pPr>
        <w:jc w:val="both"/>
        <w:rPr>
          <w:rFonts w:cs="Arial" w:hAnsi="Arial" w:ascii="Arial"/>
        </w:rPr>
      </w:pPr>
    </w:p>
    <w:p w:rsidRDefault="00966DDE" w:rsidP="00966DDE" w:rsidR="00966DD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</w:t>
      </w: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966DDE" w:rsidP="00966DDE" w:rsidR="00966D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28.11.2016.g.</w:t>
      </w:r>
    </w:p>
    <w:p w:rsidRDefault="00966DDE" w:rsidP="00966DDE" w:rsidR="00966DDE">
      <w:pPr>
        <w:rPr>
          <w:rFonts w:cs="Arial" w:hAnsi="Arial" w:ascii="Arial"/>
        </w:rPr>
      </w:pPr>
    </w:p>
    <w:p w:rsidRDefault="00966DDE" w:rsidP="00966DDE" w:rsidR="00966DD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DDE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65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St-1333/2016-4</izvorni_sadrzaj>
    <derivirana_varijabla naziv="DomainObject.Oznaka_1">St-1333/2016-4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PABLO jednostavno društvo s ogarničenom odgovornošću za trgovinu i usluge zastupanog po punomoćniku Zdravko Huđber</izvorni_sadrzaj>
    <derivirana_varijabla naziv="DomainObject.Predmet.ProtustrankaFormated_1">  PABLO jednostavno društvo s ogarničenom odgovornošću za trgovinu i usluge zastupanog po punomoćniku Zdravko Huđber</derivirana_varijabla>
  </DomainObject.Predmet.ProtustrankaFormated>
  <DomainObject.Predmet.ProtustrankaFormatedOIB>
    <izvorni_sadrzaj>  PABLO jednostavno društvo s ogarničenom odgovornošću za trgovinu i usluge, OIB 82207930157 zastupanog po punomoćniku Zdravko Huđber</izvorni_sadrzaj>
    <derivirana_varijabla naziv="DomainObject.Predmet.ProtustrankaFormatedOIB_1">  PABLO jednostavno društvo s ogarničenom odgovornošću za trgovinu i usluge, OIB 82207930157 zastupanog po punomoćniku Zdravko Huđber</derivirana_varijabla>
  </DomainObject.Predmet.ProtustrankaFormatedOIB>
  <DomainObject.Predmet.ProtustrankaFormatedWithAdress>
    <izvorni_sadrzaj> PABLO jednostavno društvo s ogarničenom odgovornošću za trgovinu i usluge, Cerina 89, 43240 Čazma zastupanog po punomoćniku Zdravko Huđber</izvorni_sadrzaj>
    <derivirana_varijabla naziv="DomainObject.Predmet.ProtustrankaFormatedWithAdress_1"> PABLO jednostavno društvo s ogarničenom odgovornošću za trgovinu i usluge, Cerina 89, 43240 Čazma zastupanog po punomoćniku Zdravko Huđber</derivirana_varijabla>
  </DomainObject.Predmet.ProtustrankaFormatedWithAdress>
  <DomainObject.Predmet.ProtustrankaFormatedWithAdressOIB>
    <izvorni_sadrzaj> PABLO jednostavno društvo s ogarničenom odgovornošću za trgovinu i usluge, OIB 82207930157, Cerina 89, 43240 Čazma zastupanog po punomoćniku Zdravko Huđber</izvorni_sadrzaj>
    <derivirana_varijabla naziv="DomainObject.Predmet.ProtustrankaFormatedWithAdressOIB_1"> PABLO jednostavno društvo s ogarničenom odgovornošću za trgovinu i usluge, OIB 82207930157, Cerina 89, 43240 Čazma zastupanog po punomoćniku Zdravko Huđber</derivirana_varijabla>
  </DomainObject.Predmet.ProtustrankaFormatedWithAdressOIB>
  <DomainObject.Predmet.ProtustrankaWithAdress>
    <izvorni_sadrzaj>PABLO jednostavno društvo s ogarničenom odgovornošću za trgovinu i usluge Cerina 89, 43240 Čazma</izvorni_sadrzaj>
    <derivirana_varijabla naziv="DomainObject.Predmet.ProtustrankaWithAdress_1">PABLO jednostavno društvo s ogarničenom odgovornošću za trgovinu i usluge Cerina 89, 43240 Čazma</derivirana_varijabla>
  </DomainObject.Predmet.ProtustrankaWithAdress>
  <DomainObject.Predmet.ProtustrankaWithAdressOIB>
    <izvorni_sadrzaj>PABLO jednostavno društvo s ogarničenom odgovornošću za trgovinu i usluge, OIB 82207930157, Cerina 89, 43240 Čazma</izvorni_sadrzaj>
    <derivirana_varijabla naziv="DomainObject.Predmet.ProtustrankaWithAdressOIB_1">PABLO jednostavno društvo s ogarničenom odgovornošću za trgovinu i usluge, OIB 82207930157, Cerina 89, 43240 Čazma</derivirana_varijabla>
  </DomainObject.Predmet.ProtustrankaWithAdressOIB>
  <DomainObject.Predmet.ProtustrankaNazivFormated>
    <izvorni_sadrzaj>PABLO jednostavno društvo s ogarničenom odgovornošću za trgovinu i usluge</izvorni_sadrzaj>
    <derivirana_varijabla naziv="DomainObject.Predmet.ProtustrankaNazivFormated_1">PABLO jednostavno društvo s ogarničenom odgovornošću za trgovinu i usluge</derivirana_varijabla>
  </DomainObject.Predmet.ProtustrankaNazivFormated>
  <DomainObject.Predmet.ProtustrankaNazivFormatedOIB>
    <izvorni_sadrzaj>PABLO jednostavno društvo s ogarničenom odgovornošću za trgovinu i usluge, OIB 82207930157</izvorni_sadrzaj>
    <derivirana_varijabla naziv="DomainObject.Predmet.ProtustrankaNazivFormatedOIB_1">PABLO jednostavno društvo s ogarničenom odgovornošću za trgovinu i usluge, OIB 82207930157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PABLO jednostavno društvo s ogarničenom odgovornošću za trgovinu i usluge zastupanog po punomoćniku Zdravko Huđber</item>
    </izvorni_sadrzaj>
    <derivirana_varijabla naziv="DomainObject.Predmet.ProtuStrankaListFormated_1">
      <item>PABLO jednostavno društvo s ogarničenom odgovornošću za trgovinu i usluge zastupanog po punomoćniku Zdravko Huđber</item>
    </derivirana_varijabla>
  </DomainObject.Predmet.ProtuStrankaListFormated>
  <DomainObject.Predmet.ProtuStrankaListFormatedOIB>
    <izvorni_sadrzaj>
      <item>PABLO jednostavno društvo s ogarničenom odgovornošću za trgovinu i usluge, OIB 82207930157 zastupanog po punomoćniku Zdravko Huđber</item>
    </izvorni_sadrzaj>
    <derivirana_varijabla naziv="DomainObject.Predmet.ProtuStrankaListFormatedOIB_1">
      <item>PABLO jednostavno društvo s ogarničenom odgovornošću za trgovinu i usluge, OIB 82207930157 zastupanog po punomoćniku Zdravko Huđber</item>
    </derivirana_varijabla>
  </DomainObject.Predmet.ProtuStrankaListFormatedOIB>
  <DomainObject.Predmet.ProtuStrankaListFormatedWithAdress>
    <izvorni_sadrzaj>
      <item>PABLO jednostavno društvo s ogarničenom odgovornošću za trgovinu i usluge, Cerina 89, 43240 Čazma zastupanog po punomoćniku Zdravko Huđber</item>
    </izvorni_sadrzaj>
    <derivirana_varijabla naziv="DomainObject.Predmet.ProtuStrankaListFormatedWithAdress_1">
      <item>PABLO jednostavno društvo s ogarničenom odgovornošću za trgovinu i usluge, Cerina 89, 43240 Čazma zastupanog po punomoćniku Zdravko Huđber</item>
    </derivirana_varijabla>
  </DomainObject.Predmet.ProtuStrankaListFormatedWithAdress>
  <DomainObject.Predmet.ProtuStrankaListFormatedWithAdressOIB>
    <izvorni_sadrzaj>
      <item>PABLO jednostavno društvo s ogarničenom odgovornošću za trgovinu i usluge, OIB 82207930157, Cerina 89, 43240 Čazma zastupanog po punomoćniku Zdravko Huđber</item>
    </izvorni_sadrzaj>
    <derivirana_varijabla naziv="DomainObject.Predmet.ProtuStrankaListFormatedWithAdressOIB_1">
      <item>PABLO jednostavno društvo s ogarničenom odgovornošću za trgovinu i usluge, OIB 82207930157, Cerina 89, 43240 Čazma zastupanog po punomoćniku Zdravko Huđber</item>
    </derivirana_varijabla>
  </DomainObject.Predmet.ProtuStrankaListFormatedWithAdressOIB>
  <DomainObject.Predmet.ProtuStrankaListNazivFormated>
    <izvorni_sadrzaj>
      <item>PABLO jednostavno društvo s ogarničenom odgovornošću za trgovinu i usluge</item>
    </izvorni_sadrzaj>
    <derivirana_varijabla naziv="DomainObject.Predmet.ProtuStrankaListNazivFormated_1">
      <item>PABLO jednostavno društvo s ogarničenom odgovornošću za trgovinu i usluge</item>
    </derivirana_varijabla>
  </DomainObject.Predmet.ProtuStrankaListNazivFormated>
  <DomainObject.Predmet.ProtuStrankaListNazivFormatedOIB>
    <izvorni_sadrzaj>
      <item>PABLO jednostavno društvo s ogarničenom odgovornošću za trgovinu i usluge, OIB 82207930157</item>
    </izvorni_sadrzaj>
    <derivirana_varijabla naziv="DomainObject.Predmet.ProtuStrankaListNazivFormatedOIB_1">
      <item>PABLO jednostavno društvo s ogarničenom odgovornošću za trgovinu i usluge, OIB 82207930157</item>
    </derivirana_varijabla>
  </DomainObject.Predmet.ProtuStrankaListNazivFormatedOIB>
  <DomainObject.Predmet.OstaliListFormated>
    <izvorni_sadrzaj>
      <item>Zdravko Huđber punomoćnik sudionika u postupku PABLO jednostavno društvo s ogarničenom odgovornošću za trgovinu i usluge</item>
    </izvorni_sadrzaj>
    <derivirana_varijabla naziv="DomainObject.Predmet.OstaliListFormated_1">
      <item>Zdravko Huđber punomoćnik sudionika u postupku PABLO jednostavno društvo s ogarničenom odgovornošću za trgovinu i usluge</item>
    </derivirana_varijabla>
  </DomainObject.Predmet.OstaliListFormated>
  <DomainObject.Predmet.OstaliListFormatedOIB>
    <izvorni_sadrzaj>
      <item>Zdravko Huđber, OIB 91465612244 punomoćnik sudionika u postupku PABLO jednostavno društvo s ogarničenom odgovornošću za trgovinu i usluge</item>
    </izvorni_sadrzaj>
    <derivirana_varijabla naziv="DomainObject.Predmet.OstaliListFormatedOIB_1">
      <item>Zdravko Huđber, OIB 91465612244 punomoćnik sudionika u postupku PABLO jednostavno društvo s ogarničenom odgovornošću za trgovinu i usluge</item>
    </derivirana_varijabla>
  </DomainObject.Predmet.OstaliListFormatedOIB>
  <DomainObject.Predmet.OstaliListFormatedWithAdress>
    <izvorni_sadrzaj>
      <item>Zdravko Huđber, Trg Antuna Cvetkovića 5., 10410 Novo Čiče punomoćnik sudionika u postupku PABLO jednostavno društvo s ogarničenom odgovornošću za trgovinu i usluge</item>
    </izvorni_sadrzaj>
    <derivirana_varijabla naziv="DomainObject.Predmet.OstaliListFormatedWithAdress_1">
      <item>Zdravko Huđber, Trg Antuna Cvetkovića 5., 10410 Novo Čiče punomoćnik sudionika u postupku PABLO jednostavno društvo s ogarničenom odgovornošću za trgovinu i usluge</item>
    </derivirana_varijabla>
  </DomainObject.Predmet.OstaliListFormatedWithAdress>
  <DomainObject.Predmet.OstaliListFormatedWithAdressOIB>
    <izvorni_sadrzaj>
      <item>Zdravko Huđber, OIB 91465612244, Trg Antuna Cvetkovića 5., 10410 Novo Čiče punomoćnik sudionika u postupku PABLO jednostavno društvo s ogarničenom odgovornošću za trgovinu i usluge</item>
    </izvorni_sadrzaj>
    <derivirana_varijabla naziv="DomainObject.Predmet.OstaliListFormatedWithAdressOIB_1">
      <item>Zdravko Huđber, OIB 91465612244, Trg Antuna Cvetkovića 5., 10410 Novo Čiče punomoćnik sudionika u postupku PABLO jednostavno društvo s ogarničenom odgovornošću za trgovinu i usluge</item>
    </derivirana_varijabla>
  </DomainObject.Predmet.OstaliListFormatedWithAdressOIB>
  <DomainObject.Predmet.OstaliListNazivFormated>
    <izvorni_sadrzaj>
      <item>Zdravko Huđber</item>
    </izvorni_sadrzaj>
    <derivirana_varijabla naziv="DomainObject.Predmet.OstaliListNazivFormated_1">
      <item>Zdravko Huđber</item>
    </derivirana_varijabla>
  </DomainObject.Predmet.OstaliListNazivFormated>
  <DomainObject.Predmet.OstaliListNazivFormatedOIB>
    <izvorni_sadrzaj>
      <item>Zdravko Huđber, OIB 91465612244</item>
    </izvorni_sadrzaj>
    <derivirana_varijabla naziv="DomainObject.Predmet.OstaliListNazivFormatedOIB_1">
      <item>Zdravko Huđber, OIB 91465612244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St-1333/2016-4</izvorni_sadrzaj>
    <derivirana_varijabla naziv="DomainObject.PoslovniBrojDokumenta_1">St-1333/2016-4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PABLO jednostavno društvo s ogarničenom odgovornošću za trgovinu i usluge</izvorni_sadrzaj>
    <derivirana_varijabla naziv="DomainObject.Predmet.ProtustrankaIDrugi_1">PABLO jednostavno društvo s ogarničenom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PABLO jednostavno društvo s ogarničenom odgovornošću za trgovinu i usluge, OIB 82207930157, Cerina 89, 43240 Čazma</izvorni_sadrzaj>
    <derivirana_varijabla naziv="DomainObject.Predmet.ProtustrankaIDrugiAdressOIB_1">PABLO jednostavno društvo s ogarničenom odgovornošću za trgovinu i usluge, OIB 82207930157, Cerina 89,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PABLO jednostavno društvo s ogarničenom odgovornošću za trgovinu i usluge</item>
      <item>Zdravko Huđber</item>
    </izvorni_sadrzaj>
    <derivirana_varijabla naziv="DomainObject.Predmet.SudioniciListNaziv_1">
      <item>FINA, RC ZAGREB, Podružnica Bjelovar</item>
      <item>PABLO jednostavno društvo s ogarničenom odgovornošću za trgovinu i usluge</item>
      <item>Zdravko Huđber</item>
    </derivirana_varijabla>
  </DomainObject.Predmet.SudioniciListNaziv>
  <DomainObject.Predmet.SudioniciListAdressOIB>
    <izvorni_sadrzaj>
      <item>FINA, RC ZAGREB, Podružnica Bjelovar, OIB 85821130368, F. Supila 4,43000 Bjelovar</item>
      <item>PABLO jednostavno društvo s ogarničenom odgovornošću za trgovinu i usluge, OIB 82207930157, Cerina 89,43240 Čazma</item>
      <item>Zdravko Huđber, OIB 91465612244, Trg Antuna Cvetkovića 5.,10410 Novo Čiče</item>
    </izvorni_sadrzaj>
    <derivirana_varijabla naziv="DomainObject.Predmet.SudioniciListAdressOIB_1">
      <item>FINA, RC ZAGREB, Podružnica Bjelovar, OIB 85821130368, F. Supila 4,43000 Bjelovar</item>
      <item>PABLO jednostavno društvo s ogarničenom odgovornošću za trgovinu i usluge, OIB 82207930157, Cerina 89,43240 Čazma</item>
      <item>Zdravko Huđber, OIB 91465612244, Trg Antuna Cvetkovića 5.,10410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5B275-98A0-4693-A2E1-61A4FC4C7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3805</properties:Characters>
  <properties:Lines>98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2016-11-28T09:13:00Z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St-1333/2016-4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