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cd44" w14:paraId="d1ecd44" w:rsidRDefault="00106A9F" w:rsidR="000F036F" w:rsidRPr="00DA776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Pr="00DA776A">
        <w:rPr>
          <w:rFonts w:hAnsi="Times New Roman" w:ascii="Times New Roman"/>
        </w:rPr>
        <w:tab/>
      </w:r>
      <w:r w:rsidR="00090172">
        <w:rPr>
          <w:rFonts w:hAnsi="Times New Roman" w:ascii="Times New Roman"/>
        </w:rPr>
        <w:t xml:space="preserve">            </w:t>
      </w:r>
      <w:r w:rsidR="00F97FC6">
        <w:rPr>
          <w:rFonts w:hAnsi="Times New Roman" w:ascii="Times New Roman"/>
        </w:rPr>
        <w:t>Poslovni b</w:t>
      </w:r>
      <w:r w:rsidR="00DE15C3">
        <w:rPr>
          <w:rFonts w:hAnsi="Times New Roman" w:ascii="Times New Roman"/>
        </w:rPr>
        <w:t>roj: 2</w:t>
      </w:r>
      <w:r w:rsidR="00DD5093">
        <w:rPr>
          <w:rFonts w:hAnsi="Times New Roman" w:ascii="Times New Roman"/>
        </w:rPr>
        <w:t xml:space="preserve"> St-179/14</w:t>
      </w:r>
      <w:r w:rsidRPr="00DA776A">
        <w:rPr>
          <w:rFonts w:hAnsi="Times New Roman" w:ascii="Times New Roman"/>
        </w:rPr>
        <w:t>-</w:t>
      </w:r>
      <w:r w:rsidR="00DE15C3">
        <w:rPr>
          <w:rFonts w:hAnsi="Times New Roman" w:ascii="Times New Roman"/>
        </w:rPr>
        <w:t>63</w:t>
      </w:r>
    </w:p>
    <w:p w:rsidRDefault="003871EE" w:rsidR="00106A9F" w:rsidRPr="00DA776A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1010920</wp:posOffset>
            </wp:positionH>
            <wp:positionV relativeFrom="paragraph">
              <wp:posOffset>35560</wp:posOffset>
            </wp:positionV>
            <wp:extent cy="645795" cx="481965"/>
            <wp:effectExtent b="1905" r="0" t="0" l="0"/>
            <wp:wrapNone/>
            <wp:docPr descr="http://upload.wikimedia.org/wikipedia/commons/thumb/c/c9/Coat_of_arms_of_Croatia.svg/220px-Coat_of_arms_of_Croatia.svg.pn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06A9F" w:rsidR="00106A9F" w:rsidRPr="00DA776A">
      <w:pPr>
        <w:rPr>
          <w:rFonts w:hAnsi="Times New Roman" w:ascii="Times New Roman"/>
        </w:rPr>
      </w:pPr>
    </w:p>
    <w:p w:rsidRDefault="006E04A0" w:rsidP="00045D83" w:rsidR="006E04A0">
      <w:pPr>
        <w:ind w:firstLine="720"/>
        <w:rPr>
          <w:rFonts w:hAnsi="Times New Roman" w:ascii="Times New Roman"/>
          <w:b/>
        </w:rPr>
      </w:pPr>
    </w:p>
    <w:p w:rsidRDefault="006E04A0" w:rsidP="00045D83" w:rsidR="006E04A0">
      <w:pPr>
        <w:ind w:firstLine="720"/>
        <w:rPr>
          <w:rFonts w:hAnsi="Times New Roman" w:ascii="Times New Roman"/>
          <w:b/>
        </w:rPr>
      </w:pPr>
    </w:p>
    <w:p w:rsidRDefault="009C3385" w:rsidP="00045D83" w:rsidR="009C3385">
      <w:pPr>
        <w:ind w:firstLine="720"/>
        <w:rPr>
          <w:rFonts w:hAnsi="Times New Roman" w:ascii="Times New Roman"/>
          <w:b/>
        </w:rPr>
      </w:pPr>
    </w:p>
    <w:p w:rsidRDefault="00106A9F" w:rsidP="00045D83" w:rsidR="00106A9F" w:rsidRPr="00DA776A">
      <w:pPr>
        <w:ind w:firstLine="720"/>
        <w:rPr>
          <w:rFonts w:hAnsi="Times New Roman" w:ascii="Times New Roman"/>
          <w:b/>
        </w:rPr>
      </w:pPr>
      <w:r w:rsidRPr="00DA776A">
        <w:rPr>
          <w:rFonts w:hAnsi="Times New Roman" w:ascii="Times New Roman"/>
          <w:b/>
        </w:rPr>
        <w:t>REPUBLIKA HRVATSKA</w:t>
      </w:r>
    </w:p>
    <w:p w:rsidRDefault="00045D83" w:rsidP="00045D83" w:rsidR="00106A9F" w:rsidRPr="00045D83">
      <w:pPr>
        <w:rPr>
          <w:rFonts w:hAnsi="Times New Roman" w:ascii="Times New Roman"/>
        </w:rPr>
      </w:pPr>
      <w:r w:rsidRPr="00045D83">
        <w:rPr>
          <w:rFonts w:hAnsi="Times New Roman" w:ascii="Times New Roman"/>
        </w:rPr>
        <w:t xml:space="preserve">     </w:t>
      </w:r>
      <w:r w:rsidR="00106A9F" w:rsidRPr="00045D83">
        <w:rPr>
          <w:rFonts w:hAnsi="Times New Roman" w:ascii="Times New Roman"/>
        </w:rPr>
        <w:t>TRGOVAČKI SUD U VARAŽDINU</w:t>
      </w:r>
    </w:p>
    <w:p w:rsidRDefault="00045D83" w:rsidP="00045D83" w:rsidR="00106A9F" w:rsidRPr="00045D83">
      <w:pPr>
        <w:rPr>
          <w:rFonts w:hAnsi="Times New Roman" w:ascii="Times New Roman"/>
        </w:rPr>
      </w:pPr>
      <w:r w:rsidRPr="00045D83">
        <w:rPr>
          <w:rFonts w:hAnsi="Times New Roman" w:ascii="Times New Roman"/>
        </w:rPr>
        <w:t xml:space="preserve">                     </w:t>
      </w:r>
      <w:r w:rsidR="0008195A">
        <w:rPr>
          <w:rFonts w:hAnsi="Times New Roman" w:ascii="Times New Roman"/>
        </w:rPr>
        <w:t xml:space="preserve"> </w:t>
      </w:r>
      <w:r w:rsidR="001F5BF2">
        <w:rPr>
          <w:rFonts w:hAnsi="Times New Roman" w:ascii="Times New Roman"/>
        </w:rPr>
        <w:t xml:space="preserve"> </w:t>
      </w:r>
      <w:r w:rsidR="00106A9F" w:rsidRPr="00045D83">
        <w:rPr>
          <w:rFonts w:hAnsi="Times New Roman" w:ascii="Times New Roman"/>
        </w:rPr>
        <w:t>Braće Radića 2</w:t>
      </w:r>
    </w:p>
    <w:p w:rsidRDefault="00106A9F" w:rsidR="00106A9F" w:rsidRPr="00DA776A">
      <w:pPr>
        <w:rPr>
          <w:rFonts w:hAnsi="Times New Roman" w:ascii="Times New Roman"/>
        </w:rPr>
      </w:pPr>
    </w:p>
    <w:p w:rsidRDefault="009C3385" w:rsidR="009C3385">
      <w:pPr>
        <w:rPr>
          <w:rFonts w:hAnsi="Times New Roman" w:ascii="Times New Roman"/>
        </w:rPr>
      </w:pPr>
    </w:p>
    <w:p w:rsidRDefault="00247F00" w:rsidR="00247F00" w:rsidRPr="00DA776A">
      <w:pPr>
        <w:rPr>
          <w:rFonts w:hAnsi="Times New Roman" w:ascii="Times New Roman"/>
        </w:rPr>
      </w:pPr>
    </w:p>
    <w:p w:rsidRDefault="00106A9F" w:rsidP="00045D83" w:rsidR="00106A9F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Trgovački sud u Varaždinu, </w:t>
      </w:r>
      <w:r w:rsidR="009274A8">
        <w:rPr>
          <w:rFonts w:hAnsi="Times New Roman" w:ascii="Times New Roman"/>
        </w:rPr>
        <w:t>po sucu toga suda</w:t>
      </w:r>
      <w:r w:rsidR="00706012">
        <w:rPr>
          <w:rFonts w:hAnsi="Times New Roman" w:ascii="Times New Roman"/>
        </w:rPr>
        <w:t xml:space="preserve"> Meliti Poljanec-</w:t>
      </w:r>
      <w:r w:rsidR="00DD5093">
        <w:rPr>
          <w:rFonts w:hAnsi="Times New Roman" w:ascii="Times New Roman"/>
        </w:rPr>
        <w:t>Bubaš</w:t>
      </w:r>
      <w:r w:rsidR="00082E98">
        <w:rPr>
          <w:rFonts w:hAnsi="Times New Roman" w:ascii="Times New Roman"/>
        </w:rPr>
        <w:t xml:space="preserve"> </w:t>
      </w:r>
      <w:r w:rsidR="00DE15C3">
        <w:rPr>
          <w:rFonts w:hAnsi="Times New Roman" w:ascii="Times New Roman"/>
        </w:rPr>
        <w:t>kao stečajnoj sutkinji</w:t>
      </w:r>
      <w:r w:rsidRPr="00DA776A">
        <w:rPr>
          <w:rFonts w:hAnsi="Times New Roman" w:ascii="Times New Roman"/>
        </w:rPr>
        <w:t xml:space="preserve"> u stečajnom postupku koji se vodi nad stečajnim dužnikom</w:t>
      </w:r>
      <w:r w:rsidR="000F32E9">
        <w:rPr>
          <w:rFonts w:hAnsi="Times New Roman" w:ascii="Times New Roman"/>
        </w:rPr>
        <w:t xml:space="preserve"> EMOS d.o.o. u stečaju</w:t>
      </w:r>
      <w:r w:rsidRPr="00DA776A">
        <w:rPr>
          <w:rFonts w:hAnsi="Times New Roman" w:ascii="Times New Roman"/>
        </w:rPr>
        <w:t>, sa sjedišt</w:t>
      </w:r>
      <w:r w:rsidR="001332CC">
        <w:rPr>
          <w:rFonts w:hAnsi="Times New Roman" w:ascii="Times New Roman"/>
        </w:rPr>
        <w:t>em u</w:t>
      </w:r>
      <w:r w:rsidR="00F51C23">
        <w:rPr>
          <w:rFonts w:hAnsi="Times New Roman" w:ascii="Times New Roman"/>
        </w:rPr>
        <w:t xml:space="preserve"> Kelemenu, Varaždinska 1/B</w:t>
      </w:r>
      <w:r w:rsidRPr="00DA776A">
        <w:rPr>
          <w:rFonts w:hAnsi="Times New Roman" w:ascii="Times New Roman"/>
        </w:rPr>
        <w:t>,</w:t>
      </w:r>
      <w:r w:rsidR="00A907CF" w:rsidRPr="00DA776A">
        <w:rPr>
          <w:rFonts w:hAnsi="Times New Roman" w:ascii="Times New Roman"/>
        </w:rPr>
        <w:t xml:space="preserve"> </w:t>
      </w:r>
      <w:r w:rsidRPr="00DA776A">
        <w:rPr>
          <w:rFonts w:hAnsi="Times New Roman" w:ascii="Times New Roman"/>
        </w:rPr>
        <w:t xml:space="preserve">OIB: </w:t>
      </w:r>
      <w:r w:rsidR="00F51C23" w:rsidRPr="00F51C23">
        <w:rPr>
          <w:rFonts w:hAnsi="Times New Roman" w:ascii="Times New Roman"/>
        </w:rPr>
        <w:t>05776615168</w:t>
      </w:r>
      <w:r w:rsidR="008725BB">
        <w:rPr>
          <w:rFonts w:hAnsi="Times New Roman" w:ascii="Times New Roman"/>
        </w:rPr>
        <w:t>, donio je</w:t>
      </w:r>
      <w:r w:rsidR="0013476F">
        <w:rPr>
          <w:rFonts w:hAnsi="Times New Roman" w:ascii="Times New Roman"/>
        </w:rPr>
        <w:t xml:space="preserve"> dana </w:t>
      </w:r>
      <w:r w:rsidR="00DE15C3">
        <w:rPr>
          <w:rFonts w:hAnsi="Times New Roman" w:ascii="Times New Roman"/>
        </w:rPr>
        <w:t>15</w:t>
      </w:r>
      <w:r w:rsidR="00D04925" w:rsidRPr="00DA776A">
        <w:rPr>
          <w:rFonts w:hAnsi="Times New Roman" w:ascii="Times New Roman"/>
        </w:rPr>
        <w:t xml:space="preserve">. </w:t>
      </w:r>
      <w:r w:rsidR="00DE15C3">
        <w:rPr>
          <w:rFonts w:hAnsi="Times New Roman" w:ascii="Times New Roman"/>
        </w:rPr>
        <w:t>ožujka</w:t>
      </w:r>
      <w:r w:rsidR="00D04925">
        <w:rPr>
          <w:rFonts w:hAnsi="Times New Roman" w:ascii="Times New Roman"/>
        </w:rPr>
        <w:t xml:space="preserve"> </w:t>
      </w:r>
      <w:r w:rsidR="00F51C23">
        <w:rPr>
          <w:rFonts w:hAnsi="Times New Roman" w:ascii="Times New Roman"/>
        </w:rPr>
        <w:t>2017</w:t>
      </w:r>
      <w:r w:rsidR="00A907CF" w:rsidRPr="00DA776A">
        <w:rPr>
          <w:rFonts w:hAnsi="Times New Roman" w:ascii="Times New Roman"/>
        </w:rPr>
        <w:t xml:space="preserve">. godine </w:t>
      </w:r>
    </w:p>
    <w:p w:rsidRDefault="00045D83" w:rsidP="00045D83" w:rsidR="00045D83">
      <w:pPr>
        <w:ind w:firstLine="720"/>
        <w:jc w:val="both"/>
        <w:rPr>
          <w:rFonts w:hAnsi="Times New Roman" w:ascii="Times New Roman"/>
        </w:rPr>
      </w:pPr>
    </w:p>
    <w:p w:rsidRDefault="009020DF" w:rsidR="009020DF" w:rsidRPr="00DA776A">
      <w:pPr>
        <w:rPr>
          <w:rFonts w:hAnsi="Times New Roman" w:ascii="Times New Roman"/>
        </w:rPr>
      </w:pPr>
    </w:p>
    <w:p w:rsidRDefault="00A907CF" w:rsidP="00045D83" w:rsidR="00A907CF" w:rsidRPr="00045D83">
      <w:pPr>
        <w:jc w:val="center"/>
        <w:rPr>
          <w:rFonts w:hAnsi="Times New Roman" w:ascii="Times New Roman"/>
          <w:b/>
        </w:rPr>
      </w:pPr>
      <w:r w:rsidRPr="00045D83">
        <w:rPr>
          <w:rFonts w:hAnsi="Times New Roman" w:ascii="Times New Roman"/>
          <w:b/>
        </w:rPr>
        <w:t>R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J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E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Š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E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N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J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 xml:space="preserve">E </w:t>
      </w:r>
      <w:r w:rsidR="00045D83">
        <w:rPr>
          <w:rFonts w:hAnsi="Times New Roman" w:ascii="Times New Roman"/>
          <w:b/>
        </w:rPr>
        <w:t xml:space="preserve">  </w:t>
      </w:r>
      <w:r w:rsidRPr="00045D83">
        <w:rPr>
          <w:rFonts w:hAnsi="Times New Roman" w:ascii="Times New Roman"/>
          <w:b/>
        </w:rPr>
        <w:t>O</w:t>
      </w:r>
      <w:r w:rsidR="00045D83">
        <w:rPr>
          <w:rFonts w:hAnsi="Times New Roman" w:ascii="Times New Roman"/>
          <w:b/>
        </w:rPr>
        <w:t xml:space="preserve">  </w:t>
      </w:r>
      <w:r w:rsidRPr="00045D83">
        <w:rPr>
          <w:rFonts w:hAnsi="Times New Roman" w:ascii="Times New Roman"/>
          <w:b/>
        </w:rPr>
        <w:t xml:space="preserve"> N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A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M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I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R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E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N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J</w:t>
      </w:r>
      <w:r w:rsidR="00045D83">
        <w:rPr>
          <w:rFonts w:hAnsi="Times New Roman" w:ascii="Times New Roman"/>
          <w:b/>
        </w:rPr>
        <w:t xml:space="preserve"> </w:t>
      </w:r>
      <w:r w:rsidRPr="00045D83">
        <w:rPr>
          <w:rFonts w:hAnsi="Times New Roman" w:ascii="Times New Roman"/>
          <w:b/>
        </w:rPr>
        <w:t>U</w:t>
      </w:r>
    </w:p>
    <w:p w:rsidRDefault="00A907CF" w:rsidR="00A907CF">
      <w:pPr>
        <w:rPr>
          <w:rFonts w:hAnsi="Times New Roman" w:ascii="Times New Roman"/>
        </w:rPr>
      </w:pPr>
    </w:p>
    <w:p w:rsidRDefault="00B7024C" w:rsidP="00377EAE" w:rsidR="00B7024C">
      <w:pPr>
        <w:ind w:firstLine="720"/>
        <w:jc w:val="both"/>
        <w:rPr>
          <w:rFonts w:hAnsi="Times New Roman" w:ascii="Times New Roman"/>
          <w:b/>
        </w:rPr>
      </w:pPr>
    </w:p>
    <w:p w:rsidRDefault="00377EAE" w:rsidP="00377EAE" w:rsidR="00A31F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I. </w:t>
      </w:r>
      <w:r w:rsidR="00A907CF" w:rsidRPr="00045D83">
        <w:rPr>
          <w:rFonts w:hAnsi="Times New Roman" w:ascii="Times New Roman"/>
          <w:b/>
        </w:rPr>
        <w:t>Iz cije</w:t>
      </w:r>
      <w:r w:rsidR="000557A0">
        <w:rPr>
          <w:rFonts w:hAnsi="Times New Roman" w:ascii="Times New Roman"/>
          <w:b/>
        </w:rPr>
        <w:t>ne ostvarene prodajom nekretnina</w:t>
      </w:r>
      <w:r w:rsidR="00A907CF" w:rsidRPr="00045D83">
        <w:rPr>
          <w:rFonts w:hAnsi="Times New Roman" w:ascii="Times New Roman"/>
          <w:b/>
        </w:rPr>
        <w:t xml:space="preserve"> stečajnog dužnika </w:t>
      </w:r>
      <w:r w:rsidR="000F4352" w:rsidRPr="000F4352">
        <w:rPr>
          <w:rFonts w:hAnsi="Times New Roman" w:ascii="Times New Roman"/>
          <w:b/>
        </w:rPr>
        <w:t>EMOS d.o.o. u stečaju</w:t>
      </w:r>
      <w:r w:rsidR="007B370E">
        <w:rPr>
          <w:rFonts w:hAnsi="Times New Roman" w:ascii="Times New Roman"/>
          <w:b/>
        </w:rPr>
        <w:t xml:space="preserve"> </w:t>
      </w:r>
      <w:r w:rsidR="007B370E" w:rsidRPr="00A31FBF">
        <w:rPr>
          <w:rFonts w:hAnsi="Times New Roman" w:ascii="Times New Roman"/>
        </w:rPr>
        <w:t>na javnoj dražbi održano</w:t>
      </w:r>
      <w:r w:rsidR="006F0E31">
        <w:rPr>
          <w:rFonts w:hAnsi="Times New Roman" w:ascii="Times New Roman"/>
        </w:rPr>
        <w:t>j</w:t>
      </w:r>
      <w:r w:rsidR="007B370E" w:rsidRPr="00A31FBF">
        <w:rPr>
          <w:rFonts w:hAnsi="Times New Roman" w:ascii="Times New Roman"/>
        </w:rPr>
        <w:t xml:space="preserve"> 7. listopada 2016. godine</w:t>
      </w:r>
      <w:r w:rsidR="006F0E31">
        <w:rPr>
          <w:rFonts w:hAnsi="Times New Roman" w:ascii="Times New Roman"/>
        </w:rPr>
        <w:t>,</w:t>
      </w:r>
      <w:r w:rsidR="00CA68B3">
        <w:rPr>
          <w:rFonts w:hAnsi="Times New Roman" w:ascii="Times New Roman"/>
          <w:b/>
        </w:rPr>
        <w:t xml:space="preserve"> </w:t>
      </w:r>
      <w:r w:rsidR="00CA68B3">
        <w:rPr>
          <w:rFonts w:hAnsi="Times New Roman" w:ascii="Times New Roman"/>
        </w:rPr>
        <w:t>upisanih u zemljišnoj knjizi</w:t>
      </w:r>
      <w:r w:rsidR="00CA68B3" w:rsidRPr="00A5536D">
        <w:rPr>
          <w:rFonts w:hAnsi="Times New Roman" w:ascii="Times New Roman"/>
        </w:rPr>
        <w:t xml:space="preserve"> Općinskog suda u </w:t>
      </w:r>
      <w:r w:rsidR="00CA68B3">
        <w:rPr>
          <w:rFonts w:hAnsi="Times New Roman" w:ascii="Times New Roman"/>
        </w:rPr>
        <w:t>Varaždinu</w:t>
      </w:r>
      <w:r w:rsidR="00DD3B84">
        <w:rPr>
          <w:rFonts w:hAnsi="Times New Roman" w:ascii="Times New Roman"/>
        </w:rPr>
        <w:t>, Zemljišnoknjižni odjel Varaždin</w:t>
      </w:r>
      <w:r w:rsidR="006F0E31">
        <w:rPr>
          <w:rFonts w:hAnsi="Times New Roman" w:ascii="Times New Roman"/>
        </w:rPr>
        <w:t xml:space="preserve"> i to</w:t>
      </w:r>
      <w:r w:rsidR="00A31FBF">
        <w:rPr>
          <w:rFonts w:hAnsi="Times New Roman" w:ascii="Times New Roman"/>
        </w:rPr>
        <w:t>:</w:t>
      </w:r>
    </w:p>
    <w:p w:rsidRDefault="00A31FBF" w:rsidP="00377EAE" w:rsidR="00A31FBF">
      <w:pPr>
        <w:ind w:firstLine="720"/>
        <w:jc w:val="both"/>
        <w:rPr>
          <w:rFonts w:hAnsi="Times New Roman" w:ascii="Times New Roman"/>
        </w:rPr>
      </w:pPr>
    </w:p>
    <w:p w:rsidRDefault="005815A3" w:rsidP="005815A3" w:rsidR="00B1097D" w:rsidRPr="00E07439">
      <w:pPr>
        <w:numPr>
          <w:ilvl w:val="0"/>
          <w:numId w:val="6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nekretnina prodanih k</w:t>
      </w:r>
      <w:r w:rsidR="00B1097D" w:rsidRPr="00E07439">
        <w:rPr>
          <w:rFonts w:hAnsi="Times New Roman" w:ascii="Times New Roman"/>
          <w:b/>
        </w:rPr>
        <w:t>u</w:t>
      </w:r>
      <w:r>
        <w:rPr>
          <w:rFonts w:hAnsi="Times New Roman" w:ascii="Times New Roman"/>
          <w:b/>
        </w:rPr>
        <w:t>pcu</w:t>
      </w:r>
      <w:r w:rsidR="00B1097D" w:rsidRPr="00E07439">
        <w:rPr>
          <w:rFonts w:hAnsi="Times New Roman" w:ascii="Times New Roman"/>
          <w:b/>
        </w:rPr>
        <w:t xml:space="preserve"> </w:t>
      </w:r>
      <w:r w:rsidR="009552ED" w:rsidRPr="00E07439">
        <w:rPr>
          <w:rFonts w:hAnsi="Times New Roman" w:ascii="Times New Roman"/>
          <w:b/>
        </w:rPr>
        <w:t>Dražen</w:t>
      </w:r>
      <w:r>
        <w:rPr>
          <w:rFonts w:hAnsi="Times New Roman" w:ascii="Times New Roman"/>
          <w:b/>
        </w:rPr>
        <w:t>u</w:t>
      </w:r>
      <w:r w:rsidR="009552ED" w:rsidRPr="00E07439">
        <w:rPr>
          <w:rFonts w:hAnsi="Times New Roman" w:ascii="Times New Roman"/>
          <w:b/>
        </w:rPr>
        <w:t xml:space="preserve"> Blaži</w:t>
      </w:r>
      <w:r w:rsidR="00B1097D" w:rsidRPr="00E07439">
        <w:rPr>
          <w:rFonts w:hAnsi="Times New Roman" w:ascii="Times New Roman"/>
          <w:b/>
        </w:rPr>
        <w:t xml:space="preserve">, </w:t>
      </w:r>
      <w:proofErr w:type="spellStart"/>
      <w:r w:rsidR="00A06F08">
        <w:rPr>
          <w:rFonts w:hAnsi="Times New Roman" w:ascii="Times New Roman"/>
          <w:b/>
        </w:rPr>
        <w:t>Vidovec</w:t>
      </w:r>
      <w:proofErr w:type="spellEnd"/>
      <w:r w:rsidR="00A06F08">
        <w:rPr>
          <w:rFonts w:hAnsi="Times New Roman" w:ascii="Times New Roman"/>
          <w:b/>
        </w:rPr>
        <w:t xml:space="preserve">, </w:t>
      </w:r>
      <w:proofErr w:type="spellStart"/>
      <w:r w:rsidR="00B1097D" w:rsidRPr="00E07439">
        <w:rPr>
          <w:rFonts w:hAnsi="Times New Roman" w:ascii="Times New Roman"/>
          <w:b/>
        </w:rPr>
        <w:t>Noviška</w:t>
      </w:r>
      <w:proofErr w:type="spellEnd"/>
      <w:r w:rsidR="00B1097D" w:rsidRPr="00E07439">
        <w:rPr>
          <w:rFonts w:hAnsi="Times New Roman" w:ascii="Times New Roman"/>
          <w:b/>
        </w:rPr>
        <w:t xml:space="preserve"> 10, OIB: 90039497868</w:t>
      </w:r>
      <w:r>
        <w:rPr>
          <w:rFonts w:hAnsi="Times New Roman" w:ascii="Times New Roman"/>
          <w:b/>
        </w:rPr>
        <w:t>:</w:t>
      </w:r>
    </w:p>
    <w:p w:rsidRDefault="00706012" w:rsidP="00B1097D" w:rsidR="00706012" w:rsidRPr="00706012">
      <w:pPr>
        <w:ind w:firstLine="720"/>
        <w:jc w:val="both"/>
        <w:rPr>
          <w:rFonts w:hAnsi="Times New Roman" w:ascii="Times New Roman"/>
        </w:rPr>
      </w:pPr>
    </w:p>
    <w:p w:rsidRDefault="00F83996" w:rsidP="009552ED" w:rsidR="00F83996" w:rsidRPr="00AF2979">
      <w:pPr>
        <w:ind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 xml:space="preserve">a) </w:t>
      </w:r>
      <w:r w:rsidR="00F473BD" w:rsidRPr="00AF2979">
        <w:rPr>
          <w:rFonts w:hAnsi="Times New Roman" w:ascii="Times New Roman"/>
        </w:rPr>
        <w:t>Ora</w:t>
      </w:r>
      <w:r w:rsidR="00F473BD">
        <w:rPr>
          <w:rFonts w:hAnsi="Times New Roman" w:ascii="Times New Roman"/>
        </w:rPr>
        <w:t xml:space="preserve">nica </w:t>
      </w:r>
      <w:r w:rsidR="00405637">
        <w:rPr>
          <w:rFonts w:hAnsi="Times New Roman" w:ascii="Times New Roman"/>
        </w:rPr>
        <w:t>GRABNICA površine 10</w:t>
      </w:r>
      <w:r w:rsidR="00F16DE4">
        <w:rPr>
          <w:rFonts w:hAnsi="Times New Roman" w:ascii="Times New Roman"/>
        </w:rPr>
        <w:t>.</w:t>
      </w:r>
      <w:r w:rsidR="001703E8">
        <w:rPr>
          <w:rFonts w:hAnsi="Times New Roman" w:ascii="Times New Roman"/>
        </w:rPr>
        <w:t>351 m</w:t>
      </w:r>
      <w:r w:rsidR="001703E8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,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>. 3328, ZK ul. 1703, k.o. Kelemen</w:t>
      </w:r>
      <w:r w:rsidR="00F16DE4">
        <w:rPr>
          <w:rFonts w:hAnsi="Times New Roman" w:ascii="Times New Roman"/>
        </w:rPr>
        <w:t>,</w:t>
      </w:r>
    </w:p>
    <w:p w:rsidRDefault="00F83996" w:rsidP="009552ED" w:rsidR="00F83996" w:rsidRPr="00AF2979">
      <w:pPr>
        <w:ind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 xml:space="preserve">b) </w:t>
      </w:r>
      <w:r w:rsidR="00F473BD" w:rsidRPr="00AF2979">
        <w:rPr>
          <w:rFonts w:hAnsi="Times New Roman" w:ascii="Times New Roman"/>
        </w:rPr>
        <w:t>Orani</w:t>
      </w:r>
      <w:r w:rsidR="00F473BD">
        <w:rPr>
          <w:rFonts w:hAnsi="Times New Roman" w:ascii="Times New Roman"/>
        </w:rPr>
        <w:t xml:space="preserve">ca </w:t>
      </w:r>
      <w:r w:rsidR="00405637">
        <w:rPr>
          <w:rFonts w:hAnsi="Times New Roman" w:ascii="Times New Roman"/>
        </w:rPr>
        <w:t>i livada ŠARNICE površine 11</w:t>
      </w:r>
      <w:r w:rsidR="00F16DE4">
        <w:rPr>
          <w:rFonts w:hAnsi="Times New Roman" w:ascii="Times New Roman"/>
        </w:rPr>
        <w:t>.</w:t>
      </w:r>
      <w:r w:rsidR="00405637">
        <w:rPr>
          <w:rFonts w:hAnsi="Times New Roman" w:ascii="Times New Roman"/>
        </w:rPr>
        <w:t>887 m</w:t>
      </w:r>
      <w:r w:rsidR="00405637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,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>. 5</w:t>
      </w:r>
      <w:r w:rsidR="00157B9F">
        <w:rPr>
          <w:rFonts w:hAnsi="Times New Roman" w:ascii="Times New Roman"/>
        </w:rPr>
        <w:t xml:space="preserve">13, ZK ul. 629, k.o. </w:t>
      </w:r>
      <w:proofErr w:type="spellStart"/>
      <w:r w:rsidR="00157B9F">
        <w:rPr>
          <w:rFonts w:hAnsi="Times New Roman" w:ascii="Times New Roman"/>
        </w:rPr>
        <w:t>Kaštelanec</w:t>
      </w:r>
      <w:proofErr w:type="spellEnd"/>
      <w:r w:rsidR="00157B9F">
        <w:rPr>
          <w:rFonts w:hAnsi="Times New Roman" w:ascii="Times New Roman"/>
        </w:rPr>
        <w:t>,</w:t>
      </w:r>
    </w:p>
    <w:p w:rsidRDefault="00A31FBF" w:rsidP="00377EAE" w:rsidR="00A31FBF">
      <w:pPr>
        <w:ind w:firstLine="720"/>
        <w:jc w:val="both"/>
        <w:rPr>
          <w:rFonts w:hAnsi="Times New Roman" w:ascii="Times New Roman"/>
        </w:rPr>
      </w:pPr>
    </w:p>
    <w:p w:rsidRDefault="005815A3" w:rsidP="00DA515D" w:rsidR="00525C85" w:rsidRPr="00E07439">
      <w:pPr>
        <w:numPr>
          <w:ilvl w:val="0"/>
          <w:numId w:val="6"/>
        </w:num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nekretnina prodanih k</w:t>
      </w:r>
      <w:r w:rsidRPr="00E07439">
        <w:rPr>
          <w:rFonts w:hAnsi="Times New Roman" w:ascii="Times New Roman"/>
          <w:b/>
        </w:rPr>
        <w:t>u</w:t>
      </w:r>
      <w:r>
        <w:rPr>
          <w:rFonts w:hAnsi="Times New Roman" w:ascii="Times New Roman"/>
          <w:b/>
        </w:rPr>
        <w:t>pcu</w:t>
      </w:r>
      <w:r w:rsidR="00525C85" w:rsidRPr="00E07439">
        <w:rPr>
          <w:rFonts w:hAnsi="Times New Roman" w:ascii="Times New Roman"/>
          <w:b/>
        </w:rPr>
        <w:t xml:space="preserve"> </w:t>
      </w:r>
      <w:r w:rsidR="00A06F08">
        <w:rPr>
          <w:rFonts w:hAnsi="Times New Roman" w:ascii="Times New Roman"/>
          <w:b/>
        </w:rPr>
        <w:t xml:space="preserve">Marku </w:t>
      </w:r>
      <w:r>
        <w:rPr>
          <w:rFonts w:hAnsi="Times New Roman" w:ascii="Times New Roman"/>
          <w:b/>
        </w:rPr>
        <w:t>Žaji</w:t>
      </w:r>
      <w:r w:rsidR="00F91B21">
        <w:rPr>
          <w:rFonts w:hAnsi="Times New Roman" w:ascii="Times New Roman"/>
          <w:b/>
        </w:rPr>
        <w:t>,</w:t>
      </w:r>
      <w:r w:rsidR="00A06F08">
        <w:rPr>
          <w:rFonts w:hAnsi="Times New Roman" w:ascii="Times New Roman"/>
          <w:b/>
        </w:rPr>
        <w:t xml:space="preserve"> </w:t>
      </w:r>
      <w:r w:rsidR="00F91B21">
        <w:rPr>
          <w:rFonts w:hAnsi="Times New Roman" w:ascii="Times New Roman"/>
          <w:b/>
        </w:rPr>
        <w:t>Varaždin</w:t>
      </w:r>
      <w:r w:rsidR="00E07439">
        <w:rPr>
          <w:rFonts w:hAnsi="Times New Roman" w:ascii="Times New Roman"/>
          <w:b/>
        </w:rPr>
        <w:t xml:space="preserve">, </w:t>
      </w:r>
      <w:r w:rsidR="00525C85" w:rsidRPr="00E07439">
        <w:rPr>
          <w:rFonts w:hAnsi="Times New Roman" w:ascii="Times New Roman"/>
          <w:b/>
        </w:rPr>
        <w:t xml:space="preserve">Luje </w:t>
      </w:r>
      <w:proofErr w:type="spellStart"/>
      <w:r w:rsidR="00525C85" w:rsidRPr="00E07439">
        <w:rPr>
          <w:rFonts w:hAnsi="Times New Roman" w:ascii="Times New Roman"/>
          <w:b/>
        </w:rPr>
        <w:t>Pihlera</w:t>
      </w:r>
      <w:proofErr w:type="spellEnd"/>
      <w:r w:rsidR="00525C85" w:rsidRPr="00E07439">
        <w:rPr>
          <w:rFonts w:hAnsi="Times New Roman" w:ascii="Times New Roman"/>
          <w:b/>
        </w:rPr>
        <w:t xml:space="preserve"> 1, OIB: 70733189590</w:t>
      </w:r>
      <w:r w:rsidR="00DA515D">
        <w:rPr>
          <w:rFonts w:hAnsi="Times New Roman" w:ascii="Times New Roman"/>
          <w:b/>
        </w:rPr>
        <w:t>:</w:t>
      </w:r>
    </w:p>
    <w:p w:rsidRDefault="00DA515D" w:rsidP="00D03477" w:rsidR="00DA515D">
      <w:pPr>
        <w:ind w:hanging="15" w:left="720"/>
        <w:jc w:val="both"/>
        <w:rPr>
          <w:rFonts w:hAnsi="Times New Roman" w:ascii="Times New Roman"/>
        </w:rPr>
      </w:pPr>
    </w:p>
    <w:p w:rsidRDefault="00DD3B84" w:rsidP="00D03477" w:rsidR="00732DD6" w:rsidRPr="00AF2979">
      <w:pPr>
        <w:ind w:hanging="15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a) Oranica LUG površine 6</w:t>
      </w:r>
      <w:r w:rsidR="00F16DE4">
        <w:rPr>
          <w:rFonts w:hAnsi="Times New Roman" w:ascii="Times New Roman"/>
        </w:rPr>
        <w:t>.</w:t>
      </w:r>
      <w:r>
        <w:rPr>
          <w:rFonts w:hAnsi="Times New Roman" w:ascii="Times New Roman"/>
        </w:rPr>
        <w:t>869 m</w:t>
      </w:r>
      <w:r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, 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>. br. 3364, ZK ul. 3721, k.o. Kelemen,</w:t>
      </w:r>
    </w:p>
    <w:p w:rsidRDefault="00EA179A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32DD6" w:rsidRPr="00AF2979">
        <w:rPr>
          <w:rFonts w:hAnsi="Times New Roman" w:ascii="Times New Roman"/>
        </w:rPr>
        <w:t>b) L</w:t>
      </w:r>
      <w:r w:rsidR="00DD3B84">
        <w:rPr>
          <w:rFonts w:hAnsi="Times New Roman" w:ascii="Times New Roman"/>
        </w:rPr>
        <w:t>ivada GOŠČARA površine 10</w:t>
      </w:r>
      <w:r w:rsidR="00F16DE4">
        <w:rPr>
          <w:rFonts w:hAnsi="Times New Roman" w:ascii="Times New Roman"/>
        </w:rPr>
        <w:t>.</w:t>
      </w:r>
      <w:r w:rsidR="00DD3B84">
        <w:rPr>
          <w:rFonts w:hAnsi="Times New Roman" w:ascii="Times New Roman"/>
        </w:rPr>
        <w:t>597 m</w:t>
      </w:r>
      <w:r w:rsidR="00DD3B84"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,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>. 3152, ZK ul. 3724, k.o. Kelemen,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</w:r>
      <w:r w:rsidR="00DD3B84">
        <w:rPr>
          <w:rFonts w:hAnsi="Times New Roman" w:ascii="Times New Roman"/>
        </w:rPr>
        <w:t>c) Oranica LUG površine 5</w:t>
      </w:r>
      <w:r w:rsidR="00F16DE4">
        <w:rPr>
          <w:rFonts w:hAnsi="Times New Roman" w:ascii="Times New Roman"/>
        </w:rPr>
        <w:t>.</w:t>
      </w:r>
      <w:r w:rsidR="00DD3B84">
        <w:rPr>
          <w:rFonts w:hAnsi="Times New Roman" w:ascii="Times New Roman"/>
        </w:rPr>
        <w:t>528 m</w:t>
      </w:r>
      <w:r w:rsidR="00DD3B84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 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>. 3365, ZK ul. 3725, k.o. Kelemen,</w:t>
      </w:r>
    </w:p>
    <w:p w:rsidRDefault="00DD3B84" w:rsidP="00D03477" w:rsidR="00732DD6" w:rsidRPr="00AF2979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d) Livada LUG površine 9</w:t>
      </w:r>
      <w:r w:rsidR="00F16DE4">
        <w:rPr>
          <w:rFonts w:hAnsi="Times New Roman" w:ascii="Times New Roman"/>
        </w:rPr>
        <w:t>.</w:t>
      </w:r>
      <w:r>
        <w:rPr>
          <w:rFonts w:hAnsi="Times New Roman" w:ascii="Times New Roman"/>
        </w:rPr>
        <w:t>071 m</w:t>
      </w:r>
      <w:r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,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>. 3386, ZK ul. 1525, k.o. Kelemen,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</w:r>
      <w:r w:rsidR="00DD3B84">
        <w:rPr>
          <w:rFonts w:hAnsi="Times New Roman" w:ascii="Times New Roman"/>
        </w:rPr>
        <w:t>e) Livada LUG površine 14</w:t>
      </w:r>
      <w:r w:rsidR="00F16DE4">
        <w:rPr>
          <w:rFonts w:hAnsi="Times New Roman" w:ascii="Times New Roman"/>
        </w:rPr>
        <w:t>.</w:t>
      </w:r>
      <w:r w:rsidR="00DD3B84">
        <w:rPr>
          <w:rFonts w:hAnsi="Times New Roman" w:ascii="Times New Roman"/>
        </w:rPr>
        <w:t>534 m</w:t>
      </w:r>
      <w:r w:rsidR="00DD3B84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, 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>. 3387, ZK ul. 2775, k.o. Kelemen,</w:t>
      </w:r>
    </w:p>
    <w:p w:rsidRDefault="00DD3B84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f) Oranica površine 6</w:t>
      </w:r>
      <w:r w:rsidR="00F16DE4">
        <w:rPr>
          <w:rFonts w:hAnsi="Times New Roman" w:ascii="Times New Roman"/>
        </w:rPr>
        <w:t>.</w:t>
      </w:r>
      <w:r>
        <w:rPr>
          <w:rFonts w:hAnsi="Times New Roman" w:ascii="Times New Roman"/>
        </w:rPr>
        <w:t>817 m</w:t>
      </w:r>
      <w:r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 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>. 3137, ZK ul. 3000, k.o. Kelemen,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  <w:t>g) Livada GOŠČARA površine 16</w:t>
      </w:r>
      <w:r w:rsidR="00F16DE4">
        <w:rPr>
          <w:rFonts w:hAnsi="Times New Roman" w:ascii="Times New Roman"/>
        </w:rPr>
        <w:t>.</w:t>
      </w:r>
      <w:r w:rsidR="008E579E">
        <w:rPr>
          <w:rFonts w:hAnsi="Times New Roman" w:ascii="Times New Roman"/>
        </w:rPr>
        <w:t>611 m</w:t>
      </w:r>
      <w:r w:rsidR="008E579E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, 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>. 3272, ZK ul. 3735, k.o. Kelemen,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  <w:t xml:space="preserve">h) </w:t>
      </w:r>
      <w:r w:rsidR="008E579E">
        <w:rPr>
          <w:rFonts w:hAnsi="Times New Roman" w:ascii="Times New Roman"/>
        </w:rPr>
        <w:t>Livada GOŠČARA površine 6</w:t>
      </w:r>
      <w:r w:rsidR="00F16DE4">
        <w:rPr>
          <w:rFonts w:hAnsi="Times New Roman" w:ascii="Times New Roman"/>
        </w:rPr>
        <w:t>.</w:t>
      </w:r>
      <w:r w:rsidR="008E579E">
        <w:rPr>
          <w:rFonts w:hAnsi="Times New Roman" w:ascii="Times New Roman"/>
        </w:rPr>
        <w:t>614 m</w:t>
      </w:r>
      <w:r w:rsidR="008E579E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,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>. 3151, ZK ul. 1832, k.o. Kelemen,</w:t>
      </w:r>
    </w:p>
    <w:p w:rsidRDefault="008E579E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i) Oranica LUG površine 10</w:t>
      </w:r>
      <w:r w:rsidR="00F16DE4">
        <w:rPr>
          <w:rFonts w:hAnsi="Times New Roman" w:ascii="Times New Roman"/>
        </w:rPr>
        <w:t>.</w:t>
      </w:r>
      <w:r>
        <w:rPr>
          <w:rFonts w:hAnsi="Times New Roman" w:ascii="Times New Roman"/>
        </w:rPr>
        <w:t>586 m</w:t>
      </w:r>
      <w:r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 ,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>. 3113, ZK ul. 2366, k.o. Kelemen,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</w:r>
      <w:r w:rsidR="008E579E">
        <w:rPr>
          <w:rFonts w:hAnsi="Times New Roman" w:ascii="Times New Roman"/>
        </w:rPr>
        <w:t>j) Oranica LUG površine 3</w:t>
      </w:r>
      <w:r w:rsidR="00F16DE4">
        <w:rPr>
          <w:rFonts w:hAnsi="Times New Roman" w:ascii="Times New Roman"/>
        </w:rPr>
        <w:t>.</w:t>
      </w:r>
      <w:r w:rsidR="008E579E">
        <w:rPr>
          <w:rFonts w:hAnsi="Times New Roman" w:ascii="Times New Roman"/>
        </w:rPr>
        <w:t>542 m</w:t>
      </w:r>
      <w:r w:rsidR="008E579E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 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>. 3114, ZK ul. 2646, k.o. Kelemen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  <w:t>k</w:t>
      </w:r>
      <w:r w:rsidR="008E579E">
        <w:rPr>
          <w:rFonts w:hAnsi="Times New Roman" w:ascii="Times New Roman"/>
        </w:rPr>
        <w:t>) Oranica LUG površine 26</w:t>
      </w:r>
      <w:r w:rsidR="00F16DE4">
        <w:rPr>
          <w:rFonts w:hAnsi="Times New Roman" w:ascii="Times New Roman"/>
        </w:rPr>
        <w:t>.</w:t>
      </w:r>
      <w:r w:rsidR="008E579E">
        <w:rPr>
          <w:rFonts w:hAnsi="Times New Roman" w:ascii="Times New Roman"/>
        </w:rPr>
        <w:t>641 m</w:t>
      </w:r>
      <w:r w:rsidR="008E579E">
        <w:rPr>
          <w:rFonts w:hAnsi="Times New Roman" w:ascii="Times New Roman"/>
          <w:vertAlign w:val="superscript"/>
        </w:rPr>
        <w:t>2</w:t>
      </w:r>
      <w:r w:rsidR="008E579E">
        <w:rPr>
          <w:rFonts w:hAnsi="Times New Roman" w:ascii="Times New Roman"/>
        </w:rPr>
        <w:t xml:space="preserve">, </w:t>
      </w:r>
      <w:proofErr w:type="spellStart"/>
      <w:r w:rsidR="008E579E">
        <w:rPr>
          <w:rFonts w:hAnsi="Times New Roman" w:ascii="Times New Roman"/>
        </w:rPr>
        <w:t>k.č</w:t>
      </w:r>
      <w:proofErr w:type="spellEnd"/>
      <w:r w:rsidR="008E579E">
        <w:rPr>
          <w:rFonts w:hAnsi="Times New Roman" w:ascii="Times New Roman"/>
        </w:rPr>
        <w:t>. 3011, površine 19.007 m</w:t>
      </w:r>
      <w:r w:rsidR="008E579E">
        <w:rPr>
          <w:rFonts w:hAnsi="Times New Roman" w:ascii="Times New Roman"/>
          <w:vertAlign w:val="superscript"/>
        </w:rPr>
        <w:t>2</w:t>
      </w:r>
      <w:r w:rsidR="00C25736">
        <w:rPr>
          <w:rFonts w:hAnsi="Times New Roman" w:ascii="Times New Roman"/>
        </w:rPr>
        <w:t xml:space="preserve"> </w:t>
      </w:r>
      <w:proofErr w:type="spellStart"/>
      <w:r w:rsidR="0094672A">
        <w:rPr>
          <w:rFonts w:hAnsi="Times New Roman" w:ascii="Times New Roman"/>
        </w:rPr>
        <w:t>k.č</w:t>
      </w:r>
      <w:proofErr w:type="spellEnd"/>
      <w:r w:rsidR="0094672A">
        <w:rPr>
          <w:rFonts w:hAnsi="Times New Roman" w:ascii="Times New Roman"/>
        </w:rPr>
        <w:t>. 3111, površine 8</w:t>
      </w:r>
      <w:r w:rsidR="00C410FD">
        <w:rPr>
          <w:rFonts w:hAnsi="Times New Roman" w:ascii="Times New Roman"/>
        </w:rPr>
        <w:t>.</w:t>
      </w:r>
      <w:r w:rsidR="0094672A">
        <w:rPr>
          <w:rFonts w:hAnsi="Times New Roman" w:ascii="Times New Roman"/>
        </w:rPr>
        <w:t>666 m</w:t>
      </w:r>
      <w:r w:rsidR="0094672A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 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>. 3118, ZK ul. 3623, k.o. Kelemen,</w:t>
      </w:r>
    </w:p>
    <w:p w:rsidRDefault="00EA179A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4672A">
        <w:rPr>
          <w:rFonts w:hAnsi="Times New Roman" w:ascii="Times New Roman"/>
        </w:rPr>
        <w:t>l) Oranica LUŽKI površine 6</w:t>
      </w:r>
      <w:r w:rsidR="00C25736">
        <w:rPr>
          <w:rFonts w:hAnsi="Times New Roman" w:ascii="Times New Roman"/>
        </w:rPr>
        <w:t>.</w:t>
      </w:r>
      <w:r w:rsidR="0094672A">
        <w:rPr>
          <w:rFonts w:hAnsi="Times New Roman" w:ascii="Times New Roman"/>
        </w:rPr>
        <w:t>448 m</w:t>
      </w:r>
      <w:r w:rsidR="0094672A"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,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>. 3337, ZK ul. 2368, k.o. Kelemen,</w:t>
      </w:r>
    </w:p>
    <w:p w:rsidRDefault="00EA179A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32DD6" w:rsidRPr="00AF2979">
        <w:rPr>
          <w:rFonts w:hAnsi="Times New Roman" w:ascii="Times New Roman"/>
        </w:rPr>
        <w:t xml:space="preserve">m) Livada GOŠČARA </w:t>
      </w:r>
      <w:r w:rsidR="0094672A">
        <w:rPr>
          <w:rFonts w:hAnsi="Times New Roman" w:ascii="Times New Roman"/>
        </w:rPr>
        <w:t>površine 14</w:t>
      </w:r>
      <w:r w:rsidR="00C25736">
        <w:rPr>
          <w:rFonts w:hAnsi="Times New Roman" w:ascii="Times New Roman"/>
        </w:rPr>
        <w:t>.</w:t>
      </w:r>
      <w:r w:rsidR="0094672A">
        <w:rPr>
          <w:rFonts w:hAnsi="Times New Roman" w:ascii="Times New Roman"/>
        </w:rPr>
        <w:t>785 m</w:t>
      </w:r>
      <w:r w:rsidR="0094672A"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,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>. 3138, ZK ul. 3792, k.o. Kelemen,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  <w:t>n) Oranic</w:t>
      </w:r>
      <w:r w:rsidR="00405637">
        <w:rPr>
          <w:rFonts w:hAnsi="Times New Roman" w:ascii="Times New Roman"/>
        </w:rPr>
        <w:t>a, livada LUG površine 20</w:t>
      </w:r>
      <w:r w:rsidR="00C25736">
        <w:rPr>
          <w:rFonts w:hAnsi="Times New Roman" w:ascii="Times New Roman"/>
        </w:rPr>
        <w:t>.</w:t>
      </w:r>
      <w:r w:rsidR="0094672A">
        <w:rPr>
          <w:rFonts w:hAnsi="Times New Roman" w:ascii="Times New Roman"/>
        </w:rPr>
        <w:t>893 m</w:t>
      </w:r>
      <w:r w:rsidR="0094672A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,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 xml:space="preserve">. 402, ZK ul. 915, k.o. </w:t>
      </w:r>
      <w:proofErr w:type="spellStart"/>
      <w:r w:rsidRPr="00AF2979">
        <w:rPr>
          <w:rFonts w:hAnsi="Times New Roman" w:ascii="Times New Roman"/>
        </w:rPr>
        <w:t>Kaštelanec</w:t>
      </w:r>
      <w:proofErr w:type="spellEnd"/>
      <w:r w:rsidRPr="00AF2979">
        <w:rPr>
          <w:rFonts w:hAnsi="Times New Roman" w:ascii="Times New Roman"/>
        </w:rPr>
        <w:t>,</w:t>
      </w:r>
    </w:p>
    <w:p w:rsidRDefault="00405637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o) Oranica LUG površine 8</w:t>
      </w:r>
      <w:r w:rsidR="00C25736">
        <w:rPr>
          <w:rFonts w:hAnsi="Times New Roman" w:ascii="Times New Roman"/>
        </w:rPr>
        <w:t>.</w:t>
      </w:r>
      <w:r>
        <w:rPr>
          <w:rFonts w:hAnsi="Times New Roman" w:ascii="Times New Roman"/>
        </w:rPr>
        <w:t>790 m</w:t>
      </w:r>
      <w:r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 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 xml:space="preserve">. 403, ZK ul. 913, k.o. </w:t>
      </w:r>
      <w:proofErr w:type="spellStart"/>
      <w:r w:rsidR="00732DD6" w:rsidRPr="00AF2979">
        <w:rPr>
          <w:rFonts w:hAnsi="Times New Roman" w:ascii="Times New Roman"/>
        </w:rPr>
        <w:t>Kaštelanec</w:t>
      </w:r>
      <w:proofErr w:type="spellEnd"/>
      <w:r w:rsidR="00732DD6" w:rsidRPr="00AF2979">
        <w:rPr>
          <w:rFonts w:hAnsi="Times New Roman" w:ascii="Times New Roman"/>
        </w:rPr>
        <w:t>,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  <w:t>p</w:t>
      </w:r>
      <w:r w:rsidR="00405637">
        <w:rPr>
          <w:rFonts w:hAnsi="Times New Roman" w:ascii="Times New Roman"/>
        </w:rPr>
        <w:t>) Oranica LUG površine 31</w:t>
      </w:r>
      <w:r w:rsidR="00C25736">
        <w:rPr>
          <w:rFonts w:hAnsi="Times New Roman" w:ascii="Times New Roman"/>
        </w:rPr>
        <w:t>.</w:t>
      </w:r>
      <w:r w:rsidR="00405637">
        <w:rPr>
          <w:rFonts w:hAnsi="Times New Roman" w:ascii="Times New Roman"/>
        </w:rPr>
        <w:t>513 m</w:t>
      </w:r>
      <w:r w:rsidR="00405637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,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 xml:space="preserve">. 392, ZK ul. 904, k.o. </w:t>
      </w:r>
      <w:proofErr w:type="spellStart"/>
      <w:r w:rsidRPr="00AF2979">
        <w:rPr>
          <w:rFonts w:hAnsi="Times New Roman" w:ascii="Times New Roman"/>
        </w:rPr>
        <w:t>Kaštelanec</w:t>
      </w:r>
      <w:proofErr w:type="spellEnd"/>
      <w:r w:rsidRPr="00AF2979">
        <w:rPr>
          <w:rFonts w:hAnsi="Times New Roman" w:ascii="Times New Roman"/>
        </w:rPr>
        <w:t>,</w:t>
      </w:r>
    </w:p>
    <w:p w:rsidRDefault="00732DD6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 w:rsidRPr="00AF2979">
        <w:rPr>
          <w:rFonts w:hAnsi="Times New Roman" w:ascii="Times New Roman"/>
        </w:rPr>
        <w:tab/>
        <w:t>r) Orani</w:t>
      </w:r>
      <w:r w:rsidR="00405637">
        <w:rPr>
          <w:rFonts w:hAnsi="Times New Roman" w:ascii="Times New Roman"/>
        </w:rPr>
        <w:t>ca, livada LUG površine 4</w:t>
      </w:r>
      <w:r w:rsidR="00C25736">
        <w:rPr>
          <w:rFonts w:hAnsi="Times New Roman" w:ascii="Times New Roman"/>
        </w:rPr>
        <w:t>.</w:t>
      </w:r>
      <w:r w:rsidR="00405637">
        <w:rPr>
          <w:rFonts w:hAnsi="Times New Roman" w:ascii="Times New Roman"/>
        </w:rPr>
        <w:t>814 m</w:t>
      </w:r>
      <w:r w:rsidR="00405637">
        <w:rPr>
          <w:rFonts w:hAnsi="Times New Roman" w:ascii="Times New Roman"/>
          <w:vertAlign w:val="superscript"/>
        </w:rPr>
        <w:t>2</w:t>
      </w:r>
      <w:r w:rsidRPr="00AF2979">
        <w:rPr>
          <w:rFonts w:hAnsi="Times New Roman" w:ascii="Times New Roman"/>
        </w:rPr>
        <w:t xml:space="preserve">, </w:t>
      </w:r>
      <w:proofErr w:type="spellStart"/>
      <w:r w:rsidRPr="00AF2979">
        <w:rPr>
          <w:rFonts w:hAnsi="Times New Roman" w:ascii="Times New Roman"/>
        </w:rPr>
        <w:t>k.č</w:t>
      </w:r>
      <w:proofErr w:type="spellEnd"/>
      <w:r w:rsidRPr="00AF2979">
        <w:rPr>
          <w:rFonts w:hAnsi="Times New Roman" w:ascii="Times New Roman"/>
        </w:rPr>
        <w:t xml:space="preserve">. 400, ZK ul. 899, k.o. </w:t>
      </w:r>
      <w:proofErr w:type="spellStart"/>
      <w:r w:rsidRPr="00AF2979">
        <w:rPr>
          <w:rFonts w:hAnsi="Times New Roman" w:ascii="Times New Roman"/>
        </w:rPr>
        <w:t>Kaštelanec</w:t>
      </w:r>
      <w:proofErr w:type="spellEnd"/>
      <w:r w:rsidRPr="00AF2979">
        <w:rPr>
          <w:rFonts w:hAnsi="Times New Roman" w:ascii="Times New Roman"/>
        </w:rPr>
        <w:t>,</w:t>
      </w:r>
    </w:p>
    <w:p w:rsidRDefault="00EA179A" w:rsidP="00D03477" w:rsidR="00732DD6" w:rsidRPr="00AF2979">
      <w:pPr>
        <w:ind w:hanging="720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32DD6" w:rsidRPr="00AF2979">
        <w:rPr>
          <w:rFonts w:hAnsi="Times New Roman" w:ascii="Times New Roman"/>
        </w:rPr>
        <w:t>s) Or</w:t>
      </w:r>
      <w:r w:rsidR="00405637">
        <w:rPr>
          <w:rFonts w:hAnsi="Times New Roman" w:ascii="Times New Roman"/>
        </w:rPr>
        <w:t>anica ŠARNICA površine 11</w:t>
      </w:r>
      <w:r w:rsidR="00C25736">
        <w:rPr>
          <w:rFonts w:hAnsi="Times New Roman" w:ascii="Times New Roman"/>
        </w:rPr>
        <w:t>.</w:t>
      </w:r>
      <w:r w:rsidR="00405637">
        <w:rPr>
          <w:rFonts w:hAnsi="Times New Roman" w:ascii="Times New Roman"/>
        </w:rPr>
        <w:t>512 m</w:t>
      </w:r>
      <w:r w:rsidR="00405637">
        <w:rPr>
          <w:rFonts w:hAnsi="Times New Roman" w:ascii="Times New Roman"/>
          <w:vertAlign w:val="superscript"/>
        </w:rPr>
        <w:t>2</w:t>
      </w:r>
      <w:r w:rsidR="00732DD6" w:rsidRPr="00AF2979">
        <w:rPr>
          <w:rFonts w:hAnsi="Times New Roman" w:ascii="Times New Roman"/>
        </w:rPr>
        <w:t xml:space="preserve">, </w:t>
      </w:r>
      <w:proofErr w:type="spellStart"/>
      <w:r w:rsidR="00732DD6" w:rsidRPr="00AF2979">
        <w:rPr>
          <w:rFonts w:hAnsi="Times New Roman" w:ascii="Times New Roman"/>
        </w:rPr>
        <w:t>k.č</w:t>
      </w:r>
      <w:proofErr w:type="spellEnd"/>
      <w:r w:rsidR="00732DD6" w:rsidRPr="00AF2979">
        <w:rPr>
          <w:rFonts w:hAnsi="Times New Roman" w:ascii="Times New Roman"/>
        </w:rPr>
        <w:t xml:space="preserve">. 1214, ZK ul. 737, k.o. </w:t>
      </w:r>
      <w:proofErr w:type="spellStart"/>
      <w:r w:rsidR="00732DD6" w:rsidRPr="00AF2979">
        <w:rPr>
          <w:rFonts w:hAnsi="Times New Roman" w:ascii="Times New Roman"/>
        </w:rPr>
        <w:t>Jakopovec</w:t>
      </w:r>
      <w:proofErr w:type="spellEnd"/>
      <w:r w:rsidR="00732DD6" w:rsidRPr="00AF2979">
        <w:rPr>
          <w:rFonts w:hAnsi="Times New Roman" w:ascii="Times New Roman"/>
        </w:rPr>
        <w:t>.</w:t>
      </w:r>
    </w:p>
    <w:p w:rsidRDefault="00732DD6" w:rsidP="00377EAE" w:rsidR="00732DD6">
      <w:pPr>
        <w:ind w:firstLine="720"/>
        <w:jc w:val="both"/>
        <w:rPr>
          <w:rFonts w:hAnsi="Times New Roman" w:ascii="Times New Roman"/>
        </w:rPr>
      </w:pPr>
    </w:p>
    <w:p w:rsidRDefault="007C4B98" w:rsidP="00377EAE" w:rsidR="00A907CF" w:rsidRPr="00DA776A">
      <w:pPr>
        <w:ind w:firstLine="720"/>
        <w:jc w:val="both"/>
        <w:rPr>
          <w:rFonts w:hAnsi="Times New Roman" w:ascii="Times New Roman"/>
        </w:rPr>
      </w:pPr>
      <w:r w:rsidRPr="00A5536D">
        <w:rPr>
          <w:rFonts w:hAnsi="Times New Roman" w:ascii="Times New Roman"/>
        </w:rPr>
        <w:t xml:space="preserve">u iznosu od </w:t>
      </w:r>
      <w:r w:rsidR="000557A0">
        <w:rPr>
          <w:rFonts w:hAnsi="Times New Roman" w:ascii="Times New Roman"/>
          <w:b/>
        </w:rPr>
        <w:t>915.536,39</w:t>
      </w:r>
      <w:r w:rsidR="006336BB" w:rsidRPr="006336BB">
        <w:rPr>
          <w:rFonts w:hAnsi="Times New Roman" w:ascii="Times New Roman"/>
          <w:b/>
        </w:rPr>
        <w:t xml:space="preserve"> </w:t>
      </w:r>
      <w:r w:rsidR="00300E83" w:rsidRPr="006336BB">
        <w:rPr>
          <w:rFonts w:hAnsi="Times New Roman" w:ascii="Times New Roman"/>
          <w:b/>
        </w:rPr>
        <w:t>kn</w:t>
      </w:r>
      <w:r w:rsidRPr="00A5536D">
        <w:rPr>
          <w:rFonts w:hAnsi="Times New Roman" w:ascii="Times New Roman"/>
        </w:rPr>
        <w:t>,</w:t>
      </w:r>
      <w:r w:rsidRPr="00DA776A">
        <w:rPr>
          <w:rFonts w:hAnsi="Times New Roman" w:ascii="Times New Roman"/>
        </w:rPr>
        <w:t xml:space="preserve"> </w:t>
      </w:r>
    </w:p>
    <w:p w:rsidRDefault="00E92132" w:rsidP="00E92132" w:rsidR="00E92132" w:rsidRPr="00DA776A">
      <w:pPr>
        <w:rPr>
          <w:rFonts w:hAnsi="Times New Roman" w:ascii="Times New Roman"/>
        </w:rPr>
      </w:pPr>
    </w:p>
    <w:p w:rsidRDefault="00E92132" w:rsidP="00377EAE" w:rsidR="00E92132" w:rsidRPr="00045D83">
      <w:pPr>
        <w:ind w:firstLine="720"/>
        <w:rPr>
          <w:rFonts w:hAnsi="Times New Roman" w:ascii="Times New Roman"/>
          <w:b/>
        </w:rPr>
      </w:pPr>
      <w:r w:rsidRPr="00045D83">
        <w:rPr>
          <w:rFonts w:hAnsi="Times New Roman" w:ascii="Times New Roman"/>
          <w:b/>
        </w:rPr>
        <w:t>namiruju se:</w:t>
      </w:r>
    </w:p>
    <w:p w:rsidRDefault="00E92132" w:rsidP="00E92132" w:rsidR="00E92132" w:rsidRPr="00DA776A">
      <w:pPr>
        <w:rPr>
          <w:rFonts w:hAnsi="Times New Roman" w:ascii="Times New Roman"/>
        </w:rPr>
      </w:pPr>
    </w:p>
    <w:p w:rsidRDefault="00E92132" w:rsidP="00377EAE" w:rsidR="00EE5788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troškovi </w:t>
      </w:r>
      <w:r w:rsidR="00300E83" w:rsidRPr="00DA776A">
        <w:rPr>
          <w:rFonts w:hAnsi="Times New Roman" w:ascii="Times New Roman"/>
        </w:rPr>
        <w:t>utvrđiv</w:t>
      </w:r>
      <w:r w:rsidR="00634168">
        <w:rPr>
          <w:rFonts w:hAnsi="Times New Roman" w:ascii="Times New Roman"/>
        </w:rPr>
        <w:t>an</w:t>
      </w:r>
      <w:r w:rsidR="00D73EE6">
        <w:rPr>
          <w:rFonts w:hAnsi="Times New Roman" w:ascii="Times New Roman"/>
        </w:rPr>
        <w:t xml:space="preserve">ja tražbine </w:t>
      </w:r>
      <w:r w:rsidR="009611E2">
        <w:rPr>
          <w:rFonts w:hAnsi="Times New Roman" w:ascii="Times New Roman"/>
        </w:rPr>
        <w:t>(čl. 170. st. 1. Stečajnog zakona)</w:t>
      </w:r>
      <w:r w:rsidR="00B75A2E">
        <w:rPr>
          <w:rFonts w:hAnsi="Times New Roman" w:ascii="Times New Roman"/>
        </w:rPr>
        <w:t>…</w:t>
      </w:r>
      <w:r w:rsidR="00377EAE">
        <w:rPr>
          <w:rFonts w:hAnsi="Times New Roman" w:ascii="Times New Roman"/>
        </w:rPr>
        <w:t>…………..</w:t>
      </w:r>
      <w:r w:rsidR="009611E2" w:rsidRPr="009611E2">
        <w:rPr>
          <w:rFonts w:hAnsi="Times New Roman" w:ascii="Times New Roman"/>
        </w:rPr>
        <w:t xml:space="preserve"> </w:t>
      </w:r>
      <w:r w:rsidR="003720CB">
        <w:rPr>
          <w:rFonts w:hAnsi="Times New Roman" w:ascii="Times New Roman"/>
        </w:rPr>
        <w:t>45.776,82</w:t>
      </w:r>
      <w:r w:rsidR="009611E2">
        <w:rPr>
          <w:rFonts w:hAnsi="Times New Roman" w:ascii="Times New Roman"/>
        </w:rPr>
        <w:t xml:space="preserve"> kn</w:t>
      </w:r>
      <w:r w:rsidR="00300E83" w:rsidRPr="00DA776A">
        <w:rPr>
          <w:rFonts w:hAnsi="Times New Roman" w:ascii="Times New Roman"/>
        </w:rPr>
        <w:t>,</w:t>
      </w:r>
    </w:p>
    <w:p w:rsidRDefault="00CF3F45" w:rsidP="00377EAE" w:rsidR="00BD40DD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troškovi unovčenja </w:t>
      </w:r>
      <w:r w:rsidR="009611E2">
        <w:rPr>
          <w:rFonts w:hAnsi="Times New Roman" w:ascii="Times New Roman"/>
        </w:rPr>
        <w:t>(</w:t>
      </w:r>
      <w:r w:rsidR="00B75A2E">
        <w:rPr>
          <w:rFonts w:hAnsi="Times New Roman" w:ascii="Times New Roman"/>
        </w:rPr>
        <w:t>čl. 170. st. 2</w:t>
      </w:r>
      <w:r w:rsidR="009611E2">
        <w:rPr>
          <w:rFonts w:hAnsi="Times New Roman" w:ascii="Times New Roman"/>
        </w:rPr>
        <w:t>. Stečajnog zakona)</w:t>
      </w:r>
      <w:r w:rsidR="00B75A2E">
        <w:rPr>
          <w:rFonts w:hAnsi="Times New Roman" w:ascii="Times New Roman"/>
        </w:rPr>
        <w:t>……………</w:t>
      </w:r>
      <w:r w:rsidR="000F5C50">
        <w:rPr>
          <w:rFonts w:hAnsi="Times New Roman" w:ascii="Times New Roman"/>
        </w:rPr>
        <w:t>.</w:t>
      </w:r>
      <w:r w:rsidR="00782BBE">
        <w:rPr>
          <w:rFonts w:hAnsi="Times New Roman" w:ascii="Times New Roman"/>
        </w:rPr>
        <w:t>.</w:t>
      </w:r>
      <w:r w:rsidR="00B75A2E">
        <w:rPr>
          <w:rFonts w:hAnsi="Times New Roman" w:ascii="Times New Roman"/>
        </w:rPr>
        <w:t>.</w:t>
      </w:r>
      <w:r w:rsidR="0047113B">
        <w:rPr>
          <w:rFonts w:hAnsi="Times New Roman" w:ascii="Times New Roman"/>
        </w:rPr>
        <w:t>.</w:t>
      </w:r>
      <w:r w:rsidR="00377EAE">
        <w:rPr>
          <w:rFonts w:hAnsi="Times New Roman" w:ascii="Times New Roman"/>
        </w:rPr>
        <w:t>.............</w:t>
      </w:r>
      <w:r w:rsidR="0047113B">
        <w:rPr>
          <w:rFonts w:hAnsi="Times New Roman" w:ascii="Times New Roman"/>
        </w:rPr>
        <w:t>.</w:t>
      </w:r>
      <w:r w:rsidR="00B833C6" w:rsidRPr="004C2CE1">
        <w:rPr>
          <w:rFonts w:cs="Arial"/>
          <w:sz w:val="20"/>
        </w:rPr>
        <w:t xml:space="preserve"> </w:t>
      </w:r>
      <w:r w:rsidR="003720CB">
        <w:rPr>
          <w:rFonts w:hAnsi="Times New Roman" w:ascii="Times New Roman"/>
        </w:rPr>
        <w:t xml:space="preserve">45.776,82 </w:t>
      </w:r>
      <w:r w:rsidR="00B75A2E">
        <w:rPr>
          <w:rFonts w:hAnsi="Times New Roman" w:ascii="Times New Roman"/>
        </w:rPr>
        <w:t>kn</w:t>
      </w:r>
      <w:r w:rsidR="00381CE4">
        <w:rPr>
          <w:rFonts w:hAnsi="Times New Roman" w:ascii="Times New Roman"/>
        </w:rPr>
        <w:t>,</w:t>
      </w:r>
    </w:p>
    <w:p w:rsidRDefault="00892B44" w:rsidP="00892B44" w:rsidR="00892B44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                                                                2</w:t>
      </w:r>
      <w:r w:rsidRPr="005E0AC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</w:t>
      </w:r>
    </w:p>
    <w:p w:rsidRDefault="00892B44" w:rsidP="00892B44" w:rsidR="00892B44" w:rsidRPr="00DA776A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2321DE">
        <w:rPr>
          <w:rFonts w:hAnsi="Times New Roman" w:ascii="Times New Roman"/>
        </w:rPr>
        <w:t>Poslovni broj: 2 St-179/14</w:t>
      </w:r>
      <w:r w:rsidR="002321DE" w:rsidRPr="00DA776A">
        <w:rPr>
          <w:rFonts w:hAnsi="Times New Roman" w:ascii="Times New Roman"/>
        </w:rPr>
        <w:t>-</w:t>
      </w:r>
      <w:r w:rsidR="002321DE">
        <w:rPr>
          <w:rFonts w:hAnsi="Times New Roman" w:ascii="Times New Roman"/>
        </w:rPr>
        <w:t>63</w:t>
      </w:r>
    </w:p>
    <w:p w:rsidRDefault="00892B44" w:rsidP="00892B44" w:rsidR="00892B44">
      <w:pPr>
        <w:jc w:val="both"/>
        <w:rPr>
          <w:rFonts w:hAnsi="Times New Roman" w:ascii="Times New Roman"/>
        </w:rPr>
      </w:pPr>
    </w:p>
    <w:p w:rsidRDefault="00892B44" w:rsidP="00892B44" w:rsidR="00892B44">
      <w:pPr>
        <w:jc w:val="both"/>
        <w:rPr>
          <w:rFonts w:hAnsi="Times New Roman" w:ascii="Times New Roman"/>
        </w:rPr>
      </w:pPr>
    </w:p>
    <w:p w:rsidRDefault="00903B13" w:rsidP="006A0E31" w:rsidR="00300E83" w:rsidRPr="00DA776A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tražbina </w:t>
      </w:r>
      <w:proofErr w:type="spellStart"/>
      <w:r w:rsidRPr="00DA776A">
        <w:rPr>
          <w:rFonts w:hAnsi="Times New Roman" w:ascii="Times New Roman"/>
        </w:rPr>
        <w:t>razlučnog</w:t>
      </w:r>
      <w:proofErr w:type="spellEnd"/>
      <w:r w:rsidRPr="00DA776A">
        <w:rPr>
          <w:rFonts w:hAnsi="Times New Roman" w:ascii="Times New Roman"/>
        </w:rPr>
        <w:t xml:space="preserve"> vjerovnika</w:t>
      </w:r>
      <w:r>
        <w:rPr>
          <w:rFonts w:hAnsi="Times New Roman" w:ascii="Times New Roman"/>
        </w:rPr>
        <w:t xml:space="preserve"> </w:t>
      </w:r>
      <w:r w:rsidRPr="00903B13">
        <w:rPr>
          <w:rFonts w:hAnsi="Times New Roman" w:ascii="Times New Roman"/>
        </w:rPr>
        <w:t>J&amp;T banka d.d.</w:t>
      </w:r>
      <w:r w:rsidRPr="00DA776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Varaždin, Aleja </w:t>
      </w:r>
      <w:r w:rsidRPr="00903B13">
        <w:rPr>
          <w:rFonts w:hAnsi="Times New Roman" w:ascii="Times New Roman"/>
        </w:rPr>
        <w:t>kralja Zvonimira 1</w:t>
      </w:r>
      <w:r>
        <w:rPr>
          <w:rFonts w:hAnsi="Times New Roman" w:ascii="Times New Roman"/>
        </w:rPr>
        <w:t>,</w:t>
      </w:r>
      <w:r w:rsidR="00AA760F">
        <w:rPr>
          <w:rFonts w:hAnsi="Times New Roman" w:ascii="Times New Roman"/>
        </w:rPr>
        <w:t xml:space="preserve"> </w:t>
      </w:r>
      <w:r w:rsidRPr="00432FB1">
        <w:rPr>
          <w:rFonts w:hAnsi="Times New Roman" w:ascii="Times New Roman"/>
        </w:rPr>
        <w:t>OIB:</w:t>
      </w:r>
      <w:r w:rsidRPr="00DB7D04">
        <w:rPr>
          <w:rFonts w:hAnsi="Times New Roman" w:ascii="Times New Roman"/>
        </w:rPr>
        <w:t xml:space="preserve"> </w:t>
      </w:r>
      <w:r w:rsidRPr="00903B13">
        <w:rPr>
          <w:rFonts w:hAnsi="Times New Roman" w:ascii="Times New Roman"/>
        </w:rPr>
        <w:t>38182927268</w:t>
      </w:r>
      <w:r>
        <w:rPr>
          <w:rFonts w:hAnsi="Times New Roman" w:ascii="Times New Roman"/>
        </w:rPr>
        <w:t xml:space="preserve">, </w:t>
      </w:r>
      <w:r w:rsidRPr="00DA776A">
        <w:rPr>
          <w:rFonts w:hAnsi="Times New Roman" w:ascii="Times New Roman"/>
        </w:rPr>
        <w:t>s osnove dijela</w:t>
      </w:r>
      <w:r w:rsidR="003E371E">
        <w:rPr>
          <w:rFonts w:hAnsi="Times New Roman" w:ascii="Times New Roman"/>
        </w:rPr>
        <w:t xml:space="preserve"> glavnice …</w:t>
      </w:r>
      <w:r>
        <w:rPr>
          <w:rFonts w:hAnsi="Times New Roman" w:ascii="Times New Roman"/>
        </w:rPr>
        <w:t>………………………………...</w:t>
      </w:r>
      <w:r w:rsidR="003935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823.982,75 kn</w:t>
      </w:r>
      <w:r w:rsidR="00300E83" w:rsidRPr="00DA776A">
        <w:rPr>
          <w:rFonts w:hAnsi="Times New Roman" w:ascii="Times New Roman"/>
        </w:rPr>
        <w:t>.</w:t>
      </w:r>
    </w:p>
    <w:p w:rsidRDefault="00D25E4A" w:rsidP="00D25E4A" w:rsidR="00D25E4A">
      <w:pPr>
        <w:jc w:val="both"/>
        <w:rPr>
          <w:rFonts w:hAnsi="Times New Roman" w:ascii="Times New Roman"/>
        </w:rPr>
      </w:pPr>
    </w:p>
    <w:p w:rsidRDefault="00D25E4A" w:rsidP="00D25E4A" w:rsidR="002F7F8E" w:rsidRPr="00DA776A">
      <w:pPr>
        <w:ind w:firstLine="720"/>
        <w:jc w:val="both"/>
        <w:rPr>
          <w:rFonts w:hAnsi="Times New Roman" w:ascii="Times New Roman"/>
        </w:rPr>
      </w:pPr>
      <w:r w:rsidRPr="00D25E4A">
        <w:rPr>
          <w:rFonts w:hAnsi="Times New Roman" w:ascii="Times New Roman"/>
          <w:b/>
        </w:rPr>
        <w:t>II.</w:t>
      </w:r>
      <w:r>
        <w:rPr>
          <w:rFonts w:hAnsi="Times New Roman" w:ascii="Times New Roman"/>
        </w:rPr>
        <w:t xml:space="preserve"> </w:t>
      </w:r>
      <w:r w:rsidR="002F7F8E" w:rsidRPr="00045D83">
        <w:rPr>
          <w:rFonts w:hAnsi="Times New Roman" w:ascii="Times New Roman"/>
          <w:b/>
        </w:rPr>
        <w:t xml:space="preserve">Nalaže se računovodstvu ovog suda </w:t>
      </w:r>
      <w:r w:rsidR="002F7F8E" w:rsidRPr="00DA776A">
        <w:rPr>
          <w:rFonts w:hAnsi="Times New Roman" w:ascii="Times New Roman"/>
        </w:rPr>
        <w:t xml:space="preserve">s računa sudskog depozita, po pravomoćnosti ovoga rješenja, </w:t>
      </w:r>
      <w:r w:rsidR="002F7F8E" w:rsidRPr="00045D83">
        <w:rPr>
          <w:rFonts w:hAnsi="Times New Roman" w:ascii="Times New Roman"/>
          <w:b/>
        </w:rPr>
        <w:t>izvršiti isplatu:</w:t>
      </w:r>
      <w:r w:rsidR="002F7F8E" w:rsidRPr="00DA776A">
        <w:rPr>
          <w:rFonts w:hAnsi="Times New Roman" w:ascii="Times New Roman"/>
        </w:rPr>
        <w:t xml:space="preserve"> </w:t>
      </w:r>
    </w:p>
    <w:p w:rsidRDefault="00E42747" w:rsidP="00E42747" w:rsidR="00E42747" w:rsidRPr="00DA776A">
      <w:pPr>
        <w:rPr>
          <w:rFonts w:hAnsi="Times New Roman" w:ascii="Times New Roman"/>
        </w:rPr>
      </w:pPr>
    </w:p>
    <w:p w:rsidRDefault="00AA76A3" w:rsidP="00033212" w:rsidR="00E42747" w:rsidRPr="00BC4AA1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iznosa od </w:t>
      </w:r>
      <w:r w:rsidR="00F904FC">
        <w:rPr>
          <w:rFonts w:hAnsi="Times New Roman" w:ascii="Times New Roman"/>
          <w:b/>
        </w:rPr>
        <w:t>91.553,64</w:t>
      </w:r>
      <w:r w:rsidR="00AA760F">
        <w:rPr>
          <w:rFonts w:hAnsi="Times New Roman" w:ascii="Times New Roman"/>
          <w:b/>
        </w:rPr>
        <w:t xml:space="preserve"> </w:t>
      </w:r>
      <w:r w:rsidR="00E42747" w:rsidRPr="00045D83">
        <w:rPr>
          <w:rFonts w:hAnsi="Times New Roman" w:ascii="Times New Roman"/>
          <w:b/>
        </w:rPr>
        <w:t>kn</w:t>
      </w:r>
      <w:r w:rsidR="00E42747" w:rsidRPr="00DA776A">
        <w:rPr>
          <w:rFonts w:hAnsi="Times New Roman" w:ascii="Times New Roman"/>
        </w:rPr>
        <w:t xml:space="preserve"> </w:t>
      </w:r>
      <w:r w:rsidR="00E0436F" w:rsidRPr="004C04B1">
        <w:rPr>
          <w:rFonts w:hAnsi="Times New Roman" w:ascii="Times New Roman"/>
          <w:b/>
        </w:rPr>
        <w:t>na</w:t>
      </w:r>
      <w:r w:rsidR="00E0436F">
        <w:rPr>
          <w:rFonts w:hAnsi="Times New Roman" w:ascii="Times New Roman"/>
        </w:rPr>
        <w:t xml:space="preserve"> </w:t>
      </w:r>
      <w:r w:rsidR="00E0436F">
        <w:rPr>
          <w:rFonts w:hAnsi="Times New Roman" w:ascii="Times New Roman"/>
          <w:b/>
        </w:rPr>
        <w:t>račun</w:t>
      </w:r>
      <w:r w:rsidRPr="00045D83">
        <w:rPr>
          <w:rFonts w:hAnsi="Times New Roman" w:ascii="Times New Roman"/>
          <w:b/>
        </w:rPr>
        <w:t xml:space="preserve"> stečajnog dužnika </w:t>
      </w:r>
      <w:r w:rsidR="00AA760F" w:rsidRPr="00F904FC">
        <w:rPr>
          <w:rFonts w:hAnsi="Times New Roman" w:ascii="Times New Roman"/>
          <w:b/>
        </w:rPr>
        <w:t>EMOS d.o.o. u stečaju, sa sjedištem u Kelemenu, Varaždinska 1/B</w:t>
      </w:r>
      <w:r w:rsidR="00E42747" w:rsidRPr="004C04B1">
        <w:rPr>
          <w:rFonts w:hAnsi="Times New Roman" w:ascii="Times New Roman"/>
          <w:b/>
        </w:rPr>
        <w:t>,</w:t>
      </w:r>
      <w:r w:rsidR="00E42747" w:rsidRPr="00045D83">
        <w:rPr>
          <w:rFonts w:hAnsi="Times New Roman" w:ascii="Times New Roman"/>
          <w:b/>
        </w:rPr>
        <w:t xml:space="preserve"> </w:t>
      </w:r>
      <w:r w:rsidR="0014555F" w:rsidRPr="00045D83">
        <w:rPr>
          <w:rFonts w:hAnsi="Times New Roman" w:ascii="Times New Roman"/>
          <w:b/>
        </w:rPr>
        <w:t>IBAN:</w:t>
      </w:r>
      <w:r w:rsidR="00E42747" w:rsidRPr="00045D83">
        <w:rPr>
          <w:rFonts w:hAnsi="Times New Roman" w:ascii="Times New Roman"/>
          <w:b/>
        </w:rPr>
        <w:t xml:space="preserve"> </w:t>
      </w:r>
      <w:r w:rsidR="00F904FC">
        <w:rPr>
          <w:rFonts w:hAnsi="Times New Roman" w:ascii="Times New Roman"/>
          <w:b/>
        </w:rPr>
        <w:t>HR38 2489 0041</w:t>
      </w:r>
      <w:r w:rsidR="004C04B1">
        <w:rPr>
          <w:rFonts w:hAnsi="Times New Roman" w:ascii="Times New Roman"/>
          <w:b/>
        </w:rPr>
        <w:t xml:space="preserve"> </w:t>
      </w:r>
      <w:r w:rsidR="00F904FC">
        <w:rPr>
          <w:rFonts w:hAnsi="Times New Roman" w:ascii="Times New Roman"/>
          <w:b/>
        </w:rPr>
        <w:t>1312</w:t>
      </w:r>
      <w:r w:rsidR="003E371E">
        <w:rPr>
          <w:rFonts w:hAnsi="Times New Roman" w:ascii="Times New Roman"/>
          <w:b/>
        </w:rPr>
        <w:t xml:space="preserve"> 1068 2</w:t>
      </w:r>
      <w:r w:rsidR="0014555F" w:rsidRPr="00045D83">
        <w:rPr>
          <w:rFonts w:hAnsi="Times New Roman" w:ascii="Times New Roman"/>
          <w:b/>
        </w:rPr>
        <w:t>,</w:t>
      </w:r>
      <w:r w:rsidR="00E42747" w:rsidRPr="00045D83">
        <w:rPr>
          <w:rFonts w:hAnsi="Times New Roman" w:ascii="Times New Roman"/>
          <w:b/>
        </w:rPr>
        <w:t xml:space="preserve"> otvoren </w:t>
      </w:r>
      <w:r w:rsidR="00E42747" w:rsidRPr="00BC4AA1">
        <w:rPr>
          <w:rFonts w:hAnsi="Times New Roman" w:ascii="Times New Roman"/>
          <w:b/>
        </w:rPr>
        <w:t xml:space="preserve">kod </w:t>
      </w:r>
      <w:r w:rsidR="00BC4AA1" w:rsidRPr="00BC4AA1">
        <w:rPr>
          <w:rFonts w:hAnsi="Times New Roman" w:ascii="Times New Roman"/>
          <w:b/>
        </w:rPr>
        <w:t>J&amp;T banka d.d.,</w:t>
      </w:r>
    </w:p>
    <w:p w:rsidRDefault="0014555F" w:rsidP="00033212" w:rsidR="0014555F" w:rsidRPr="00DA776A">
      <w:pPr>
        <w:jc w:val="both"/>
        <w:rPr>
          <w:rFonts w:hAnsi="Times New Roman" w:ascii="Times New Roman"/>
        </w:rPr>
      </w:pPr>
    </w:p>
    <w:p w:rsidRDefault="003D6AF3" w:rsidP="00033212" w:rsidR="0014555F" w:rsidRPr="00045B8C">
      <w:pPr>
        <w:numPr>
          <w:ilvl w:val="1"/>
          <w:numId w:val="1"/>
        </w:numPr>
        <w:tabs>
          <w:tab w:pos="1803" w:val="clear"/>
          <w:tab w:pos="1083" w:val="num"/>
        </w:tabs>
        <w:ind w:left="1083"/>
        <w:jc w:val="both"/>
        <w:rPr>
          <w:rFonts w:hAnsi="Times New Roman" w:ascii="Times New Roman"/>
          <w:b/>
        </w:rPr>
      </w:pPr>
      <w:r w:rsidRPr="00045B8C">
        <w:rPr>
          <w:rFonts w:hAnsi="Times New Roman" w:ascii="Times New Roman"/>
          <w:b/>
        </w:rPr>
        <w:t xml:space="preserve">iznosa od </w:t>
      </w:r>
      <w:r w:rsidR="00393575" w:rsidRPr="00393575">
        <w:rPr>
          <w:rFonts w:hAnsi="Times New Roman" w:ascii="Times New Roman"/>
          <w:b/>
        </w:rPr>
        <w:t>823.982,75</w:t>
      </w:r>
      <w:r w:rsidR="00393575">
        <w:rPr>
          <w:rFonts w:hAnsi="Times New Roman" w:ascii="Times New Roman"/>
        </w:rPr>
        <w:t xml:space="preserve"> </w:t>
      </w:r>
      <w:r w:rsidR="0014555F" w:rsidRPr="00045B8C">
        <w:rPr>
          <w:rFonts w:hAnsi="Times New Roman" w:ascii="Times New Roman"/>
          <w:b/>
        </w:rPr>
        <w:t xml:space="preserve">kn na obračunski račun </w:t>
      </w:r>
      <w:proofErr w:type="spellStart"/>
      <w:r w:rsidR="0014555F" w:rsidRPr="00045B8C">
        <w:rPr>
          <w:rFonts w:hAnsi="Times New Roman" w:ascii="Times New Roman"/>
          <w:b/>
        </w:rPr>
        <w:t>razlučnog</w:t>
      </w:r>
      <w:proofErr w:type="spellEnd"/>
      <w:r w:rsidR="0014555F" w:rsidRPr="00045B8C">
        <w:rPr>
          <w:rFonts w:hAnsi="Times New Roman" w:ascii="Times New Roman"/>
          <w:b/>
        </w:rPr>
        <w:t xml:space="preserve"> </w:t>
      </w:r>
      <w:r w:rsidR="0014555F" w:rsidRPr="006D28D6">
        <w:rPr>
          <w:rFonts w:hAnsi="Times New Roman" w:ascii="Times New Roman"/>
          <w:b/>
        </w:rPr>
        <w:t>vjerovnika</w:t>
      </w:r>
      <w:r w:rsidR="00393575" w:rsidRPr="006D28D6">
        <w:rPr>
          <w:rFonts w:hAnsi="Times New Roman" w:ascii="Times New Roman"/>
          <w:b/>
        </w:rPr>
        <w:t xml:space="preserve"> J&amp;T banka d.d., Varaždin, Aleja kralja Zvonimira 1</w:t>
      </w:r>
      <w:r w:rsidR="0014555F" w:rsidRPr="006D28D6">
        <w:rPr>
          <w:rFonts w:hAnsi="Times New Roman" w:ascii="Times New Roman"/>
          <w:b/>
        </w:rPr>
        <w:t>, IBAN:</w:t>
      </w:r>
      <w:r w:rsidR="00393575" w:rsidRPr="006D28D6">
        <w:rPr>
          <w:rFonts w:hAnsi="Times New Roman" w:ascii="Times New Roman"/>
          <w:b/>
        </w:rPr>
        <w:t xml:space="preserve"> HR77 2489 0041 0067 5539 1</w:t>
      </w:r>
      <w:r w:rsidR="0027541C">
        <w:rPr>
          <w:rFonts w:hAnsi="Times New Roman" w:ascii="Times New Roman"/>
          <w:b/>
        </w:rPr>
        <w:t>, otvoren kod Hrvatske narodne banke.</w:t>
      </w:r>
    </w:p>
    <w:p w:rsidRDefault="0014555F" w:rsidP="0014555F" w:rsidR="0014555F">
      <w:pPr>
        <w:rPr>
          <w:rFonts w:hAnsi="Times New Roman" w:ascii="Times New Roman"/>
        </w:rPr>
      </w:pPr>
    </w:p>
    <w:p w:rsidRDefault="00016376" w:rsidP="00706761" w:rsidR="00016376">
      <w:pPr>
        <w:jc w:val="center"/>
        <w:rPr>
          <w:rFonts w:hAnsi="Times New Roman" w:ascii="Times New Roman"/>
          <w:b/>
        </w:rPr>
      </w:pPr>
    </w:p>
    <w:p w:rsidRDefault="0014555F" w:rsidP="00706761" w:rsidR="0014555F" w:rsidRPr="00706761">
      <w:pPr>
        <w:jc w:val="center"/>
        <w:rPr>
          <w:rFonts w:hAnsi="Times New Roman" w:ascii="Times New Roman"/>
          <w:b/>
        </w:rPr>
      </w:pPr>
      <w:r w:rsidRPr="00706761">
        <w:rPr>
          <w:rFonts w:hAnsi="Times New Roman" w:ascii="Times New Roman"/>
          <w:b/>
        </w:rPr>
        <w:t>Obrazloženje</w:t>
      </w:r>
    </w:p>
    <w:p w:rsidRDefault="0014555F" w:rsidP="0014555F" w:rsidR="0014555F">
      <w:pPr>
        <w:rPr>
          <w:rFonts w:hAnsi="Times New Roman" w:ascii="Times New Roman"/>
        </w:rPr>
      </w:pPr>
    </w:p>
    <w:p w:rsidRDefault="00FE5C08" w:rsidP="0014555F" w:rsidR="00FE5C08" w:rsidRPr="00DA776A">
      <w:pPr>
        <w:rPr>
          <w:rFonts w:hAnsi="Times New Roman" w:ascii="Times New Roman"/>
        </w:rPr>
      </w:pPr>
    </w:p>
    <w:p w:rsidRDefault="00732A24" w:rsidP="00314495" w:rsidR="000E1E2D" w:rsidRPr="00314495">
      <w:pPr>
        <w:pStyle w:val="Opisslike"/>
        <w:ind w:firstLine="720"/>
        <w:jc w:val="both"/>
        <w:rPr>
          <w:rFonts w:hAnsi="Times New Roman" w:ascii="Times New Roman"/>
          <w:b w:val="false"/>
          <w:bCs w:val="false"/>
          <w:sz w:val="22"/>
          <w:szCs w:val="22"/>
        </w:rPr>
      </w:pPr>
      <w:r w:rsidRPr="00314495">
        <w:rPr>
          <w:rFonts w:hAnsi="Times New Roman" w:ascii="Times New Roman"/>
          <w:b w:val="false"/>
          <w:bCs w:val="false"/>
          <w:sz w:val="22"/>
          <w:szCs w:val="22"/>
        </w:rPr>
        <w:t>Nakon što su rješenja</w:t>
      </w:r>
      <w:r w:rsidR="0014555F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o dosudi </w:t>
      </w:r>
      <w:r w:rsidR="00B1097D" w:rsidRPr="00314495">
        <w:rPr>
          <w:rFonts w:hAnsi="Times New Roman" w:ascii="Times New Roman"/>
          <w:b w:val="false"/>
          <w:bCs w:val="false"/>
          <w:sz w:val="22"/>
          <w:szCs w:val="22"/>
        </w:rPr>
        <w:t>nekretnina</w:t>
      </w:r>
      <w:r w:rsidR="00E8008D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</w:t>
      </w:r>
      <w:r w:rsidR="0014555F" w:rsidRPr="00314495">
        <w:rPr>
          <w:rFonts w:hAnsi="Times New Roman" w:ascii="Times New Roman"/>
          <w:b w:val="false"/>
          <w:bCs w:val="false"/>
          <w:sz w:val="22"/>
          <w:szCs w:val="22"/>
        </w:rPr>
        <w:t>iz točke I. izreke</w:t>
      </w:r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i to</w:t>
      </w:r>
      <w:r w:rsidR="0014555F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kupcu</w:t>
      </w:r>
      <w:r w:rsidR="00AD060B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</w:t>
      </w:r>
      <w:r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Draženu Blaži </w:t>
      </w:r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iz </w:t>
      </w:r>
      <w:proofErr w:type="spellStart"/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>Vidovca</w:t>
      </w:r>
      <w:proofErr w:type="spellEnd"/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, </w:t>
      </w:r>
      <w:proofErr w:type="spellStart"/>
      <w:r w:rsidR="00B1097D" w:rsidRPr="00314495">
        <w:rPr>
          <w:rFonts w:hAnsi="Times New Roman" w:ascii="Times New Roman"/>
          <w:b w:val="false"/>
          <w:bCs w:val="false"/>
          <w:sz w:val="22"/>
          <w:szCs w:val="22"/>
        </w:rPr>
        <w:t>Noviška</w:t>
      </w:r>
      <w:proofErr w:type="spellEnd"/>
      <w:r w:rsidR="00B1097D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10, OIB: 90039497868</w:t>
      </w:r>
      <w:r w:rsidR="004B4A73" w:rsidRPr="00314495">
        <w:rPr>
          <w:rFonts w:hAnsi="Times New Roman" w:ascii="Times New Roman"/>
          <w:b w:val="false"/>
          <w:bCs w:val="false"/>
          <w:sz w:val="22"/>
          <w:szCs w:val="22"/>
        </w:rPr>
        <w:t>,</w:t>
      </w:r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te kupcu Marku</w:t>
      </w:r>
      <w:r w:rsidR="006922AF">
        <w:rPr>
          <w:rFonts w:hAnsi="Times New Roman" w:ascii="Times New Roman"/>
          <w:b w:val="false"/>
          <w:bCs w:val="false"/>
          <w:sz w:val="22"/>
          <w:szCs w:val="22"/>
        </w:rPr>
        <w:t xml:space="preserve"> Žaji</w:t>
      </w:r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iz Varaždina,  Luje </w:t>
      </w:r>
      <w:proofErr w:type="spellStart"/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>Pihlera</w:t>
      </w:r>
      <w:proofErr w:type="spellEnd"/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1, OIB: 70733189590,</w:t>
      </w:r>
      <w:r w:rsidR="00BA08AF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p</w:t>
      </w:r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>ostal</w:t>
      </w:r>
      <w:r w:rsidR="000D127B" w:rsidRPr="00314495">
        <w:rPr>
          <w:rFonts w:hAnsi="Times New Roman" w:ascii="Times New Roman"/>
          <w:b w:val="false"/>
          <w:bCs w:val="false"/>
          <w:sz w:val="22"/>
          <w:szCs w:val="22"/>
        </w:rPr>
        <w:t>a pravomoćna</w:t>
      </w:r>
      <w:r w:rsidR="00D84FD2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i nakon što su kupci</w:t>
      </w:r>
      <w:r w:rsidR="00913AEC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položili </w:t>
      </w:r>
      <w:proofErr w:type="spellStart"/>
      <w:r w:rsidR="00913AEC" w:rsidRPr="00314495">
        <w:rPr>
          <w:rFonts w:hAnsi="Times New Roman" w:ascii="Times New Roman"/>
          <w:b w:val="false"/>
          <w:bCs w:val="false"/>
          <w:sz w:val="22"/>
          <w:szCs w:val="22"/>
        </w:rPr>
        <w:t>kupovninu</w:t>
      </w:r>
      <w:proofErr w:type="spellEnd"/>
      <w:r w:rsidR="00BA08AF" w:rsidRPr="00314495">
        <w:rPr>
          <w:rFonts w:hAnsi="Times New Roman" w:ascii="Times New Roman"/>
          <w:b w:val="false"/>
          <w:bCs w:val="false"/>
          <w:sz w:val="22"/>
          <w:szCs w:val="22"/>
        </w:rPr>
        <w:t>, sud je pristupio namirenju</w:t>
      </w:r>
      <w:r w:rsidR="00016376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</w:t>
      </w:r>
      <w:r w:rsidR="00BA08AF" w:rsidRPr="00314495">
        <w:rPr>
          <w:rFonts w:hAnsi="Times New Roman" w:ascii="Times New Roman"/>
          <w:b w:val="false"/>
          <w:bCs w:val="false"/>
          <w:sz w:val="22"/>
          <w:szCs w:val="22"/>
        </w:rPr>
        <w:t>vjerovnika primjenom čl</w:t>
      </w:r>
      <w:r w:rsidR="000E1E2D" w:rsidRPr="00314495">
        <w:rPr>
          <w:rFonts w:hAnsi="Times New Roman" w:ascii="Times New Roman"/>
          <w:b w:val="false"/>
          <w:bCs w:val="false"/>
          <w:sz w:val="22"/>
          <w:szCs w:val="22"/>
        </w:rPr>
        <w:t>.</w:t>
      </w:r>
      <w:r w:rsidR="008F28BC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111</w:t>
      </w:r>
      <w:r w:rsidR="000E1E2D" w:rsidRPr="00314495">
        <w:rPr>
          <w:rFonts w:hAnsi="Times New Roman" w:ascii="Times New Roman"/>
          <w:b w:val="false"/>
          <w:bCs w:val="false"/>
          <w:sz w:val="22"/>
          <w:szCs w:val="22"/>
        </w:rPr>
        <w:t>. Ovršnog zakona (''Narodne novine'' broj</w:t>
      </w:r>
      <w:r w:rsidR="008F28BC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</w:t>
      </w:r>
      <w:r w:rsidR="004C55CF" w:rsidRPr="00314495">
        <w:rPr>
          <w:rFonts w:hAnsi="Times New Roman" w:ascii="Times New Roman"/>
          <w:b w:val="false"/>
          <w:bCs w:val="false"/>
          <w:sz w:val="22"/>
          <w:szCs w:val="22"/>
        </w:rPr>
        <w:t>1</w:t>
      </w:r>
      <w:r w:rsidR="008F28BC" w:rsidRPr="00314495">
        <w:rPr>
          <w:rFonts w:hAnsi="Times New Roman" w:ascii="Times New Roman"/>
          <w:b w:val="false"/>
          <w:bCs w:val="false"/>
          <w:sz w:val="22"/>
          <w:szCs w:val="22"/>
        </w:rPr>
        <w:t>1</w:t>
      </w:r>
      <w:r w:rsidR="004C55CF" w:rsidRPr="00314495">
        <w:rPr>
          <w:rFonts w:hAnsi="Times New Roman" w:ascii="Times New Roman"/>
          <w:b w:val="false"/>
          <w:bCs w:val="false"/>
          <w:sz w:val="22"/>
          <w:szCs w:val="22"/>
        </w:rPr>
        <w:t>2</w:t>
      </w:r>
      <w:r w:rsidR="00110077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/12, </w:t>
      </w:r>
      <w:r w:rsidR="008F28BC" w:rsidRPr="00314495">
        <w:rPr>
          <w:rFonts w:hAnsi="Times New Roman" w:ascii="Times New Roman"/>
          <w:b w:val="false"/>
          <w:bCs w:val="false"/>
          <w:sz w:val="22"/>
          <w:szCs w:val="22"/>
        </w:rPr>
        <w:t>25/13</w:t>
      </w:r>
      <w:r w:rsidR="00110077" w:rsidRPr="00314495">
        <w:rPr>
          <w:rFonts w:hAnsi="Times New Roman" w:ascii="Times New Roman"/>
          <w:b w:val="false"/>
          <w:bCs w:val="false"/>
          <w:sz w:val="22"/>
          <w:szCs w:val="22"/>
        </w:rPr>
        <w:t>, 93/14</w:t>
      </w:r>
      <w:r w:rsidR="000E1E2D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), te čl. 164.a st. 3. i čl. 170. Stečajnog zakona (''Narodne novine'' broj 44/96, 29/99, 129/00, 123/03, </w:t>
      </w:r>
      <w:r w:rsidR="00720F38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82/06, </w:t>
      </w:r>
      <w:r w:rsidR="000E1E2D" w:rsidRPr="00314495">
        <w:rPr>
          <w:rFonts w:hAnsi="Times New Roman" w:ascii="Times New Roman"/>
          <w:b w:val="false"/>
          <w:bCs w:val="false"/>
          <w:sz w:val="22"/>
          <w:szCs w:val="22"/>
        </w:rPr>
        <w:t>116/10</w:t>
      </w:r>
      <w:r w:rsidR="003014D8" w:rsidRPr="00314495">
        <w:rPr>
          <w:rFonts w:hAnsi="Times New Roman" w:ascii="Times New Roman"/>
          <w:b w:val="false"/>
          <w:bCs w:val="false"/>
          <w:sz w:val="22"/>
          <w:szCs w:val="22"/>
        </w:rPr>
        <w:t>, 25/12 i 133/12,</w:t>
      </w:r>
      <w:r w:rsidR="000E1E2D" w:rsidRPr="00314495">
        <w:rPr>
          <w:rFonts w:hAnsi="Times New Roman" w:ascii="Times New Roman"/>
          <w:b w:val="false"/>
          <w:bCs w:val="false"/>
          <w:sz w:val="22"/>
          <w:szCs w:val="22"/>
        </w:rPr>
        <w:t xml:space="preserve"> dalje SZ).</w:t>
      </w:r>
    </w:p>
    <w:p w:rsidRDefault="00BA08AF" w:rsidP="000E1E2D" w:rsidR="00BA08AF">
      <w:pPr>
        <w:ind w:firstLine="720"/>
        <w:jc w:val="both"/>
        <w:rPr>
          <w:rFonts w:hAnsi="Times New Roman" w:ascii="Times New Roman"/>
        </w:rPr>
      </w:pPr>
    </w:p>
    <w:p w:rsidRDefault="00BA08AF" w:rsidP="00B10CCC" w:rsidR="00BA08AF" w:rsidRPr="00DA776A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>Primjenom</w:t>
      </w:r>
      <w:r w:rsidR="006C2E66" w:rsidRPr="00DA776A">
        <w:rPr>
          <w:rFonts w:hAnsi="Times New Roman" w:ascii="Times New Roman"/>
        </w:rPr>
        <w:t xml:space="preserve"> navedenih odredaba SZ-a iz iznosa ostvarenog prodajom najprije su namireni troškovi iz čl. 170. SZ-a, a zatim dio tražbine </w:t>
      </w:r>
      <w:proofErr w:type="spellStart"/>
      <w:r w:rsidR="006C2E66" w:rsidRPr="00DA776A">
        <w:rPr>
          <w:rFonts w:hAnsi="Times New Roman" w:ascii="Times New Roman"/>
        </w:rPr>
        <w:t>razlučnog</w:t>
      </w:r>
      <w:proofErr w:type="spellEnd"/>
      <w:r w:rsidR="006C2E66" w:rsidRPr="00DA776A">
        <w:rPr>
          <w:rFonts w:hAnsi="Times New Roman" w:ascii="Times New Roman"/>
        </w:rPr>
        <w:t xml:space="preserve"> vjerovnika, sve u povodu prijedloga stečajnog upravitelja </w:t>
      </w:r>
      <w:r w:rsidR="002321DE">
        <w:rPr>
          <w:rFonts w:hAnsi="Times New Roman" w:ascii="Times New Roman"/>
        </w:rPr>
        <w:t>iz podneska od dana 29</w:t>
      </w:r>
      <w:r w:rsidR="006C2E66" w:rsidRPr="00DA776A">
        <w:rPr>
          <w:rFonts w:hAnsi="Times New Roman" w:ascii="Times New Roman"/>
        </w:rPr>
        <w:t xml:space="preserve">. </w:t>
      </w:r>
      <w:r w:rsidR="00CB1579">
        <w:rPr>
          <w:rFonts w:hAnsi="Times New Roman" w:ascii="Times New Roman"/>
        </w:rPr>
        <w:t>studenog</w:t>
      </w:r>
      <w:r w:rsidR="002321DE">
        <w:rPr>
          <w:rFonts w:hAnsi="Times New Roman" w:ascii="Times New Roman"/>
        </w:rPr>
        <w:t>a</w:t>
      </w:r>
      <w:r w:rsidR="006C2E66" w:rsidRPr="00DA776A">
        <w:rPr>
          <w:rFonts w:hAnsi="Times New Roman" w:ascii="Times New Roman"/>
        </w:rPr>
        <w:t xml:space="preserve"> 20</w:t>
      </w:r>
      <w:r w:rsidR="00B727EC">
        <w:rPr>
          <w:rFonts w:hAnsi="Times New Roman" w:ascii="Times New Roman"/>
        </w:rPr>
        <w:t>16</w:t>
      </w:r>
      <w:r w:rsidR="00A72AAC">
        <w:rPr>
          <w:rFonts w:hAnsi="Times New Roman" w:ascii="Times New Roman"/>
        </w:rPr>
        <w:t xml:space="preserve">. godine (list </w:t>
      </w:r>
      <w:r w:rsidR="002321DE">
        <w:rPr>
          <w:rFonts w:hAnsi="Times New Roman" w:ascii="Times New Roman"/>
        </w:rPr>
        <w:t>269</w:t>
      </w:r>
      <w:r w:rsidR="00A72AAC">
        <w:rPr>
          <w:rFonts w:hAnsi="Times New Roman" w:ascii="Times New Roman"/>
        </w:rPr>
        <w:t xml:space="preserve"> spisa)</w:t>
      </w:r>
      <w:r w:rsidR="008E07ED">
        <w:rPr>
          <w:rFonts w:hAnsi="Times New Roman" w:ascii="Times New Roman"/>
        </w:rPr>
        <w:t>.</w:t>
      </w:r>
    </w:p>
    <w:p w:rsidRDefault="006C2E66" w:rsidP="00B10CCC" w:rsidR="006C2E66" w:rsidRPr="00DA776A">
      <w:pPr>
        <w:ind w:firstLine="720"/>
        <w:jc w:val="both"/>
        <w:rPr>
          <w:rFonts w:hAnsi="Times New Roman" w:ascii="Times New Roman"/>
        </w:rPr>
      </w:pPr>
    </w:p>
    <w:p w:rsidRDefault="006C2E66" w:rsidP="00B10CCC" w:rsidR="006C2E66">
      <w:pPr>
        <w:ind w:firstLine="720"/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>Troškovi utvrđivanja tražbine određeni s</w:t>
      </w:r>
      <w:r w:rsidR="008E321D">
        <w:rPr>
          <w:rFonts w:hAnsi="Times New Roman" w:ascii="Times New Roman"/>
        </w:rPr>
        <w:t xml:space="preserve">u u </w:t>
      </w:r>
      <w:r w:rsidR="00A72AAC">
        <w:rPr>
          <w:rFonts w:hAnsi="Times New Roman" w:ascii="Times New Roman"/>
        </w:rPr>
        <w:t xml:space="preserve">paušalnom iznosu od </w:t>
      </w:r>
      <w:r w:rsidR="00CB1579">
        <w:rPr>
          <w:rFonts w:hAnsi="Times New Roman" w:ascii="Times New Roman"/>
        </w:rPr>
        <w:t>45.776,82</w:t>
      </w:r>
      <w:r w:rsidR="00CE109D">
        <w:rPr>
          <w:rFonts w:hAnsi="Times New Roman" w:ascii="Times New Roman"/>
        </w:rPr>
        <w:t xml:space="preserve"> </w:t>
      </w:r>
      <w:r w:rsidR="00F218A9" w:rsidRPr="00F218A9">
        <w:rPr>
          <w:rFonts w:hAnsi="Times New Roman" w:ascii="Times New Roman"/>
        </w:rPr>
        <w:t xml:space="preserve">kn </w:t>
      </w:r>
      <w:r w:rsidRPr="00DA776A">
        <w:rPr>
          <w:rFonts w:hAnsi="Times New Roman" w:ascii="Times New Roman"/>
        </w:rPr>
        <w:t xml:space="preserve">(5% od utrška), sukladno čl. 170. st. 1. SZ-a. Troškovi unovčenja </w:t>
      </w:r>
      <w:r w:rsidR="00A72AAC" w:rsidRPr="00DA776A">
        <w:rPr>
          <w:rFonts w:hAnsi="Times New Roman" w:ascii="Times New Roman"/>
        </w:rPr>
        <w:t>određeni s</w:t>
      </w:r>
      <w:r w:rsidR="00A72AAC">
        <w:rPr>
          <w:rFonts w:hAnsi="Times New Roman" w:ascii="Times New Roman"/>
        </w:rPr>
        <w:t xml:space="preserve">u u </w:t>
      </w:r>
      <w:r w:rsidR="001E2D75">
        <w:rPr>
          <w:rFonts w:hAnsi="Times New Roman" w:ascii="Times New Roman"/>
        </w:rPr>
        <w:t xml:space="preserve">paušalnom iznosu </w:t>
      </w:r>
      <w:r w:rsidR="00A72AAC">
        <w:rPr>
          <w:rFonts w:hAnsi="Times New Roman" w:ascii="Times New Roman"/>
        </w:rPr>
        <w:t xml:space="preserve">od </w:t>
      </w:r>
      <w:r w:rsidR="00CE109D">
        <w:rPr>
          <w:rFonts w:hAnsi="Times New Roman" w:ascii="Times New Roman"/>
        </w:rPr>
        <w:t xml:space="preserve">45.776,82 </w:t>
      </w:r>
      <w:r w:rsidR="00A72AAC" w:rsidRPr="00DA776A">
        <w:rPr>
          <w:rFonts w:hAnsi="Times New Roman" w:ascii="Times New Roman"/>
        </w:rPr>
        <w:t>kn</w:t>
      </w:r>
      <w:r w:rsidR="00A1660F" w:rsidRPr="00F218A9">
        <w:rPr>
          <w:rFonts w:hAnsi="Times New Roman" w:ascii="Times New Roman"/>
        </w:rPr>
        <w:t xml:space="preserve"> </w:t>
      </w:r>
      <w:r w:rsidR="00A1660F" w:rsidRPr="00DA776A">
        <w:rPr>
          <w:rFonts w:hAnsi="Times New Roman" w:ascii="Times New Roman"/>
        </w:rPr>
        <w:t>(5% od utrška)</w:t>
      </w:r>
      <w:r w:rsidR="00A72AAC">
        <w:rPr>
          <w:rFonts w:hAnsi="Times New Roman" w:ascii="Times New Roman"/>
        </w:rPr>
        <w:t>, sukladno čl. 170. st. 2</w:t>
      </w:r>
      <w:r w:rsidR="00A72AAC" w:rsidRPr="00DA776A">
        <w:rPr>
          <w:rFonts w:hAnsi="Times New Roman" w:ascii="Times New Roman"/>
        </w:rPr>
        <w:t>. SZ-a</w:t>
      </w:r>
      <w:r w:rsidR="00A72AAC">
        <w:rPr>
          <w:rFonts w:hAnsi="Times New Roman" w:ascii="Times New Roman"/>
        </w:rPr>
        <w:t>.</w:t>
      </w:r>
    </w:p>
    <w:p w:rsidRDefault="00A72AAC" w:rsidP="00B10CCC" w:rsidR="00A72AAC" w:rsidRPr="00DA776A">
      <w:pPr>
        <w:ind w:firstLine="720"/>
        <w:jc w:val="both"/>
        <w:rPr>
          <w:rFonts w:hAnsi="Times New Roman" w:ascii="Times New Roman"/>
        </w:rPr>
      </w:pPr>
    </w:p>
    <w:p w:rsidRDefault="008E07ED" w:rsidP="00F77CD4" w:rsidR="006C2E66" w:rsidRPr="00F77CD4">
      <w:pPr>
        <w:ind w:firstLine="720"/>
        <w:jc w:val="both"/>
        <w:rPr>
          <w:rFonts w:hAnsi="Times New Roman" w:ascii="Times New Roman"/>
        </w:rPr>
      </w:pPr>
      <w:r w:rsidRPr="0079769C">
        <w:rPr>
          <w:rFonts w:hAnsi="Times New Roman" w:ascii="Times New Roman"/>
        </w:rPr>
        <w:t xml:space="preserve">Preostalim iznosom od </w:t>
      </w:r>
      <w:r w:rsidR="00CE109D">
        <w:rPr>
          <w:rFonts w:hAnsi="Times New Roman" w:ascii="Times New Roman"/>
        </w:rPr>
        <w:t xml:space="preserve">823.982,75 </w:t>
      </w:r>
      <w:r w:rsidR="006C2E66" w:rsidRPr="0079769C">
        <w:rPr>
          <w:rFonts w:hAnsi="Times New Roman" w:ascii="Times New Roman"/>
        </w:rPr>
        <w:t xml:space="preserve">kn namirit će se dio tražbine </w:t>
      </w:r>
      <w:proofErr w:type="spellStart"/>
      <w:r w:rsidR="006C2E66" w:rsidRPr="0079769C">
        <w:rPr>
          <w:rFonts w:hAnsi="Times New Roman" w:ascii="Times New Roman"/>
        </w:rPr>
        <w:t>razlučnog</w:t>
      </w:r>
      <w:proofErr w:type="spellEnd"/>
      <w:r w:rsidR="006C2E66" w:rsidRPr="0079769C">
        <w:rPr>
          <w:rFonts w:hAnsi="Times New Roman" w:ascii="Times New Roman"/>
        </w:rPr>
        <w:t xml:space="preserve"> vjerovnika</w:t>
      </w:r>
      <w:r w:rsidR="00A1602A" w:rsidRPr="0079769C">
        <w:rPr>
          <w:rFonts w:hAnsi="Times New Roman" w:ascii="Times New Roman"/>
        </w:rPr>
        <w:t xml:space="preserve"> </w:t>
      </w:r>
      <w:r w:rsidR="00737A3C" w:rsidRPr="00903B13">
        <w:rPr>
          <w:rFonts w:hAnsi="Times New Roman" w:ascii="Times New Roman"/>
        </w:rPr>
        <w:t>J&amp;T banka d.d.</w:t>
      </w:r>
      <w:r w:rsidR="00F77CD4" w:rsidRPr="00F77CD4">
        <w:rPr>
          <w:rFonts w:hAnsi="Times New Roman" w:ascii="Times New Roman"/>
        </w:rPr>
        <w:t xml:space="preserve">. </w:t>
      </w:r>
    </w:p>
    <w:p w:rsidRDefault="00765D3E" w:rsidP="0014555F" w:rsidR="00765D3E" w:rsidRPr="00DA776A">
      <w:pPr>
        <w:rPr>
          <w:rFonts w:hAnsi="Times New Roman" w:ascii="Times New Roman"/>
        </w:rPr>
      </w:pPr>
    </w:p>
    <w:p w:rsidRDefault="006C2E66" w:rsidP="00B10CCC" w:rsidR="006C2E66" w:rsidRPr="00AB3274">
      <w:pPr>
        <w:jc w:val="center"/>
        <w:rPr>
          <w:rFonts w:hAnsi="Times New Roman" w:ascii="Times New Roman"/>
        </w:rPr>
      </w:pPr>
      <w:r w:rsidRPr="00AB3274">
        <w:rPr>
          <w:rFonts w:hAnsi="Times New Roman" w:ascii="Times New Roman"/>
        </w:rPr>
        <w:t>U Var</w:t>
      </w:r>
      <w:r w:rsidR="0079769C">
        <w:rPr>
          <w:rFonts w:hAnsi="Times New Roman" w:ascii="Times New Roman"/>
        </w:rPr>
        <w:t xml:space="preserve">aždinu, </w:t>
      </w:r>
      <w:r w:rsidR="002321DE">
        <w:rPr>
          <w:rFonts w:hAnsi="Times New Roman" w:ascii="Times New Roman"/>
        </w:rPr>
        <w:t>15</w:t>
      </w:r>
      <w:r w:rsidR="00D04925" w:rsidRPr="00DA776A">
        <w:rPr>
          <w:rFonts w:hAnsi="Times New Roman" w:ascii="Times New Roman"/>
        </w:rPr>
        <w:t xml:space="preserve">. </w:t>
      </w:r>
      <w:r w:rsidR="002321DE">
        <w:rPr>
          <w:rFonts w:hAnsi="Times New Roman" w:ascii="Times New Roman"/>
        </w:rPr>
        <w:t>ožujka</w:t>
      </w:r>
      <w:r w:rsidR="00D04925">
        <w:rPr>
          <w:rFonts w:hAnsi="Times New Roman" w:ascii="Times New Roman"/>
        </w:rPr>
        <w:t xml:space="preserve"> </w:t>
      </w:r>
      <w:r w:rsidR="00CE109D">
        <w:rPr>
          <w:rFonts w:hAnsi="Times New Roman" w:ascii="Times New Roman"/>
        </w:rPr>
        <w:t>2017</w:t>
      </w:r>
      <w:r w:rsidRPr="00AB3274">
        <w:rPr>
          <w:rFonts w:hAnsi="Times New Roman" w:ascii="Times New Roman"/>
        </w:rPr>
        <w:t>. godine</w:t>
      </w:r>
    </w:p>
    <w:p w:rsidRDefault="006C2E66" w:rsidP="0014555F" w:rsidR="006C2E66">
      <w:pPr>
        <w:rPr>
          <w:rFonts w:hAnsi="Times New Roman" w:ascii="Times New Roman"/>
        </w:rPr>
      </w:pPr>
    </w:p>
    <w:p w:rsidRDefault="00FB66C9" w:rsidP="0014555F" w:rsidR="00FB66C9">
      <w:pPr>
        <w:rPr>
          <w:rFonts w:hAnsi="Times New Roman" w:ascii="Times New Roman"/>
        </w:rPr>
      </w:pPr>
    </w:p>
    <w:p w:rsidRDefault="00B10CCC" w:rsidP="0014555F" w:rsidR="00B10CCC" w:rsidRPr="00DA776A">
      <w:pPr>
        <w:rPr>
          <w:rFonts w:hAnsi="Times New Roman" w:ascii="Times New Roman"/>
        </w:rPr>
      </w:pPr>
    </w:p>
    <w:p w:rsidRDefault="00B10CCC" w:rsidP="00B10CCC" w:rsidR="006C2E66" w:rsidRPr="00DA776A">
      <w:pPr>
        <w:ind w:left="360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</w:t>
      </w:r>
      <w:r w:rsidR="006C2E66" w:rsidRPr="00DA776A">
        <w:rPr>
          <w:rFonts w:hAnsi="Times New Roman" w:ascii="Times New Roman"/>
        </w:rPr>
        <w:t>SUDAC</w:t>
      </w:r>
    </w:p>
    <w:p w:rsidRDefault="003871EE" w:rsidP="00B10CCC" w:rsidR="006C2E66">
      <w:pPr>
        <w:ind w:left="360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Melita Poljanec-Bubaš, v.r.</w:t>
      </w:r>
    </w:p>
    <w:p w:rsidRDefault="006C2E66" w:rsidP="0014555F" w:rsidR="006C2E66">
      <w:pPr>
        <w:rPr>
          <w:rFonts w:hAnsi="Times New Roman" w:ascii="Times New Roman"/>
        </w:rPr>
      </w:pPr>
    </w:p>
    <w:p w:rsidRDefault="00C97086" w:rsidP="0014555F" w:rsidR="00C97086" w:rsidRPr="00DA776A">
      <w:pPr>
        <w:rPr>
          <w:rFonts w:hAnsi="Times New Roman" w:ascii="Times New Roman"/>
        </w:rPr>
      </w:pPr>
    </w:p>
    <w:p w:rsidRDefault="006C2E66" w:rsidP="0014555F" w:rsidR="006C2E66">
      <w:pPr>
        <w:rPr>
          <w:rFonts w:hAnsi="Times New Roman" w:ascii="Times New Roman"/>
        </w:rPr>
      </w:pPr>
    </w:p>
    <w:p w:rsidRDefault="00B10CCC" w:rsidP="0014555F" w:rsidR="00B10CCC">
      <w:pPr>
        <w:rPr>
          <w:rFonts w:hAnsi="Times New Roman" w:ascii="Times New Roman"/>
        </w:rPr>
      </w:pPr>
    </w:p>
    <w:p w:rsidRDefault="003871EE" w:rsidP="0014555F" w:rsidR="003871EE">
      <w:pPr>
        <w:rPr>
          <w:rFonts w:hAnsi="Times New Roman" w:ascii="Times New Roman"/>
        </w:rPr>
      </w:pPr>
    </w:p>
    <w:p w:rsidRDefault="00FA496A" w:rsidP="0014555F" w:rsidR="006C2E66" w:rsidRPr="00DA776A">
      <w:pPr>
        <w:rPr>
          <w:rFonts w:hAnsi="Times New Roman" w:ascii="Times New Roman"/>
        </w:rPr>
      </w:pPr>
      <w:r w:rsidRPr="00DA776A">
        <w:rPr>
          <w:rFonts w:hAnsi="Times New Roman" w:ascii="Times New Roman"/>
        </w:rPr>
        <w:t>UPUTA O PRAVNOM LIJEKU:</w:t>
      </w:r>
    </w:p>
    <w:p w:rsidRDefault="00FA496A" w:rsidP="0014555F" w:rsidR="00FA496A" w:rsidRPr="00DA776A">
      <w:pPr>
        <w:rPr>
          <w:rFonts w:hAnsi="Times New Roman" w:ascii="Times New Roman"/>
        </w:rPr>
      </w:pPr>
    </w:p>
    <w:p w:rsidRDefault="00FA496A" w:rsidP="00B10CCC" w:rsidR="00FA496A" w:rsidRPr="00DA776A">
      <w:p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Protiv ovoga rješenja može se podnijeti žalba u roku od osam dana od dana dostave pisanog </w:t>
      </w:r>
      <w:proofErr w:type="spellStart"/>
      <w:r w:rsidRPr="00DA776A">
        <w:rPr>
          <w:rFonts w:hAnsi="Times New Roman" w:ascii="Times New Roman"/>
        </w:rPr>
        <w:t>otpravka</w:t>
      </w:r>
      <w:proofErr w:type="spellEnd"/>
      <w:r w:rsidRPr="00DA776A">
        <w:rPr>
          <w:rFonts w:hAnsi="Times New Roman" w:ascii="Times New Roman"/>
        </w:rPr>
        <w:t xml:space="preserve"> rješenja. Žalba se podnosi ovom sudu u tri istovjetna primjerka, a o njoj odlučuje Visoki trgovački sud Republike Hrvatske.</w:t>
      </w:r>
    </w:p>
    <w:p w:rsidRDefault="00FA496A" w:rsidP="0014555F" w:rsidR="00FA496A">
      <w:pPr>
        <w:rPr>
          <w:rFonts w:hAnsi="Times New Roman" w:ascii="Times New Roman"/>
        </w:rPr>
      </w:pPr>
    </w:p>
    <w:p w:rsidRDefault="00120E62" w:rsidP="0014555F" w:rsidR="00120E62">
      <w:pPr>
        <w:rPr>
          <w:rFonts w:hAnsi="Times New Roman" w:ascii="Times New Roman"/>
        </w:rPr>
      </w:pPr>
    </w:p>
    <w:p w:rsidRDefault="00120E62" w:rsidP="00120E62" w:rsidR="003F68C4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                                                            </w:t>
      </w:r>
    </w:p>
    <w:p w:rsidRDefault="00296A12" w:rsidP="00296A12" w:rsidR="00296A1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</w:t>
      </w:r>
      <w:r w:rsidR="00B81FA6">
        <w:rPr>
          <w:rFonts w:hAnsi="Times New Roman" w:ascii="Times New Roman"/>
        </w:rPr>
        <w:t xml:space="preserve">                               3</w:t>
      </w:r>
      <w:r w:rsidRPr="005E0AC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</w:t>
      </w:r>
    </w:p>
    <w:p w:rsidRDefault="00120E62" w:rsidP="003871EE" w:rsidR="00120E62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3871EE">
        <w:rPr>
          <w:rFonts w:hAnsi="Times New Roman" w:ascii="Times New Roman"/>
        </w:rPr>
        <w:t>Poslovni broj: 2 St-179/14</w:t>
      </w:r>
      <w:r w:rsidR="003871EE" w:rsidRPr="00DA776A">
        <w:rPr>
          <w:rFonts w:hAnsi="Times New Roman" w:ascii="Times New Roman"/>
        </w:rPr>
        <w:t>-</w:t>
      </w:r>
      <w:r w:rsidR="003871EE">
        <w:rPr>
          <w:rFonts w:hAnsi="Times New Roman" w:ascii="Times New Roman"/>
        </w:rPr>
        <w:t>63</w:t>
      </w:r>
    </w:p>
    <w:p w:rsidRDefault="00120E62" w:rsidP="0014555F" w:rsidR="00120E62">
      <w:pPr>
        <w:rPr>
          <w:rFonts w:hAnsi="Times New Roman" w:ascii="Times New Roman"/>
        </w:rPr>
      </w:pPr>
    </w:p>
    <w:p w:rsidRDefault="00FA496A" w:rsidP="0014555F" w:rsidR="00FA496A" w:rsidRPr="00DA776A">
      <w:pPr>
        <w:rPr>
          <w:rFonts w:hAnsi="Times New Roman" w:ascii="Times New Roman"/>
        </w:rPr>
      </w:pPr>
      <w:r w:rsidRPr="00DA776A">
        <w:rPr>
          <w:rFonts w:hAnsi="Times New Roman" w:ascii="Times New Roman"/>
        </w:rPr>
        <w:t>DNA:</w:t>
      </w:r>
    </w:p>
    <w:p w:rsidRDefault="00FA496A" w:rsidP="0014555F" w:rsidR="00FA496A" w:rsidRPr="00DA776A">
      <w:pPr>
        <w:rPr>
          <w:rFonts w:hAnsi="Times New Roman" w:ascii="Times New Roman"/>
        </w:rPr>
      </w:pPr>
    </w:p>
    <w:p w:rsidRDefault="00280C4C" w:rsidP="003D3423" w:rsidR="00FA496A" w:rsidRPr="00DA776A">
      <w:pPr>
        <w:numPr>
          <w:ilvl w:val="0"/>
          <w:numId w:val="4"/>
        </w:numPr>
        <w:jc w:val="both"/>
        <w:rPr>
          <w:rFonts w:hAnsi="Times New Roman" w:ascii="Times New Roman"/>
        </w:rPr>
      </w:pPr>
      <w:r w:rsidRPr="00DA776A">
        <w:rPr>
          <w:rFonts w:hAnsi="Times New Roman" w:ascii="Times New Roman"/>
        </w:rPr>
        <w:t xml:space="preserve">Stečajni </w:t>
      </w:r>
      <w:r w:rsidR="00FA496A" w:rsidRPr="00DA776A">
        <w:rPr>
          <w:rFonts w:hAnsi="Times New Roman" w:ascii="Times New Roman"/>
        </w:rPr>
        <w:t>upra</w:t>
      </w:r>
      <w:r w:rsidR="00056A75">
        <w:rPr>
          <w:rFonts w:hAnsi="Times New Roman" w:ascii="Times New Roman"/>
        </w:rPr>
        <w:t>vitelj Stanko Makar, Ludbreg, Petra</w:t>
      </w:r>
      <w:r w:rsidR="00FA496A" w:rsidRPr="00DA776A">
        <w:rPr>
          <w:rFonts w:hAnsi="Times New Roman" w:ascii="Times New Roman"/>
        </w:rPr>
        <w:t xml:space="preserve"> Zrinskog 3,</w:t>
      </w:r>
    </w:p>
    <w:p w:rsidRDefault="00280C4C" w:rsidP="003D3423" w:rsidR="00FA496A" w:rsidRPr="00737A3C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 w:rsidRPr="00737A3C">
        <w:rPr>
          <w:rFonts w:hAnsi="Times New Roman" w:ascii="Times New Roman"/>
        </w:rPr>
        <w:t>Razlučni</w:t>
      </w:r>
      <w:proofErr w:type="spellEnd"/>
      <w:r w:rsidRPr="00737A3C">
        <w:rPr>
          <w:rFonts w:hAnsi="Times New Roman" w:ascii="Times New Roman"/>
        </w:rPr>
        <w:t xml:space="preserve"> </w:t>
      </w:r>
      <w:r w:rsidR="00FA496A" w:rsidRPr="00737A3C">
        <w:rPr>
          <w:rFonts w:hAnsi="Times New Roman" w:ascii="Times New Roman"/>
        </w:rPr>
        <w:t xml:space="preserve">vjerovnik </w:t>
      </w:r>
      <w:r w:rsidR="00737A3C" w:rsidRPr="00737A3C">
        <w:rPr>
          <w:rFonts w:hAnsi="Times New Roman" w:ascii="Times New Roman"/>
        </w:rPr>
        <w:t>J&amp;T banka d.d., Varaždin, Aleja kralja Zvonimira 1</w:t>
      </w:r>
      <w:r w:rsidR="00FA496A" w:rsidRPr="00737A3C">
        <w:rPr>
          <w:rFonts w:hAnsi="Times New Roman" w:ascii="Times New Roman"/>
        </w:rPr>
        <w:t>,</w:t>
      </w:r>
    </w:p>
    <w:p w:rsidRDefault="00280C4C" w:rsidP="007D37C6" w:rsidR="007D37C6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</w:t>
      </w:r>
      <w:r w:rsidR="007D37C6">
        <w:rPr>
          <w:rFonts w:hAnsi="Times New Roman" w:ascii="Times New Roman"/>
        </w:rPr>
        <w:t xml:space="preserve">vjerovnik </w:t>
      </w:r>
      <w:r w:rsidR="002355A4">
        <w:rPr>
          <w:rFonts w:hAnsi="Times New Roman" w:ascii="Times New Roman"/>
        </w:rPr>
        <w:t xml:space="preserve">Republika Hrvatska, </w:t>
      </w:r>
      <w:r w:rsidR="007D37C6">
        <w:rPr>
          <w:rFonts w:hAnsi="Times New Roman" w:ascii="Times New Roman"/>
        </w:rPr>
        <w:t xml:space="preserve">Ministarstvo financija, Porezna uprava, Područni ured Varaždin, Varaždin, </w:t>
      </w:r>
      <w:proofErr w:type="spellStart"/>
      <w:r w:rsidR="007D37C6">
        <w:rPr>
          <w:rFonts w:hAnsi="Times New Roman" w:ascii="Times New Roman"/>
        </w:rPr>
        <w:t>Graberje</w:t>
      </w:r>
      <w:proofErr w:type="spellEnd"/>
      <w:r w:rsidR="007D37C6">
        <w:rPr>
          <w:rFonts w:hAnsi="Times New Roman" w:ascii="Times New Roman"/>
        </w:rPr>
        <w:t xml:space="preserve"> 1,</w:t>
      </w:r>
    </w:p>
    <w:p w:rsidRDefault="007D37C6" w:rsidP="007D37C6" w:rsidR="007D37C6">
      <w:pPr>
        <w:numPr>
          <w:ilvl w:val="0"/>
          <w:numId w:val="4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Republika Hrvatska, po Županijskom državnom odvjetništvu u Varaždinu, Građansko – upravni odjel, Varaždin, Braće Radića 2,</w:t>
      </w:r>
    </w:p>
    <w:p w:rsidRDefault="00D66E24" w:rsidP="003D3423" w:rsidR="00FA496A" w:rsidRPr="00BB4921">
      <w:pPr>
        <w:numPr>
          <w:ilvl w:val="0"/>
          <w:numId w:val="4"/>
        </w:numPr>
        <w:jc w:val="both"/>
        <w:rPr>
          <w:rFonts w:hAnsi="Times New Roman" w:ascii="Times New Roman"/>
        </w:rPr>
      </w:pPr>
      <w:r w:rsidRPr="00BB4921">
        <w:rPr>
          <w:rFonts w:hAnsi="Times New Roman" w:ascii="Times New Roman"/>
        </w:rPr>
        <w:t xml:space="preserve">Računovodstvo </w:t>
      </w:r>
      <w:r w:rsidR="00777739" w:rsidRPr="00BB4921">
        <w:rPr>
          <w:rFonts w:hAnsi="Times New Roman" w:ascii="Times New Roman"/>
        </w:rPr>
        <w:t>suda,</w:t>
      </w:r>
    </w:p>
    <w:p w:rsidRDefault="00777739" w:rsidP="003D3423" w:rsidR="00777739" w:rsidRPr="00DA776A">
      <w:pPr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suda.</w:t>
      </w:r>
    </w:p>
    <w:sectPr w:rsidSect="00247F00" w:rsidR="00777739" w:rsidRPr="00DA776A">
      <w:pgSz w:code="9" w:h="16840" w:w="11907"/>
      <w:pgMar w:gutter="0" w:footer="709" w:header="709" w:left="1418" w:bottom="1191" w:right="1418" w:top="794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060B0"/>
    <w:rsid w:val="00015374"/>
    <w:rsid w:val="00016376"/>
    <w:rsid w:val="0001650D"/>
    <w:rsid w:val="00017F5D"/>
    <w:rsid w:val="00017FA7"/>
    <w:rsid w:val="00020C80"/>
    <w:rsid w:val="000218B7"/>
    <w:rsid w:val="0002489E"/>
    <w:rsid w:val="00024ABF"/>
    <w:rsid w:val="000323EB"/>
    <w:rsid w:val="00032AAC"/>
    <w:rsid w:val="00033212"/>
    <w:rsid w:val="00045B8C"/>
    <w:rsid w:val="00045D83"/>
    <w:rsid w:val="00046BF6"/>
    <w:rsid w:val="00050969"/>
    <w:rsid w:val="000549C2"/>
    <w:rsid w:val="0005552D"/>
    <w:rsid w:val="000557A0"/>
    <w:rsid w:val="00056A75"/>
    <w:rsid w:val="000623AF"/>
    <w:rsid w:val="00062759"/>
    <w:rsid w:val="00065622"/>
    <w:rsid w:val="000657BF"/>
    <w:rsid w:val="00073658"/>
    <w:rsid w:val="0008195A"/>
    <w:rsid w:val="00082E98"/>
    <w:rsid w:val="00090172"/>
    <w:rsid w:val="000A11BF"/>
    <w:rsid w:val="000C2AC8"/>
    <w:rsid w:val="000D127B"/>
    <w:rsid w:val="000D328B"/>
    <w:rsid w:val="000D4115"/>
    <w:rsid w:val="000D5DA3"/>
    <w:rsid w:val="000D7313"/>
    <w:rsid w:val="000E1E2D"/>
    <w:rsid w:val="000F036F"/>
    <w:rsid w:val="000F32E9"/>
    <w:rsid w:val="000F4352"/>
    <w:rsid w:val="000F5C50"/>
    <w:rsid w:val="00104FDA"/>
    <w:rsid w:val="00105A84"/>
    <w:rsid w:val="00106A9F"/>
    <w:rsid w:val="00110077"/>
    <w:rsid w:val="00113A49"/>
    <w:rsid w:val="00116A6B"/>
    <w:rsid w:val="00120E62"/>
    <w:rsid w:val="0013108B"/>
    <w:rsid w:val="0013152C"/>
    <w:rsid w:val="001332CC"/>
    <w:rsid w:val="0013476F"/>
    <w:rsid w:val="001349A4"/>
    <w:rsid w:val="00141264"/>
    <w:rsid w:val="00144BE8"/>
    <w:rsid w:val="0014555F"/>
    <w:rsid w:val="00153A95"/>
    <w:rsid w:val="0015606D"/>
    <w:rsid w:val="001562E3"/>
    <w:rsid w:val="00157B9F"/>
    <w:rsid w:val="00164293"/>
    <w:rsid w:val="001703E8"/>
    <w:rsid w:val="001716F6"/>
    <w:rsid w:val="00171AEE"/>
    <w:rsid w:val="00172F66"/>
    <w:rsid w:val="00177711"/>
    <w:rsid w:val="00182625"/>
    <w:rsid w:val="00193238"/>
    <w:rsid w:val="00196218"/>
    <w:rsid w:val="00197825"/>
    <w:rsid w:val="001A2DBF"/>
    <w:rsid w:val="001A67B3"/>
    <w:rsid w:val="001B06D5"/>
    <w:rsid w:val="001E2D75"/>
    <w:rsid w:val="001F461D"/>
    <w:rsid w:val="001F5BF2"/>
    <w:rsid w:val="00200586"/>
    <w:rsid w:val="00200EAD"/>
    <w:rsid w:val="00215B8E"/>
    <w:rsid w:val="00217572"/>
    <w:rsid w:val="002321DE"/>
    <w:rsid w:val="002355A4"/>
    <w:rsid w:val="00237D2A"/>
    <w:rsid w:val="00247F00"/>
    <w:rsid w:val="002579CC"/>
    <w:rsid w:val="00263AD9"/>
    <w:rsid w:val="00270C88"/>
    <w:rsid w:val="0027541C"/>
    <w:rsid w:val="00280C4C"/>
    <w:rsid w:val="00281CD3"/>
    <w:rsid w:val="002836BD"/>
    <w:rsid w:val="00296A12"/>
    <w:rsid w:val="00297D80"/>
    <w:rsid w:val="002A04B7"/>
    <w:rsid w:val="002A1A57"/>
    <w:rsid w:val="002A720E"/>
    <w:rsid w:val="002C0635"/>
    <w:rsid w:val="002C4C77"/>
    <w:rsid w:val="002D5BFC"/>
    <w:rsid w:val="002D7F17"/>
    <w:rsid w:val="002F3FC0"/>
    <w:rsid w:val="002F7648"/>
    <w:rsid w:val="002F7F8E"/>
    <w:rsid w:val="00300E83"/>
    <w:rsid w:val="003014D8"/>
    <w:rsid w:val="003017E1"/>
    <w:rsid w:val="00313C51"/>
    <w:rsid w:val="00314495"/>
    <w:rsid w:val="00314553"/>
    <w:rsid w:val="00323040"/>
    <w:rsid w:val="00331892"/>
    <w:rsid w:val="003366A8"/>
    <w:rsid w:val="003518B9"/>
    <w:rsid w:val="0035777E"/>
    <w:rsid w:val="00365BD3"/>
    <w:rsid w:val="0036609E"/>
    <w:rsid w:val="003720CB"/>
    <w:rsid w:val="00377EAE"/>
    <w:rsid w:val="00381CE4"/>
    <w:rsid w:val="00384FC3"/>
    <w:rsid w:val="003871EE"/>
    <w:rsid w:val="00393575"/>
    <w:rsid w:val="00395718"/>
    <w:rsid w:val="003A05ED"/>
    <w:rsid w:val="003A25AB"/>
    <w:rsid w:val="003A3FCA"/>
    <w:rsid w:val="003A6ED3"/>
    <w:rsid w:val="003A7C55"/>
    <w:rsid w:val="003B54D9"/>
    <w:rsid w:val="003B6341"/>
    <w:rsid w:val="003C6E3A"/>
    <w:rsid w:val="003D2A0B"/>
    <w:rsid w:val="003D3423"/>
    <w:rsid w:val="003D55D2"/>
    <w:rsid w:val="003D6AF3"/>
    <w:rsid w:val="003E2A7C"/>
    <w:rsid w:val="003E371E"/>
    <w:rsid w:val="003F2019"/>
    <w:rsid w:val="003F68C4"/>
    <w:rsid w:val="00405637"/>
    <w:rsid w:val="00407154"/>
    <w:rsid w:val="00411600"/>
    <w:rsid w:val="00421569"/>
    <w:rsid w:val="00425D02"/>
    <w:rsid w:val="00426E38"/>
    <w:rsid w:val="00432C13"/>
    <w:rsid w:val="00432FB1"/>
    <w:rsid w:val="00434B17"/>
    <w:rsid w:val="00446FFA"/>
    <w:rsid w:val="00447119"/>
    <w:rsid w:val="00447D76"/>
    <w:rsid w:val="00466D3D"/>
    <w:rsid w:val="0047113B"/>
    <w:rsid w:val="004807E3"/>
    <w:rsid w:val="00487E53"/>
    <w:rsid w:val="004954CD"/>
    <w:rsid w:val="004B1606"/>
    <w:rsid w:val="004B2434"/>
    <w:rsid w:val="004B4A73"/>
    <w:rsid w:val="004C04B1"/>
    <w:rsid w:val="004C55CF"/>
    <w:rsid w:val="004D14C2"/>
    <w:rsid w:val="004E00D0"/>
    <w:rsid w:val="004E0B94"/>
    <w:rsid w:val="004F49D6"/>
    <w:rsid w:val="00507197"/>
    <w:rsid w:val="00512762"/>
    <w:rsid w:val="00520E69"/>
    <w:rsid w:val="00522EDE"/>
    <w:rsid w:val="00525C85"/>
    <w:rsid w:val="00542C3B"/>
    <w:rsid w:val="005604C9"/>
    <w:rsid w:val="00562419"/>
    <w:rsid w:val="00574F54"/>
    <w:rsid w:val="0057532A"/>
    <w:rsid w:val="005778EE"/>
    <w:rsid w:val="005779B6"/>
    <w:rsid w:val="005815A3"/>
    <w:rsid w:val="0059786C"/>
    <w:rsid w:val="005A56B1"/>
    <w:rsid w:val="005E0ACF"/>
    <w:rsid w:val="005E0B34"/>
    <w:rsid w:val="005E144C"/>
    <w:rsid w:val="005E25C3"/>
    <w:rsid w:val="005E7E2F"/>
    <w:rsid w:val="005F099F"/>
    <w:rsid w:val="005F2325"/>
    <w:rsid w:val="005F5C1A"/>
    <w:rsid w:val="006006AD"/>
    <w:rsid w:val="00605298"/>
    <w:rsid w:val="006069AE"/>
    <w:rsid w:val="00610B03"/>
    <w:rsid w:val="006255F7"/>
    <w:rsid w:val="006336BB"/>
    <w:rsid w:val="00634168"/>
    <w:rsid w:val="00641E22"/>
    <w:rsid w:val="00656A0A"/>
    <w:rsid w:val="00672027"/>
    <w:rsid w:val="006922AF"/>
    <w:rsid w:val="00693B27"/>
    <w:rsid w:val="0069707D"/>
    <w:rsid w:val="006A0E31"/>
    <w:rsid w:val="006A3D74"/>
    <w:rsid w:val="006B46B2"/>
    <w:rsid w:val="006C2E66"/>
    <w:rsid w:val="006D28D6"/>
    <w:rsid w:val="006D56B6"/>
    <w:rsid w:val="006E04A0"/>
    <w:rsid w:val="006E2B70"/>
    <w:rsid w:val="006E3396"/>
    <w:rsid w:val="006F0E31"/>
    <w:rsid w:val="00706012"/>
    <w:rsid w:val="00706761"/>
    <w:rsid w:val="00720F38"/>
    <w:rsid w:val="00732A24"/>
    <w:rsid w:val="00732DD6"/>
    <w:rsid w:val="00737A3C"/>
    <w:rsid w:val="00741C45"/>
    <w:rsid w:val="00745259"/>
    <w:rsid w:val="007513ED"/>
    <w:rsid w:val="00755624"/>
    <w:rsid w:val="00757AC0"/>
    <w:rsid w:val="007625CF"/>
    <w:rsid w:val="007625F7"/>
    <w:rsid w:val="00764E33"/>
    <w:rsid w:val="00765D3E"/>
    <w:rsid w:val="00767E0E"/>
    <w:rsid w:val="00772779"/>
    <w:rsid w:val="00775E88"/>
    <w:rsid w:val="00777739"/>
    <w:rsid w:val="00782BBE"/>
    <w:rsid w:val="00796373"/>
    <w:rsid w:val="0079769C"/>
    <w:rsid w:val="007B32FE"/>
    <w:rsid w:val="007B370E"/>
    <w:rsid w:val="007C121D"/>
    <w:rsid w:val="007C4B98"/>
    <w:rsid w:val="007D37C6"/>
    <w:rsid w:val="007D7961"/>
    <w:rsid w:val="008053DE"/>
    <w:rsid w:val="00805FE1"/>
    <w:rsid w:val="00806D43"/>
    <w:rsid w:val="00815639"/>
    <w:rsid w:val="0083386E"/>
    <w:rsid w:val="00836D04"/>
    <w:rsid w:val="00841328"/>
    <w:rsid w:val="008415A0"/>
    <w:rsid w:val="00843251"/>
    <w:rsid w:val="00844B04"/>
    <w:rsid w:val="00856913"/>
    <w:rsid w:val="0086646C"/>
    <w:rsid w:val="008725BB"/>
    <w:rsid w:val="00873B83"/>
    <w:rsid w:val="00882FC3"/>
    <w:rsid w:val="00892B44"/>
    <w:rsid w:val="00894E8E"/>
    <w:rsid w:val="008A1EFB"/>
    <w:rsid w:val="008C7F13"/>
    <w:rsid w:val="008D1D9F"/>
    <w:rsid w:val="008D2022"/>
    <w:rsid w:val="008D7B60"/>
    <w:rsid w:val="008E07ED"/>
    <w:rsid w:val="008E0AB2"/>
    <w:rsid w:val="008E321D"/>
    <w:rsid w:val="008E579E"/>
    <w:rsid w:val="008F28BC"/>
    <w:rsid w:val="008F662A"/>
    <w:rsid w:val="009020DF"/>
    <w:rsid w:val="00903B13"/>
    <w:rsid w:val="00913AEC"/>
    <w:rsid w:val="00916667"/>
    <w:rsid w:val="00917CED"/>
    <w:rsid w:val="009244C7"/>
    <w:rsid w:val="009274A8"/>
    <w:rsid w:val="00927B82"/>
    <w:rsid w:val="00936CA2"/>
    <w:rsid w:val="00944626"/>
    <w:rsid w:val="0094672A"/>
    <w:rsid w:val="00947C44"/>
    <w:rsid w:val="009552ED"/>
    <w:rsid w:val="009611E2"/>
    <w:rsid w:val="00962BF4"/>
    <w:rsid w:val="00965BF5"/>
    <w:rsid w:val="00982C9A"/>
    <w:rsid w:val="00984065"/>
    <w:rsid w:val="0098702D"/>
    <w:rsid w:val="00992527"/>
    <w:rsid w:val="009A3224"/>
    <w:rsid w:val="009A4285"/>
    <w:rsid w:val="009B1AB5"/>
    <w:rsid w:val="009B28CF"/>
    <w:rsid w:val="009B5B2B"/>
    <w:rsid w:val="009B6BB6"/>
    <w:rsid w:val="009C15DB"/>
    <w:rsid w:val="009C3385"/>
    <w:rsid w:val="009E2FBE"/>
    <w:rsid w:val="009E3610"/>
    <w:rsid w:val="00A06F08"/>
    <w:rsid w:val="00A14F2A"/>
    <w:rsid w:val="00A1602A"/>
    <w:rsid w:val="00A1660F"/>
    <w:rsid w:val="00A20F2D"/>
    <w:rsid w:val="00A21043"/>
    <w:rsid w:val="00A31FBF"/>
    <w:rsid w:val="00A32F51"/>
    <w:rsid w:val="00A35E70"/>
    <w:rsid w:val="00A36865"/>
    <w:rsid w:val="00A43E83"/>
    <w:rsid w:val="00A544CD"/>
    <w:rsid w:val="00A5536D"/>
    <w:rsid w:val="00A70BE8"/>
    <w:rsid w:val="00A724AA"/>
    <w:rsid w:val="00A72AAC"/>
    <w:rsid w:val="00A75FA5"/>
    <w:rsid w:val="00A907CF"/>
    <w:rsid w:val="00A96603"/>
    <w:rsid w:val="00A966C7"/>
    <w:rsid w:val="00AA67C1"/>
    <w:rsid w:val="00AA760F"/>
    <w:rsid w:val="00AA76A3"/>
    <w:rsid w:val="00AB3274"/>
    <w:rsid w:val="00AC40B7"/>
    <w:rsid w:val="00AC7B81"/>
    <w:rsid w:val="00AD060B"/>
    <w:rsid w:val="00AE0C90"/>
    <w:rsid w:val="00AF2979"/>
    <w:rsid w:val="00B003EF"/>
    <w:rsid w:val="00B01133"/>
    <w:rsid w:val="00B07B29"/>
    <w:rsid w:val="00B1097D"/>
    <w:rsid w:val="00B10CCC"/>
    <w:rsid w:val="00B217D1"/>
    <w:rsid w:val="00B239AC"/>
    <w:rsid w:val="00B31C5B"/>
    <w:rsid w:val="00B3304D"/>
    <w:rsid w:val="00B60E0B"/>
    <w:rsid w:val="00B65F89"/>
    <w:rsid w:val="00B66E91"/>
    <w:rsid w:val="00B6745A"/>
    <w:rsid w:val="00B7024C"/>
    <w:rsid w:val="00B725E2"/>
    <w:rsid w:val="00B727EC"/>
    <w:rsid w:val="00B75A2E"/>
    <w:rsid w:val="00B81FA6"/>
    <w:rsid w:val="00B833C6"/>
    <w:rsid w:val="00BA08AF"/>
    <w:rsid w:val="00BB118A"/>
    <w:rsid w:val="00BB4921"/>
    <w:rsid w:val="00BC0BFE"/>
    <w:rsid w:val="00BC4AA1"/>
    <w:rsid w:val="00BD1653"/>
    <w:rsid w:val="00BD40DD"/>
    <w:rsid w:val="00BE0056"/>
    <w:rsid w:val="00BE079B"/>
    <w:rsid w:val="00BE704B"/>
    <w:rsid w:val="00BF2489"/>
    <w:rsid w:val="00C04478"/>
    <w:rsid w:val="00C07373"/>
    <w:rsid w:val="00C07B9E"/>
    <w:rsid w:val="00C1009F"/>
    <w:rsid w:val="00C1185D"/>
    <w:rsid w:val="00C170A2"/>
    <w:rsid w:val="00C25736"/>
    <w:rsid w:val="00C35BB9"/>
    <w:rsid w:val="00C37E27"/>
    <w:rsid w:val="00C410FD"/>
    <w:rsid w:val="00C422F7"/>
    <w:rsid w:val="00C4636E"/>
    <w:rsid w:val="00C52F06"/>
    <w:rsid w:val="00C556C7"/>
    <w:rsid w:val="00C60654"/>
    <w:rsid w:val="00C62032"/>
    <w:rsid w:val="00C62AF0"/>
    <w:rsid w:val="00C64071"/>
    <w:rsid w:val="00C660D1"/>
    <w:rsid w:val="00C67D45"/>
    <w:rsid w:val="00C76CD6"/>
    <w:rsid w:val="00C811FB"/>
    <w:rsid w:val="00C865BA"/>
    <w:rsid w:val="00C97086"/>
    <w:rsid w:val="00CA68B3"/>
    <w:rsid w:val="00CB1579"/>
    <w:rsid w:val="00CC059A"/>
    <w:rsid w:val="00CD3F1B"/>
    <w:rsid w:val="00CD5E4A"/>
    <w:rsid w:val="00CE109D"/>
    <w:rsid w:val="00CE5CB3"/>
    <w:rsid w:val="00CF3F45"/>
    <w:rsid w:val="00D03477"/>
    <w:rsid w:val="00D04925"/>
    <w:rsid w:val="00D172F4"/>
    <w:rsid w:val="00D2258B"/>
    <w:rsid w:val="00D25E4A"/>
    <w:rsid w:val="00D325CE"/>
    <w:rsid w:val="00D345DA"/>
    <w:rsid w:val="00D57E2C"/>
    <w:rsid w:val="00D600C7"/>
    <w:rsid w:val="00D66E24"/>
    <w:rsid w:val="00D73EE6"/>
    <w:rsid w:val="00D84AC7"/>
    <w:rsid w:val="00D84FD2"/>
    <w:rsid w:val="00DA2980"/>
    <w:rsid w:val="00DA515D"/>
    <w:rsid w:val="00DA776A"/>
    <w:rsid w:val="00DC1D0C"/>
    <w:rsid w:val="00DC4BE2"/>
    <w:rsid w:val="00DC61D5"/>
    <w:rsid w:val="00DC68A3"/>
    <w:rsid w:val="00DD3B84"/>
    <w:rsid w:val="00DD5093"/>
    <w:rsid w:val="00DE15C3"/>
    <w:rsid w:val="00DF0F14"/>
    <w:rsid w:val="00E00FE4"/>
    <w:rsid w:val="00E01176"/>
    <w:rsid w:val="00E027E6"/>
    <w:rsid w:val="00E0436F"/>
    <w:rsid w:val="00E07439"/>
    <w:rsid w:val="00E1786A"/>
    <w:rsid w:val="00E2387F"/>
    <w:rsid w:val="00E3178F"/>
    <w:rsid w:val="00E31DAC"/>
    <w:rsid w:val="00E42747"/>
    <w:rsid w:val="00E446B2"/>
    <w:rsid w:val="00E47DE9"/>
    <w:rsid w:val="00E53DC1"/>
    <w:rsid w:val="00E5571A"/>
    <w:rsid w:val="00E651AC"/>
    <w:rsid w:val="00E745CA"/>
    <w:rsid w:val="00E8008D"/>
    <w:rsid w:val="00E81886"/>
    <w:rsid w:val="00E82E87"/>
    <w:rsid w:val="00E85F68"/>
    <w:rsid w:val="00E9163C"/>
    <w:rsid w:val="00E92132"/>
    <w:rsid w:val="00EA179A"/>
    <w:rsid w:val="00EA3FF1"/>
    <w:rsid w:val="00EA4C9F"/>
    <w:rsid w:val="00EA4FE6"/>
    <w:rsid w:val="00EA665F"/>
    <w:rsid w:val="00EA7163"/>
    <w:rsid w:val="00EB5593"/>
    <w:rsid w:val="00EC0EE7"/>
    <w:rsid w:val="00ED3EEF"/>
    <w:rsid w:val="00EE142C"/>
    <w:rsid w:val="00EE1A58"/>
    <w:rsid w:val="00EE5788"/>
    <w:rsid w:val="00EE64CD"/>
    <w:rsid w:val="00EF600E"/>
    <w:rsid w:val="00EF7288"/>
    <w:rsid w:val="00F16DE4"/>
    <w:rsid w:val="00F177FE"/>
    <w:rsid w:val="00F17A7E"/>
    <w:rsid w:val="00F218A9"/>
    <w:rsid w:val="00F33E4D"/>
    <w:rsid w:val="00F473BD"/>
    <w:rsid w:val="00F51C23"/>
    <w:rsid w:val="00F53153"/>
    <w:rsid w:val="00F55C22"/>
    <w:rsid w:val="00F55F3C"/>
    <w:rsid w:val="00F55FD6"/>
    <w:rsid w:val="00F56ACC"/>
    <w:rsid w:val="00F623DF"/>
    <w:rsid w:val="00F67C2C"/>
    <w:rsid w:val="00F70180"/>
    <w:rsid w:val="00F71BE0"/>
    <w:rsid w:val="00F729CA"/>
    <w:rsid w:val="00F77CD4"/>
    <w:rsid w:val="00F80916"/>
    <w:rsid w:val="00F83996"/>
    <w:rsid w:val="00F84FA3"/>
    <w:rsid w:val="00F85087"/>
    <w:rsid w:val="00F904FC"/>
    <w:rsid w:val="00F91B21"/>
    <w:rsid w:val="00F97D73"/>
    <w:rsid w:val="00F97FC6"/>
    <w:rsid w:val="00FA3154"/>
    <w:rsid w:val="00FA45AE"/>
    <w:rsid w:val="00FA496A"/>
    <w:rsid w:val="00FB2A39"/>
    <w:rsid w:val="00FB66C9"/>
    <w:rsid w:val="00FC1D34"/>
    <w:rsid w:val="00FD0DA7"/>
    <w:rsid w:val="00FD2320"/>
    <w:rsid w:val="00FD7EEA"/>
    <w:rsid w:val="00FE5C0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97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0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Opisslike" w:type="paragraph">
    <w:name w:val="caption"/>
    <w:basedOn w:val="Normal"/>
    <w:next w:val="Normal"/>
    <w:unhideWhenUsed/>
    <w:qFormat/>
    <w:rsid w:val="00177711"/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97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0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hr.wikipedia.org/wiki/Datoteka:Coat_of_arms_of_Croatia.sv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upload.wikimedia.org/wikipedia/commons/thumb/c/c9/Coat_of_arms_of_Croatia.svg/220px-Coat_of_arms_of_Croatia.svg.png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2568F-8F47-4D0A-8BA8-4F0661850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827</properties:Words>
  <properties:Characters>4384</properties:Characters>
  <properties:Lines>130</properties:Lines>
  <properties:Paragraphs>58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5531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2017-03-15T13:44:00Z</dcterms:created>
  <dc:creator>SV</dc:creator>
  <cp:lastModifiedBy>Marko Makaj</cp:lastModifiedBy>
  <cp:lastPrinted>2017-03-15T13:43:00Z</cp:lastPrinted>
  <dcterms:modified xmlns:xsi="http://www.w3.org/2001/XMLSchema-instance" xsi:type="dcterms:W3CDTF">2017-03-15T13:45:00Z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