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e18f" w14:paraId="1bde18f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957839">
        <w:rPr>
          <w:b/>
        </w:rPr>
        <w:t>790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2D30AF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2D30AF">
        <w:t xml:space="preserve">UP &amp; DOWN j.d.o.o., Mravince, Ul. 27. rujna 15, OIB: 28908454341,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2C102F">
        <w:t>7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2D30AF">
        <w:t>UP &amp; DOWN j.d.o.o., Mravince, Ul. 27. rujna 15, OIB: 28908454341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2C102F">
        <w:t>79</w:t>
      </w:r>
      <w:r w:rsidR="002D30AF">
        <w:t>0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91FB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2D30AF">
        <w:t>UP &amp; DOWN j.d.o.o., Mravince, Ul. 27. rujna 15, OIB: 28908454341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A2B2B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6C4D7E">
        <w:t>3</w:t>
      </w:r>
      <w:r w:rsidR="0002234D">
        <w:t>.</w:t>
      </w:r>
      <w:r w:rsidR="00957839">
        <w:t>211</w:t>
      </w:r>
      <w:r w:rsidR="0002234D">
        <w:t>,</w:t>
      </w:r>
      <w:r w:rsidR="00957839">
        <w:t>73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957839">
        <w:t>534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2C102F">
        <w:rPr>
          <w:b/>
        </w:rPr>
        <w:t>7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F0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91FB0">
          <w:t>791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C102F"/>
    <w:rsid w:val="002D30AF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1FB0"/>
    <w:rsid w:val="00596610"/>
    <w:rsid w:val="005A2B2B"/>
    <w:rsid w:val="005C12B7"/>
    <w:rsid w:val="005D7505"/>
    <w:rsid w:val="005E5F08"/>
    <w:rsid w:val="0065181B"/>
    <w:rsid w:val="006C4D7E"/>
    <w:rsid w:val="007634B0"/>
    <w:rsid w:val="00772BD0"/>
    <w:rsid w:val="00896A3D"/>
    <w:rsid w:val="008E3CA3"/>
    <w:rsid w:val="00957839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22CBD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F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F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F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F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F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F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F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F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 &amp; DOWN jednostavno društvo s ograničenom odgovornošću za trgovinu i usluge</izvorni_sadrzaj>
    <derivirana_varijabla naziv="DomainObject.Predmet.ProtustrankaFormated_1">  UP &amp; DOWN jednostavno društvo s ograničenom odgovornošću za trgovinu i usluge</derivirana_varijabla>
  </DomainObject.Predmet.ProtustrankaFormated>
  <DomainObject.Predmet.ProtustrankaFormatedOIB>
    <izvorni_sadrzaj>  UP &amp; DOWN jednostavno društvo s ograničenom odgovornošću za trgovinu i usluge, OIB 28908454341</izvorni_sadrzaj>
    <derivirana_varijabla naziv="DomainObject.Predmet.ProtustrankaFormatedOIB_1">  UP &amp; DOWN jednostavno društvo s ograničenom odgovornošću za trgovinu i usluge, OIB 28908454341</derivirana_varijabla>
  </DomainObject.Predmet.ProtustrankaFormatedOIB>
  <DomainObject.Predmet.ProtustrankaFormatedWithAdress>
    <izvorni_sadrzaj> UP &amp; DOWN jednostavno društvo s ograničenom odgovornošću za trgovinu i usluge, 27. rujna 15, 21210 Mravince</izvorni_sadrzaj>
    <derivirana_varijabla naziv="DomainObject.Predmet.ProtustrankaFormatedWithAdress_1"> UP &amp; DOWN jednostavno društvo s ograničenom odgovornošću za trgovinu i usluge, 27. rujna 15, 21210 Mravince</derivirana_varijabla>
  </DomainObject.Predmet.ProtustrankaFormatedWithAdress>
  <DomainObject.Predmet.ProtustrankaFormatedWithAdressOIB>
    <izvorni_sadrzaj> UP &amp; DOWN jednostavno društvo s ograničenom odgovornošću za trgovinu i usluge, OIB 28908454341, 27. rujna 15, 21210 Mravince</izvorni_sadrzaj>
    <derivirana_varijabla naziv="DomainObject.Predmet.ProtustrankaFormatedWithAdressOIB_1"> UP &amp; DOWN jednostavno društvo s ograničenom odgovornošću za trgovinu i usluge, OIB 28908454341, 27. rujna 15, 21210 Mravince</derivirana_varijabla>
  </DomainObject.Predmet.ProtustrankaFormatedWithAdressOIB>
  <DomainObject.Predmet.ProtustrankaWithAdress>
    <izvorni_sadrzaj>UP &amp; DOWN jednostavno društvo s ograničenom odgovornošću za trgovinu i usluge 27. rujna 15, 21210 Mravince</izvorni_sadrzaj>
    <derivirana_varijabla naziv="DomainObject.Predmet.ProtustrankaWithAdress_1">UP &amp; DOWN jednostavno društvo s ograničenom odgovornošću za trgovinu i usluge 27. rujna 15, 21210 Mravince</derivirana_varijabla>
  </DomainObject.Predmet.ProtustrankaWithAdress>
  <DomainObject.Predmet.ProtustrankaWithAdressOIB>
    <izvorni_sadrzaj>UP &amp; DOWN jednostavno društvo s ograničenom odgovornošću za trgovinu i usluge, OIB 28908454341, 27. rujna 15, 21210 Mravince</izvorni_sadrzaj>
    <derivirana_varijabla naziv="DomainObject.Predmet.ProtustrankaWithAdressOIB_1">UP &amp; DOWN jednostavno društvo s ograničenom odgovornošću za trgovinu i usluge, OIB 28908454341, 27. rujna 15, 21210 Mravince</derivirana_varijabla>
  </DomainObject.Predmet.ProtustrankaWithAdressOIB>
  <DomainObject.Predmet.ProtustrankaNazivFormated>
    <izvorni_sadrzaj>UP &amp; DOWN jednostavno društvo s ograničenom odgovornošću za trgovinu i usluge</izvorni_sadrzaj>
    <derivirana_varijabla naziv="DomainObject.Predmet.ProtustrankaNazivFormated_1">UP &amp; DOWN jednostavno društvo s ograničenom odgovornošću za trgovinu i usluge</derivirana_varijabla>
  </DomainObject.Predmet.ProtustrankaNazivFormated>
  <DomainObject.Predmet.ProtustrankaNazivFormatedOIB>
    <izvorni_sadrzaj>UP &amp; DOWN jednostavno društvo s ograničenom odgovornošću za trgovinu i usluge, OIB 28908454341</izvorni_sadrzaj>
    <derivirana_varijabla naziv="DomainObject.Predmet.ProtustrankaNazivFormatedOIB_1">UP &amp; DOWN jednostavno društvo s ograničenom odgovornošću za trgovinu i usluge, OIB 28908454341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3211.73</izvorni_sadrzaj>
    <derivirana_varijabla naziv="DomainObject.Predmet.TrenutnaVrijednost_1">3211.73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UP &amp; DOWN jednostavno društvo s ograničenom odgovornošću za trgovinu i usluge</item>
    </izvorni_sadrzaj>
    <derivirana_varijabla naziv="DomainObject.Predmet.ProtuStrankaListFormated_1">
      <item>UP &amp; DOWN jednostavno društvo s ograničenom odgovornošću za trgovinu i usluge</item>
    </derivirana_varijabla>
  </DomainObject.Predmet.ProtuStrankaListFormated>
  <DomainObject.Predmet.ProtuStrankaListFormatedOIB>
    <izvorni_sadrzaj>
      <item>UP &amp; DOWN jednostavno društvo s ograničenom odgovornošću za trgovinu i usluge, OIB 28908454341</item>
    </izvorni_sadrzaj>
    <derivirana_varijabla naziv="DomainObject.Predmet.ProtuStrankaListFormatedOIB_1">
      <item>UP &amp; DOWN jednostavno društvo s ograničenom odgovornošću za trgovinu i usluge, OIB 28908454341</item>
    </derivirana_varijabla>
  </DomainObject.Predmet.ProtuStrankaListFormatedOIB>
  <DomainObject.Predmet.ProtuStrankaListFormatedWithAdress>
    <izvorni_sadrzaj>
      <item>UP &amp; DOWN jednostavno društvo s ograničenom odgovornošću za trgovinu i usluge, 27. rujna 15, 21210 Mravince</item>
    </izvorni_sadrzaj>
    <derivirana_varijabla naziv="DomainObject.Predmet.ProtuStrankaListFormatedWithAdress_1">
      <item>UP &amp; DOWN jednostavno društvo s ograničenom odgovornošću za trgovinu i usluge, 27. rujna 15, 21210 Mravince</item>
    </derivirana_varijabla>
  </DomainObject.Predmet.ProtuStrankaListFormatedWithAdress>
  <DomainObject.Predmet.ProtuStrankaListFormatedWithAdressOIB>
    <izvorni_sadrzaj>
      <item>UP &amp; DOWN jednostavno društvo s ograničenom odgovornošću za trgovinu i usluge, OIB 28908454341, 27. rujna 15, 21210 Mravince</item>
    </izvorni_sadrzaj>
    <derivirana_varijabla naziv="DomainObject.Predmet.ProtuStrankaListFormatedWithAdressOIB_1">
      <item>UP &amp; DOWN jednostavno društvo s ograničenom odgovornošću za trgovinu i usluge, OIB 28908454341, 27. rujna 15, 21210 Mravince</item>
    </derivirana_varijabla>
  </DomainObject.Predmet.ProtuStrankaListFormatedWithAdressOIB>
  <DomainObject.Predmet.ProtuStrankaListNazivFormated>
    <izvorni_sadrzaj>
      <item>UP &amp; DOWN jednostavno društvo s ograničenom odgovornošću za trgovinu i usluge</item>
    </izvorni_sadrzaj>
    <derivirana_varijabla naziv="DomainObject.Predmet.ProtuStrankaListNazivFormated_1">
      <item>UP &amp; DOWN jednostavno društvo s ograničenom odgovornošću za trgovinu i usluge</item>
    </derivirana_varijabla>
  </DomainObject.Predmet.ProtuStrankaListNazivFormated>
  <DomainObject.Predmet.ProtuStrankaListNazivFormatedOIB>
    <izvorni_sadrzaj>
      <item>UP &amp; DOWN jednostavno društvo s ograničenom odgovornošću za trgovinu i usluge, OIB 28908454341</item>
    </izvorni_sadrzaj>
    <derivirana_varijabla naziv="DomainObject.Predmet.ProtuStrankaListNazivFormatedOIB_1">
      <item>UP &amp; DOWN jednostavno društvo s ograničenom odgovornošću za trgovinu i usluge, OIB 28908454341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UP &amp; DOWN jednostavno društvo s ograničenom odgovornošću za trgovinu i usluge</izvorni_sadrzaj>
    <derivirana_varijabla naziv="DomainObject.Predmet.ProtustrankaIDrugi_1">UP &amp; DOWN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UP &amp; DOWN jednostavno društvo s ograničenom odgovornošću za trgovinu i usluge, OIB 28908454341, 27. rujna 15, 21210 Mravince</izvorni_sadrzaj>
    <derivirana_varijabla naziv="DomainObject.Predmet.ProtustrankaIDrugiAdressOIB_1">UP &amp; DOWN jednostavno društvo s ograničenom odgovornošću za trgovinu i usluge, OIB 28908454341, 27. rujna 15,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&amp; DOWN jednostavno društvo s ograničenom odgovornošću za trgovinu i usluge</item>
      <item>FINANCIJSKA AGENCIJA, RC SPLIT</item>
    </izvorni_sadrzaj>
    <derivirana_varijabla naziv="DomainObject.Predmet.SudioniciListNaziv_1">
      <item>UP &amp; DOWN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UP &amp; DOWN jednostavno društvo s ograničenom odgovornošću za trgovinu i usluge, OIB 28908454341, 27. rujna 15,21210 Mravince</item>
      <item>FINANCIJSKA AGENCIJA, RC SPLIT, OIB 85821130368, Mažuranićevo šetalište 24 b,21000 Split</item>
    </izvorni_sadrzaj>
    <derivirana_varijabla naziv="DomainObject.Predmet.SudioniciListAdressOIB_1">
      <item>UP &amp; DOWN jednostavno društvo s ograničenom odgovornošću za trgovinu i usluge, OIB 28908454341, 27. rujna 15,21210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28908454341</item>
      <item>, OIB 85821130368</item>
    </izvorni_sadrzaj>
    <derivirana_varijabla naziv="DomainObject.Predmet.SudioniciListNazivOIB_1">
      <item>, OIB 28908454341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3494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2016-08-17T11:24:00Z</dcterms:created>
  <dc:creator>Diana Butigan Granić</dc:creator>
  <cp:lastModifiedBy>Mara Marčinko</cp:lastModifiedBy>
  <cp:lastPrinted>2016-08-17T12:18:00Z</cp:lastPrinted>
  <dcterms:modified xmlns:xsi="http://www.w3.org/2001/XMLSchema-instance" xsi:type="dcterms:W3CDTF">2016-08-17T12:20:00Z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