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647335" w14:paraId="a647335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25544A">
        <w:t>1029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25544A">
        <w:t>KAPITAL</w:t>
      </w:r>
      <w:r w:rsidR="00B6203E">
        <w:t xml:space="preserve"> Konstrukcije</w:t>
      </w:r>
      <w:r w:rsidR="0025544A">
        <w:t xml:space="preserve"> društvo s ograničenom odgovornošću za konzalting i menadžment</w:t>
      </w:r>
      <w:r w:rsidR="007E0DEB">
        <w:t>,</w:t>
      </w:r>
      <w:r w:rsidR="002B40D7">
        <w:t xml:space="preserve"> </w:t>
      </w:r>
      <w:r>
        <w:t xml:space="preserve">MBS: </w:t>
      </w:r>
      <w:r w:rsidR="0025544A">
        <w:t>030132837</w:t>
      </w:r>
      <w:r>
        <w:t xml:space="preserve">, OIB: </w:t>
      </w:r>
      <w:r w:rsidR="0025544A">
        <w:t>21892300826</w:t>
      </w:r>
      <w:r w:rsidR="00B05FE1">
        <w:t>,</w:t>
      </w:r>
      <w:r w:rsidR="00D073C9">
        <w:t xml:space="preserve"> </w:t>
      </w:r>
      <w:r w:rsidR="0025544A">
        <w:t xml:space="preserve">Osijek, Martina </w:t>
      </w:r>
      <w:proofErr w:type="spellStart"/>
      <w:r w:rsidR="0025544A">
        <w:t>Divalta</w:t>
      </w:r>
      <w:proofErr w:type="spellEnd"/>
      <w:r w:rsidR="0025544A">
        <w:t xml:space="preserve"> 184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25544A">
        <w:t>KAPITAL</w:t>
      </w:r>
      <w:r w:rsidR="00B6203E">
        <w:t xml:space="preserve"> Konstrukcije</w:t>
      </w:r>
      <w:r w:rsidR="0025544A">
        <w:t xml:space="preserve"> društvo s ograničenom odgovornošću za konzalting i menadžment, MBS: 030132837, OIB: 21892300826, Osijek, Martina </w:t>
      </w:r>
      <w:proofErr w:type="spellStart"/>
      <w:r w:rsidR="0025544A">
        <w:t>Divalta</w:t>
      </w:r>
      <w:proofErr w:type="spellEnd"/>
      <w:r w:rsidR="0025544A">
        <w:t xml:space="preserve"> 184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25544A">
        <w:t>47.463,85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25544A">
        <w:t xml:space="preserve">Željko </w:t>
      </w:r>
      <w:proofErr w:type="spellStart"/>
      <w:r w:rsidR="0025544A">
        <w:t>Pajeska</w:t>
      </w:r>
      <w:proofErr w:type="spellEnd"/>
      <w:r w:rsidR="001C29A0">
        <w:t xml:space="preserve">, </w:t>
      </w:r>
      <w:r w:rsidR="00FD4C38">
        <w:t xml:space="preserve">OIB: </w:t>
      </w:r>
      <w:r w:rsidR="0025544A">
        <w:t>44459995914</w:t>
      </w:r>
      <w:r w:rsidR="00755864">
        <w:t xml:space="preserve">, </w:t>
      </w:r>
      <w:r w:rsidR="00630410">
        <w:t xml:space="preserve">Osijek, </w:t>
      </w:r>
      <w:r w:rsidR="0025544A">
        <w:t xml:space="preserve">Martina </w:t>
      </w:r>
      <w:proofErr w:type="spellStart"/>
      <w:r w:rsidR="0025544A">
        <w:t>Divalta</w:t>
      </w:r>
      <w:proofErr w:type="spellEnd"/>
      <w:r w:rsidR="0025544A">
        <w:t xml:space="preserve"> 115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25544A">
        <w:t>1029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D51" w:rsidP="00D95CE2" w:rsidR="00C70D51">
      <w:r>
        <w:separator/>
      </w:r>
    </w:p>
  </w:endnote>
  <w:endnote w:id="0" w:type="continuationSeparator">
    <w:p w:rsidRDefault="00C70D51" w:rsidP="00D95CE2" w:rsidR="00C70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D51" w:rsidP="00D95CE2" w:rsidR="00C70D51">
      <w:r>
        <w:separator/>
      </w:r>
    </w:p>
  </w:footnote>
  <w:footnote w:id="0" w:type="continuationSeparator">
    <w:p w:rsidRDefault="00C70D51" w:rsidP="00D95CE2" w:rsidR="00C70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82C4A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44A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766DC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0410"/>
    <w:rsid w:val="006320D2"/>
    <w:rsid w:val="00632DEA"/>
    <w:rsid w:val="006414F4"/>
    <w:rsid w:val="006473E3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70438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203E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0D51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St-1029/2018-4</izvorni_sadrzaj>
    <derivirana_varijabla naziv="DomainObject.Oznaka_1">St-1029/2018-4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St-1029/2018</izvorni_sadrzaj>
    <derivirana_varijabla naziv="DomainObject.Predmet.OznakaBroj_1">St-1029/2018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Konstrukcije društvo s ograničenom odgovornošću za konzalting i menadžment</izvorni_sadrzaj>
    <derivirana_varijabla naziv="DomainObject.Predmet.ProtustrankaFormated_1">  KAPITAL Konstrukcije društvo s ograničenom odgovornošću za konzalting i menadžment</derivirana_varijabla>
  </DomainObject.Predmet.ProtustrankaFormated>
  <DomainObject.Predmet.ProtustrankaFormatedOIB>
    <izvorni_sadrzaj>  KAPITAL Konstrukcije društvo s ograničenom odgovornošću za konzalting i menadžment, OIB 21892300826</izvorni_sadrzaj>
    <derivirana_varijabla naziv="DomainObject.Predmet.ProtustrankaFormatedOIB_1">  KAPITAL Konstrukcije društvo s ograničenom odgovornošću za konzalting i menadžment, OIB 21892300826</derivirana_varijabla>
  </DomainObject.Predmet.ProtustrankaFormatedOIB>
  <DomainObject.Predmet.ProtustrankaFormatedWithAdress>
    <izvorni_sadrzaj> KAPITAL Konstrukcije društvo s ograničenom odgovornošću za konzalting i menadžment, Martina Divalta 184, 31000 Osijek</izvorni_sadrzaj>
    <derivirana_varijabla naziv="DomainObject.Predmet.ProtustrankaFormatedWithAdress_1"> KAPITAL Konstrukcije društvo s ograničenom odgovornošću za konzalting i menadžment, Martina Divalta 184, 31000 Osijek</derivirana_varijabla>
  </DomainObject.Predmet.ProtustrankaFormatedWithAdress>
  <DomainObject.Predmet.ProtustrankaFormatedWithAdressOIB>
    <izvorni_sadrzaj> KAPITAL Konstrukcije društvo s ograničenom odgovornošću za konzalting i menadžment, OIB 21892300826, Martina Divalta 184, 31000 Osijek</izvorni_sadrzaj>
    <derivirana_varijabla naziv="DomainObject.Predmet.ProtustrankaFormatedWithAdressOIB_1"> KAPITAL Konstrukcije društvo s ograničenom odgovornošću za konzalting i menadžment, OIB 21892300826, Martina Divalta 184, 31000 Osijek</derivirana_varijabla>
  </DomainObject.Predmet.ProtustrankaFormatedWithAdressOIB>
  <DomainObject.Predmet.ProtustrankaWithAdress>
    <izvorni_sadrzaj>KAPITAL Konstrukcije društvo s ograničenom odgovornošću za konzalting i menadžment Martina Divalta 184, 31000 Osijek</izvorni_sadrzaj>
    <derivirana_varijabla naziv="DomainObject.Predmet.ProtustrankaWithAdress_1">KAPITAL Konstrukcije društvo s ograničenom odgovornošću za konzalting i menadžment Martina Divalta 184, 31000 Osijek</derivirana_varijabla>
  </DomainObject.Predmet.ProtustrankaWithAdress>
  <DomainObject.Predmet.ProtustrankaWithAdressOIB>
    <izvorni_sadrzaj>KAPITAL Konstrukcije društvo s ograničenom odgovornošću za konzalting i menadžment, OIB 21892300826, Martina Divalta 184, 31000 Osijek</izvorni_sadrzaj>
    <derivirana_varijabla naziv="DomainObject.Predmet.ProtustrankaWithAdressOIB_1">KAPITAL Konstrukcije društvo s ograničenom odgovornošću za konzalting i menadžment, OIB 21892300826, Martina Divalta 184, 31000 Osijek</derivirana_varijabla>
  </DomainObject.Predmet.ProtustrankaWithAdressOIB>
  <DomainObject.Predmet.ProtustrankaNazivFormated>
    <izvorni_sadrzaj>KAPITAL Konstrukcije društvo s ograničenom odgovornošću za konzalting i menadžment</izvorni_sadrzaj>
    <derivirana_varijabla naziv="DomainObject.Predmet.ProtustrankaNazivFormated_1">KAPITAL Konstrukcije društvo s ograničenom odgovornošću za konzalting i menadžment</derivirana_varijabla>
  </DomainObject.Predmet.ProtustrankaNazivFormated>
  <DomainObject.Predmet.ProtustrankaNazivFormatedOIB>
    <izvorni_sadrzaj>KAPITAL Konstrukcije društvo s ograničenom odgovornošću za konzalting i menadžment, OIB 21892300826</izvorni_sadrzaj>
    <derivirana_varijabla naziv="DomainObject.Predmet.ProtustrankaNazivFormatedOIB_1">KAPITAL Konstrukcije društvo s ograničenom odgovornošću za konzalting i menadžment, OIB 21892300826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KAPITAL Konstrukcije društvo s ograničenom odgovornošću za konzalting i menadžment</item>
    </izvorni_sadrzaj>
    <derivirana_varijabla naziv="DomainObject.Predmet.ProtuStrankaListFormated_1">
      <item>KAPITAL Konstrukcije društvo s ograničenom odgovornošću za konzalting i menadžment</item>
    </derivirana_varijabla>
  </DomainObject.Predmet.ProtuStrankaListFormated>
  <DomainObject.Predmet.ProtuStrankaListFormatedOIB>
    <izvorni_sadrzaj>
      <item>KAPITAL Konstrukcije društvo s ograničenom odgovornošću za konzalting i menadžment, OIB 21892300826</item>
    </izvorni_sadrzaj>
    <derivirana_varijabla naziv="DomainObject.Predmet.ProtuStrankaListFormatedOIB_1">
      <item>KAPITAL Konstrukcije društvo s ograničenom odgovornošću za konzalting i menadžment, OIB 21892300826</item>
    </derivirana_varijabla>
  </DomainObject.Predmet.ProtuStrankaListFormatedOIB>
  <DomainObject.Predmet.ProtuStrankaListFormatedWithAdress>
    <izvorni_sadrzaj>
      <item>KAPITAL Konstrukcije društvo s ograničenom odgovornošću za konzalting i menadžment, Martina Divalta 184, 31000 Osijek</item>
    </izvorni_sadrzaj>
    <derivirana_varijabla naziv="DomainObject.Predmet.ProtuStrankaListFormatedWithAdress_1">
      <item>KAPITAL Konstrukcije društvo s ograničenom odgovornošću za konzalting i menadžment, Martina Divalta 184, 31000 Osijek</item>
    </derivirana_varijabla>
  </DomainObject.Predmet.ProtuStrankaListFormatedWithAdress>
  <DomainObject.Predmet.ProtuStrankaListFormatedWithAdressOIB>
    <izvorni_sadrzaj>
      <item>KAPITAL Konstrukcije društvo s ograničenom odgovornošću za konzalting i menadžment, OIB 21892300826, Martina Divalta 184, 31000 Osijek</item>
    </izvorni_sadrzaj>
    <derivirana_varijabla naziv="DomainObject.Predmet.ProtuStrankaListFormatedWithAdressOIB_1">
      <item>KAPITAL Konstrukcije društvo s ograničenom odgovornošću za konzalting i menadžment, OIB 21892300826, Martina Divalta 184, 31000 Osijek</item>
    </derivirana_varijabla>
  </DomainObject.Predmet.ProtuStrankaListFormatedWithAdressOIB>
  <DomainObject.Predmet.ProtuStrankaListNazivFormated>
    <izvorni_sadrzaj>
      <item>KAPITAL Konstrukcije društvo s ograničenom odgovornošću za konzalting i menadžment</item>
    </izvorni_sadrzaj>
    <derivirana_varijabla naziv="DomainObject.Predmet.ProtuStrankaListNazivFormated_1">
      <item>KAPITAL Konstrukcije društvo s ograničenom odgovornošću za konzalting i menadžment</item>
    </derivirana_varijabla>
  </DomainObject.Predmet.ProtuStrankaListNazivFormated>
  <DomainObject.Predmet.ProtuStrankaListNazivFormatedOIB>
    <izvorni_sadrzaj>
      <item>KAPITAL Konstrukcije društvo s ograničenom odgovornošću za konzalting i menadžment, OIB 21892300826</item>
    </izvorni_sadrzaj>
    <derivirana_varijabla naziv="DomainObject.Predmet.ProtuStrankaListNazivFormatedOIB_1">
      <item>KAPITAL Konstrukcije društvo s ograničenom odgovornošću za konzalting i menadžment, OIB 21892300826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St-1029/2018-4</izvorni_sadrzaj>
    <derivirana_varijabla naziv="DomainObject.PoslovniBrojDokumenta_1">St-1029/2018-4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KAPITAL Konstrukcije društvo s ograničenom odgovornošću za konzalting i menadžment</izvorni_sadrzaj>
    <derivirana_varijabla naziv="DomainObject.Predmet.ProtustrankaIDrugi_1">KAPITAL Konstrukcije društvo s ograničenom odgovornošću za konzalting i menadžment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KAPITAL Konstrukcije društvo s ograničenom odgovornošću za konzalting i menadžment, OIB 21892300826, Martina Divalta 184, 31000 Osijek</izvorni_sadrzaj>
    <derivirana_varijabla naziv="DomainObject.Predmet.ProtustrankaIDrugiAdressOIB_1">KAPITAL Konstrukcije društvo s ograničenom odgovornošću za konzalting i menadžment, OIB 21892300826,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KAPITAL Konstrukcije društvo s ograničenom odgovornošću za konzalting i menadžment</item>
    </izvorni_sadrzaj>
    <derivirana_varijabla naziv="DomainObject.Predmet.SudioniciListNaziv_1">
      <item>FINA RC OSIJEK</item>
      <item>KAPITAL Konstrukcije društvo s ograničenom odgovornošću za konzalting i menadžment</item>
    </derivirana_varijabla>
  </DomainObject.Predmet.SudioniciListNaziv>
  <DomainObject.Predmet.SudioniciListAdressOIB>
    <izvorni_sadrzaj>
      <item>FINA RC OSIJEK, OIB 85821130368</item>
      <item>KAPITAL Konstrukcije društvo s ograničenom odgovornošću za konzalting i menadžment, OIB 21892300826, Martina Divalta 184,31000 Osijek</item>
    </izvorni_sadrzaj>
    <derivirana_varijabla naziv="DomainObject.Predmet.SudioniciListAdressOIB_1">
      <item>FINA RC OSIJEK, OIB 85821130368</item>
      <item>KAPITAL Konstrukcije društvo s ograničenom odgovornošću za konzalting i menadžment, OIB 21892300826,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21892300826</item>
    </izvorni_sadrzaj>
    <derivirana_varijabla naziv="DomainObject.Predmet.SudioniciListNazivOIB_1">
      <item>, OIB 85821130368</item>
      <item>, OIB 21892300826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6515F-B513-4303-A1F6-518988140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2243</properties:Characters>
  <properties:Lines>58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2018-09-13T11:37:00Z</dcterms:created>
  <dc:creator>Snježana Andrijanić</dc:creator>
  <cp:lastModifiedBy>Renata Horvat</cp:lastModifiedBy>
  <cp:lastPrinted>2018-09-13T11:42:00Z</cp:lastPrinted>
  <dcterms:modified xmlns:xsi="http://www.w3.org/2001/XMLSchema-instance" xsi:type="dcterms:W3CDTF">2018-09-13T11:42:00Z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St-1029/2018-4 / Odluka - Oglas (KAPITAL-_oglas.docx)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