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5491" w14:paraId="5755491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2274/2016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466D0" w:rsidP="00C40A44" w:rsidR="000B22E7" w:rsidRPr="00B9015B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>
        <w:rPr>
          <w:lang w:val="pt-BR"/>
        </w:rPr>
        <w:t xml:space="preserve">POLYFORM d.o.o., OIB: 19890079539, MBS: 080113351, Zagreb, Ogrizovićeva 34,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6A16F5">
        <w:rPr>
          <w:lang w:val="pt-BR"/>
        </w:rPr>
        <w:t>POLYFORM d.o.o., OIB: 19890079539, MBS: 080113351, Zagreb, Ogrizovićeva 34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6A16F5">
        <w:t>74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A16F5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6A16F5">
        <w:rPr>
          <w:lang w:val="pt-BR"/>
        </w:rPr>
        <w:t>POLYFORM d.o.o., OIB: 19890079539, MBS: 080113351, Zagreb, Ogrizovićeva 34.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A16F5">
        <w:t>1843</w:t>
      </w:r>
      <w:r w:rsidRPr="00BC2D3A">
        <w:t xml:space="preserve"> dana, u ukupnom iznosu od </w:t>
      </w:r>
      <w:r w:rsidR="006A16F5">
        <w:rPr>
          <w:lang w:val="pl-PL"/>
        </w:rPr>
        <w:t>9.335.883,23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0A206E">
        <w:t>05.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6D2C7C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6D2C7C" w:rsidP="004F5146" w:rsidR="006D2C7C">
      <w:pPr>
        <w:jc w:val="right"/>
      </w:pPr>
      <w:r>
        <w:t>za točnost otpravka-ovlašteni službenik</w:t>
      </w:r>
    </w:p>
    <w:p w:rsidRDefault="006D2C7C" w:rsidP="004F5146" w:rsidR="006D2C7C">
      <w:pPr>
        <w:jc w:val="right"/>
      </w:pPr>
      <w:r>
        <w:t xml:space="preserve">Mirjana Gašparić </w:t>
      </w:r>
    </w:p>
    <w:p w:rsidRDefault="00856259" w:rsidP="006D2C7C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D2C7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0A206E">
          <w:rPr>
            <w:sz w:val="24"/>
          </w:rPr>
          <w:t>74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835F0"/>
    <w:rsid w:val="00384745"/>
    <w:rsid w:val="00396794"/>
    <w:rsid w:val="003D0115"/>
    <w:rsid w:val="003D1F88"/>
    <w:rsid w:val="003F3702"/>
    <w:rsid w:val="00404B33"/>
    <w:rsid w:val="00412D47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D12ED"/>
    <w:rsid w:val="006D2C7C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22D6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C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C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C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C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C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C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C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C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St-2274/2016</izvorni_sadrzaj>
    <derivirana_varijabla naziv="DomainObject.Predmet.OznakaBroj_1">St-2274/2016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POLYFORM d.o.o. za trgovinu i građevinarstvo zastupanog po punomoćniku Emilijan Drinovac</izvorni_sadrzaj>
    <derivirana_varijabla naziv="DomainObject.Predmet.ProtustrankaFormated_1">  POLYFORM d.o.o. za trgovinu i građevinarstvo zastupanog po punomoćniku Emilijan Drinovac</derivirana_varijabla>
  </DomainObject.Predmet.ProtustrankaFormated>
  <DomainObject.Predmet.ProtustrankaFormatedOIB>
    <izvorni_sadrzaj>  POLYFORM d.o.o. za trgovinu i građevinarstvo, OIB 19890079539 zastupanog po punomoćniku Emilijan Drinovac</izvorni_sadrzaj>
    <derivirana_varijabla naziv="DomainObject.Predmet.ProtustrankaFormatedOIB_1">  POLYFORM d.o.o. za trgovinu i građevinarstvo, OIB 19890079539 zastupanog po punomoćniku Emilijan Drinovac</derivirana_varijabla>
  </DomainObject.Predmet.ProtustrankaFormatedOIB>
  <DomainObject.Predmet.ProtustrankaFormatedWithAdress>
    <izvorni_sadrzaj> POLYFORM d.o.o. za trgovinu i građevinarstvo, Ogrizovićeva 34/I, 10000 Zagreb zastupanog po punomoćniku Emilijan Drinovac</izvorni_sadrzaj>
    <derivirana_varijabla naziv="DomainObject.Predmet.ProtustrankaFormatedWithAdress_1"> POLYFORM d.o.o. za trgovinu i građevinarstvo, Ogrizovićeva 34/I, 10000 Zagreb zastupanog po punomoćniku Emilijan Drinovac</derivirana_varijabla>
  </DomainObject.Predmet.ProtustrankaFormatedWithAdress>
  <DomainObject.Predmet.ProtustrankaFormatedWithAdressOIB>
    <izvorni_sadrzaj> POLYFORM d.o.o. za trgovinu i građevinarstvo, OIB 19890079539, Ogrizovićeva 34/I, 10000 Zagreb zastupanog po punomoćniku Emilijan Drinovac</izvorni_sadrzaj>
    <derivirana_varijabla naziv="DomainObject.Predmet.ProtustrankaFormatedWithAdressOIB_1"> POLYFORM d.o.o. za trgovinu i građevinarstvo, OIB 19890079539, Ogrizovićeva 34/I, 10000 Zagreb zastupanog po punomoćniku Emilijan Drinovac</derivirana_varijabla>
  </DomainObject.Predmet.ProtustrankaFormatedWithAdressOIB>
  <DomainObject.Predmet.ProtustrankaWithAdress>
    <izvorni_sadrzaj>POLYFORM d.o.o. za trgovinu i građevinarstvo Ogrizovićeva 34/I, 10000 Zagreb</izvorni_sadrzaj>
    <derivirana_varijabla naziv="DomainObject.Predmet.ProtustrankaWithAdress_1">POLYFORM d.o.o. za trgovinu i građevinarstvo Ogrizovićeva 34/I, 10000 Zagreb</derivirana_varijabla>
  </DomainObject.Predmet.ProtustrankaWithAdress>
  <DomainObject.Predmet.ProtustrankaWithAdressOIB>
    <izvorni_sadrzaj>POLYFORM d.o.o. za trgovinu i građevinarstvo, OIB 19890079539, Ogrizovićeva 34/I, 10000 Zagreb</izvorni_sadrzaj>
    <derivirana_varijabla naziv="DomainObject.Predmet.ProtustrankaWithAdressOIB_1">POLYFORM d.o.o. za trgovinu i građevinarstvo, OIB 19890079539, Ogrizovićeva 34/I, 10000 Zagreb</derivirana_varijabla>
  </DomainObject.Predmet.ProtustrankaWithAdressOIB>
  <DomainObject.Predmet.ProtustrankaNazivFormated>
    <izvorni_sadrzaj>POLYFORM d.o.o. za trgovinu i građevinarstvo</izvorni_sadrzaj>
    <derivirana_varijabla naziv="DomainObject.Predmet.ProtustrankaNazivFormated_1">POLYFORM d.o.o. za trgovinu i građevinarstvo</derivirana_varijabla>
  </DomainObject.Predmet.ProtustrankaNazivFormated>
  <DomainObject.Predmet.ProtustrankaNazivFormatedOIB>
    <izvorni_sadrzaj>POLYFORM d.o.o. za trgovinu i građevinarstvo, OIB 19890079539</izvorni_sadrzaj>
    <derivirana_varijabla naziv="DomainObject.Predmet.ProtustrankaNazivFormatedOIB_1">POLYFORM d.o.o. za trgovinu i građevinarstvo, OIB 19890079539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POLYFORM d.o.o. za trgovinu i građevinarstvo zastupanog po punomoćniku Emilijan Drinovac</item>
    </izvorni_sadrzaj>
    <derivirana_varijabla naziv="DomainObject.Predmet.ProtuStrankaListFormated_1">
      <item>POLYFORM d.o.o. za trgovinu i građevinarstvo zastupanog po punomoćniku Emilijan Drinovac</item>
    </derivirana_varijabla>
  </DomainObject.Predmet.ProtuStrankaListFormated>
  <DomainObject.Predmet.ProtuStrankaListFormatedOIB>
    <izvorni_sadrzaj>
      <item>POLYFORM d.o.o. za trgovinu i građevinarstvo, OIB 19890079539 zastupanog po punomoćniku Emilijan Drinovac</item>
    </izvorni_sadrzaj>
    <derivirana_varijabla naziv="DomainObject.Predmet.ProtuStrankaListFormatedOIB_1">
      <item>POLYFORM d.o.o. za trgovinu i građevinarstvo, OIB 19890079539 zastupanog po punomoćniku Emilijan Drinovac</item>
    </derivirana_varijabla>
  </DomainObject.Predmet.ProtuStrankaListFormatedOIB>
  <DomainObject.Predmet.ProtuStrankaListFormatedWithAdress>
    <izvorni_sadrzaj>
      <item>POLYFORM d.o.o. za trgovinu i građevinarstvo, Ogrizovićeva 34/I, 10000 Zagreb zastupanog po punomoćniku Emilijan Drinovac</item>
    </izvorni_sadrzaj>
    <derivirana_varijabla naziv="DomainObject.Predmet.ProtuStrankaListFormatedWithAdress_1">
      <item>POLYFORM d.o.o. za trgovinu i građevinarstvo, Ogrizovićeva 34/I, 10000 Zagreb zastupanog po punomoćniku Emilijan Drinovac</item>
    </derivirana_varijabla>
  </DomainObject.Predmet.ProtuStrankaListFormatedWithAdress>
  <DomainObject.Predmet.ProtuStrankaListFormatedWithAdressOIB>
    <izvorni_sadrzaj>
      <item>POLYFORM d.o.o. za trgovinu i građevinarstvo, OIB 19890079539, Ogrizovićeva 34/I, 10000 Zagreb zastupanog po punomoćniku Emilijan Drinovac</item>
    </izvorni_sadrzaj>
    <derivirana_varijabla naziv="DomainObject.Predmet.ProtuStrankaListFormatedWithAdressOIB_1">
      <item>POLYFORM d.o.o. za trgovinu i građevinarstvo, OIB 19890079539, Ogrizovićeva 34/I, 10000 Zagreb zastupanog po punomoćniku Emilijan Drinovac</item>
    </derivirana_varijabla>
  </DomainObject.Predmet.ProtuStrankaListFormatedWithAdressOIB>
  <DomainObject.Predmet.ProtuStrankaListNazivFormated>
    <izvorni_sadrzaj>
      <item>POLYFORM d.o.o. za trgovinu i građevinarstvo</item>
    </izvorni_sadrzaj>
    <derivirana_varijabla naziv="DomainObject.Predmet.ProtuStrankaListNazivFormated_1">
      <item>POLYFORM d.o.o. za trgovinu i građevinarstvo</item>
    </derivirana_varijabla>
  </DomainObject.Predmet.ProtuStrankaListNazivFormated>
  <DomainObject.Predmet.ProtuStrankaListNazivFormatedOIB>
    <izvorni_sadrzaj>
      <item>POLYFORM d.o.o. za trgovinu i građevinarstvo, OIB 19890079539</item>
    </izvorni_sadrzaj>
    <derivirana_varijabla naziv="DomainObject.Predmet.ProtuStrankaListNazivFormatedOIB_1">
      <item>POLYFORM d.o.o. za trgovinu i građevinarstvo, OIB 19890079539</item>
    </derivirana_varijabla>
  </DomainObject.Predmet.ProtuStrankaListNazivFormatedOIB>
  <DomainObject.Predmet.OstaliListFormated>
    <izvorni_sadrzaj>
      <item>Emilijan Drinovac punomoćnik sudionika u postupku POLYFORM d.o.o. za trgovinu i građevinarstvo</item>
    </izvorni_sadrzaj>
    <derivirana_varijabla naziv="DomainObject.Predmet.OstaliListFormated_1">
      <item>Emilijan Drinovac punomoćnik sudionika u postupku POLYFORM d.o.o. za trgovinu i građevinarstvo</item>
    </derivirana_varijabla>
  </DomainObject.Predmet.OstaliListFormated>
  <DomainObject.Predmet.OstaliListFormatedOIB>
    <izvorni_sadrzaj>
      <item>Emilijan Drinovac, OIB 66621862873 punomoćnik sudionika u postupku POLYFORM d.o.o. za trgovinu i građevinarstvo</item>
    </izvorni_sadrzaj>
    <derivirana_varijabla naziv="DomainObject.Predmet.OstaliListFormatedOIB_1">
      <item>Emilijan Drinovac, OIB 66621862873 punomoćnik sudionika u postupku POLYFORM d.o.o. za trgovinu i građevinarstvo</item>
    </derivirana_varijabla>
  </DomainObject.Predmet.OstaliListFormatedOIB>
  <DomainObject.Predmet.OstaliListFormatedWithAdress>
    <izvorni_sadrzaj>
      <item>Emilijan Drinovac, Gramača 5e, 10000 Zagreb punomoćnik sudionika u postupku POLYFORM d.o.o. za trgovinu i građevinarstvo</item>
    </izvorni_sadrzaj>
    <derivirana_varijabla naziv="DomainObject.Predmet.OstaliListFormatedWithAdress_1">
      <item>Emilijan Drinovac, Gramača 5e, 10000 Zagreb punomoćnik sudionika u postupku POLYFORM d.o.o. za trgovinu i građevinarstvo</item>
    </derivirana_varijabla>
  </DomainObject.Predmet.OstaliListFormatedWithAdress>
  <DomainObject.Predmet.OstaliListFormatedWithAdressOIB>
    <izvorni_sadrzaj>
      <item>Emilijan Drinovac, OIB 66621862873, Gramača 5e, 10000 Zagreb punomoćnik sudionika u postupku POLYFORM d.o.o. za trgovinu i građevinarstvo</item>
    </izvorni_sadrzaj>
    <derivirana_varijabla naziv="DomainObject.Predmet.OstaliListFormatedWithAdressOIB_1">
      <item>Emilijan Drinovac, OIB 66621862873, Gramača 5e, 10000 Zagreb punomoćnik sudionika u postupku POLYFORM d.o.o. za trgovinu i građevinarstvo</item>
    </derivirana_varijabla>
  </DomainObject.Predmet.OstaliListFormatedWithAdressOIB>
  <DomainObject.Predmet.OstaliListNazivFormated>
    <izvorni_sadrzaj>
      <item>Emilijan Drinovac</item>
    </izvorni_sadrzaj>
    <derivirana_varijabla naziv="DomainObject.Predmet.OstaliListNazivFormated_1">
      <item>Emilijan Drinovac</item>
    </derivirana_varijabla>
  </DomainObject.Predmet.OstaliListNazivFormated>
  <DomainObject.Predmet.OstaliListNazivFormatedOIB>
    <izvorni_sadrzaj>
      <item>Emilijan Drinovac, OIB 66621862873</item>
    </izvorni_sadrzaj>
    <derivirana_varijabla naziv="DomainObject.Predmet.OstaliListNazivFormatedOIB_1">
      <item>Emilijan Drinovac, OIB 66621862873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POLYFORM d.o.o. za trgovinu i građevinarstvo</izvorni_sadrzaj>
    <derivirana_varijabla naziv="DomainObject.Predmet.ProtustrankaIDrugi_1">POLYFORM d.o.o. za trgovinu i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POLYFORM d.o.o. za trgovinu i građevinarstvo, OIB 19890079539, Ogrizovićeva 34/I, 10000 Zagreb</izvorni_sadrzaj>
    <derivirana_varijabla naziv="DomainObject.Predmet.ProtustrankaIDrugiAdressOIB_1">POLYFORM d.o.o. za trgovinu i građevinarstvo, OIB 19890079539, Ogrizovićeva 34/I,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POLYFORM d.o.o. za trgovinu i građevinarstvo</item>
      <item>Emilijan Drinovac</item>
    </izvorni_sadrzaj>
    <derivirana_varijabla naziv="DomainObject.Predmet.SudioniciListNaziv_1">
      <item>FINA Regionalni centar Zagreb</item>
      <item>POLYFORM d.o.o. za trgovinu i građevinarstvo</item>
      <item>Emilijan Drinovac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POLYFORM d.o.o. za trgovinu i građevinarstvo, OIB 19890079539, Ogrizovićeva 34/I,10000 Zagreb</item>
      <item>Emilijan Drinovac, OIB 66621862873, Gramača 5e,10000 Zagreb</item>
    </izvorni_sadrzaj>
    <derivirana_varijabla naziv="DomainObject.Predmet.SudioniciListAdressOIB_1">
      <item>FINA Regionalni centar Zagreb, OIB 85821130368, Trg svibanjskih žrtava 1995. br. 1,10000 Zagreb</item>
      <item>POLYFORM d.o.o. za trgovinu i građevinarstvo, OIB 19890079539, Ogrizovićeva 34/I,10000 Zagreb</item>
      <item>Emilijan Drinovac, OIB 66621862873, Gramača 5e,10000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19890079539</item>
      <item>, OIB 66621862873</item>
    </izvorni_sadrzaj>
    <derivirana_varijabla naziv="DomainObject.Predmet.SudioniciListNazivOIB_1">
      <item>, OIB 85821130368</item>
      <item>, OIB 19890079539</item>
      <item>, OIB 66621862873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0F67B-234D-47CA-B8F9-BBC85ADD1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4026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2017-09-11T09:04:00Z</dcterms:created>
  <dc:creator>gzubak</dc:creator>
  <cp:lastModifiedBy>Mirjana Gašparić</cp:lastModifiedBy>
  <cp:lastPrinted>2017-09-11T09:10:00Z</cp:lastPrinted>
  <dcterms:modified xmlns:xsi="http://www.w3.org/2001/XMLSchema-instance" xsi:type="dcterms:W3CDTF">2017-09-11T09:10:00Z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