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67e0" w14:paraId="2da67e0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126612">
        <w:rPr>
          <w:szCs w:val="24"/>
        </w:rPr>
        <w:t>1038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126612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5D055D" w:rsidRPr="005D055D">
        <w:t xml:space="preserve"> </w:t>
      </w:r>
      <w:r w:rsidR="00126612">
        <w:t>TIGRA d.o.o., Totovec, Dr. Vladimira Bakarića 47</w:t>
      </w:r>
      <w:r w:rsidR="000F77CF">
        <w:t>, OIB:</w:t>
      </w:r>
      <w:r w:rsidR="00126612" w:rsidRPr="00126612">
        <w:t xml:space="preserve"> </w:t>
      </w:r>
      <w:r w:rsidR="00126612">
        <w:t>68076557593</w:t>
      </w:r>
      <w:r w:rsidR="007D3B29">
        <w:t xml:space="preserve">, dana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126612">
        <w:rPr>
          <w:szCs w:val="24"/>
        </w:rPr>
        <w:t xml:space="preserve"> </w:t>
      </w:r>
      <w:r w:rsidR="00126612">
        <w:t>TIGRA d.o.o., Totovec, Dr. Vladimira Bakarića 47, OIB:</w:t>
      </w:r>
      <w:r w:rsidR="00126612" w:rsidRPr="00126612">
        <w:t xml:space="preserve"> </w:t>
      </w:r>
      <w:r w:rsidR="00126612">
        <w:t>68076557593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3E3148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5D055D" w:rsidR="007D3B2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</w:t>
      </w:r>
      <w:r w:rsidR="00126612">
        <w:t>TIGRA d.o.o., Totovec, Dr. Vladimira Bakarića 47, OIB:</w:t>
      </w:r>
      <w:r w:rsidR="00126612" w:rsidRPr="00126612">
        <w:t xml:space="preserve"> </w:t>
      </w:r>
      <w:r w:rsidR="00126612">
        <w:t>68076557593.</w:t>
      </w:r>
    </w:p>
    <w:p w:rsidRDefault="000F77CF" w:rsidP="00CE3446" w:rsidR="000F77CF">
      <w:pPr>
        <w:jc w:val="both"/>
      </w:pPr>
    </w:p>
    <w:p w:rsidRDefault="00DF4B3F" w:rsidP="00C321B3" w:rsidR="00C321B3">
      <w:pPr>
        <w:ind w:firstLine="708"/>
        <w:jc w:val="both"/>
      </w:pPr>
      <w:r w:rsidRPr="00962A57">
        <w:t xml:space="preserve">III Za stečajnog upravitelja imenuje se </w:t>
      </w:r>
      <w:r w:rsidR="00C321B3">
        <w:t>Ivan Prpić, Hruševečka ulica 11, Zagreb, OIB: 16795120342.</w:t>
      </w:r>
    </w:p>
    <w:p w:rsidRDefault="003E49A3" w:rsidP="00BE6F91" w:rsidR="003E49A3">
      <w:pPr>
        <w:ind w:firstLine="708"/>
        <w:jc w:val="both"/>
      </w:pPr>
    </w:p>
    <w:p w:rsidRDefault="007A75CE" w:rsidP="00C321B3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126612" w:rsidRPr="00126612">
        <w:t xml:space="preserve"> </w:t>
      </w:r>
      <w:r w:rsidR="00126612">
        <w:t>TIGRA d.o.o., Totovec, Dr. Vladimira Bakarića 47, OIB:</w:t>
      </w:r>
      <w:r w:rsidR="00126612" w:rsidRPr="00126612">
        <w:t xml:space="preserve"> </w:t>
      </w:r>
      <w:r w:rsidR="00126612">
        <w:t>68076557593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26612">
        <w:rPr>
          <w:szCs w:val="24"/>
        </w:rPr>
        <w:t>09</w:t>
      </w:r>
      <w:r w:rsidR="000F77CF">
        <w:rPr>
          <w:szCs w:val="24"/>
        </w:rPr>
        <w:t>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1D7A01" w:rsidR="00492BE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126612">
        <w:t>TIGRA d.o.o., Dr. Vladimira Bakarića 47, Totovec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126612">
        <w:rPr>
          <w:szCs w:val="24"/>
        </w:rPr>
        <w:t>rna Hrvatska, Ispostava Čakovec, 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C321B3">
        <w:t>Ivan Prpić, Hruševečka ulica 11,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B1024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007" w:rsidP="007A75CE" w:rsidR="00452007">
      <w:r>
        <w:separator/>
      </w:r>
    </w:p>
  </w:endnote>
  <w:endnote w:id="0" w:type="continuationSeparator">
    <w:p w:rsidRDefault="00452007" w:rsidP="007A75CE" w:rsidR="00452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007" w:rsidP="007A75CE" w:rsidR="00452007">
      <w:r>
        <w:separator/>
      </w:r>
    </w:p>
  </w:footnote>
  <w:footnote w:id="0" w:type="continuationSeparator">
    <w:p w:rsidRDefault="00452007" w:rsidP="007A75CE" w:rsidR="00452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29A5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126612">
      <w:t>1038</w:t>
    </w:r>
    <w:r w:rsidR="00B8373D">
      <w:t>/201</w:t>
    </w:r>
    <w:r w:rsidR="00467EEF">
      <w:t>5</w:t>
    </w:r>
    <w:r w:rsidR="00B8373D">
      <w:t>-</w:t>
    </w:r>
    <w:r w:rsidR="0012661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0F77CF"/>
    <w:rsid w:val="00126612"/>
    <w:rsid w:val="00182D43"/>
    <w:rsid w:val="001D7A01"/>
    <w:rsid w:val="001E69F5"/>
    <w:rsid w:val="00255595"/>
    <w:rsid w:val="0028731D"/>
    <w:rsid w:val="002A6059"/>
    <w:rsid w:val="002B657B"/>
    <w:rsid w:val="002D464C"/>
    <w:rsid w:val="00375932"/>
    <w:rsid w:val="003770E9"/>
    <w:rsid w:val="0037785D"/>
    <w:rsid w:val="003B5155"/>
    <w:rsid w:val="003E2AE0"/>
    <w:rsid w:val="003E3148"/>
    <w:rsid w:val="003E49A3"/>
    <w:rsid w:val="00423959"/>
    <w:rsid w:val="004448AE"/>
    <w:rsid w:val="00452007"/>
    <w:rsid w:val="00467EEF"/>
    <w:rsid w:val="00492BE3"/>
    <w:rsid w:val="00497129"/>
    <w:rsid w:val="004A1245"/>
    <w:rsid w:val="004C1E71"/>
    <w:rsid w:val="004C399F"/>
    <w:rsid w:val="004E20AA"/>
    <w:rsid w:val="004F119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06464"/>
    <w:rsid w:val="006129A5"/>
    <w:rsid w:val="0063224D"/>
    <w:rsid w:val="006523AF"/>
    <w:rsid w:val="0068190F"/>
    <w:rsid w:val="00693CD2"/>
    <w:rsid w:val="006C1AAA"/>
    <w:rsid w:val="006F25A8"/>
    <w:rsid w:val="00704110"/>
    <w:rsid w:val="007247FE"/>
    <w:rsid w:val="00735822"/>
    <w:rsid w:val="00736EF3"/>
    <w:rsid w:val="00741660"/>
    <w:rsid w:val="007A75CE"/>
    <w:rsid w:val="007B0DF7"/>
    <w:rsid w:val="007B10CE"/>
    <w:rsid w:val="007D2071"/>
    <w:rsid w:val="007D3B29"/>
    <w:rsid w:val="007F2D48"/>
    <w:rsid w:val="00807802"/>
    <w:rsid w:val="00830F43"/>
    <w:rsid w:val="008354B4"/>
    <w:rsid w:val="00836343"/>
    <w:rsid w:val="00897C06"/>
    <w:rsid w:val="008A024C"/>
    <w:rsid w:val="008A49F0"/>
    <w:rsid w:val="008D374C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5985"/>
    <w:rsid w:val="009B1024"/>
    <w:rsid w:val="009D0C5B"/>
    <w:rsid w:val="009D3AB2"/>
    <w:rsid w:val="009E6198"/>
    <w:rsid w:val="00A56BA2"/>
    <w:rsid w:val="00A92369"/>
    <w:rsid w:val="00AC5AD3"/>
    <w:rsid w:val="00AE3548"/>
    <w:rsid w:val="00B34567"/>
    <w:rsid w:val="00B375FC"/>
    <w:rsid w:val="00B7038C"/>
    <w:rsid w:val="00B81C47"/>
    <w:rsid w:val="00B8373D"/>
    <w:rsid w:val="00BE6F91"/>
    <w:rsid w:val="00BF401D"/>
    <w:rsid w:val="00BF5CAE"/>
    <w:rsid w:val="00C06E09"/>
    <w:rsid w:val="00C321B3"/>
    <w:rsid w:val="00C63D07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972FC"/>
    <w:rsid w:val="00DB4EB7"/>
    <w:rsid w:val="00DF005B"/>
    <w:rsid w:val="00DF4B3F"/>
    <w:rsid w:val="00EA5D61"/>
    <w:rsid w:val="00F0497A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2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9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9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9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9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2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9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9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9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9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St-1038/2015</izvorni_sadrzaj>
    <derivirana_varijabla naziv="DomainObject.Predmet.OznakaBroj_1">St-1038/2015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TIGRA društvo s ograničenom odgovornošću za trgovinu, proizvodnju i usluge</izvorni_sadrzaj>
    <derivirana_varijabla naziv="DomainObject.Predmet.ProtustrankaFormated_1">  TIGRA društvo s ograničenom odgovornošću za trgovinu, proizvodnju i usluge</derivirana_varijabla>
  </DomainObject.Predmet.ProtustrankaFormated>
  <DomainObject.Predmet.ProtustrankaFormatedOIB>
    <izvorni_sadrzaj>  TIGRA društvo s ograničenom odgovornošću za trgovinu, proizvodnju i usluge, OIB 68076557593</izvorni_sadrzaj>
    <derivirana_varijabla naziv="DomainObject.Predmet.ProtustrankaFormatedOIB_1">  TIGRA društvo s ograničenom odgovornošću za trgovinu, proizvodnju i usluge, OIB 68076557593</derivirana_varijabla>
  </DomainObject.Predmet.ProtustrankaFormatedOIB>
  <DomainObject.Predmet.ProtustrankaFormatedWithAdress>
    <izvorni_sadrzaj> TIGRA društvo s ograničenom odgovornošću za trgovinu, proizvodnju i usluge, Dr. Vladimira Bakarića 47, 40000 Totovec</izvorni_sadrzaj>
    <derivirana_varijabla naziv="DomainObject.Predmet.ProtustrankaFormatedWithAdress_1"> TIGRA društvo s ograničenom odgovornošću za trgovinu, proizvodnju i usluge, Dr. Vladimira Bakarića 47, 40000 Totovec</derivirana_varijabla>
  </DomainObject.Predmet.ProtustrankaFormatedWithAdress>
  <DomainObject.Predmet.ProtustrankaFormatedWithAdressOIB>
    <izvorni_sadrzaj> TIGRA društvo s ograničenom odgovornošću za trgovinu, proizvodnju i usluge, OIB 68076557593, Dr. Vladimira Bakarića 47, 40000 Totovec</izvorni_sadrzaj>
    <derivirana_varijabla naziv="DomainObject.Predmet.ProtustrankaFormatedWithAdressOIB_1"> TIGRA društvo s ograničenom odgovornošću za trgovinu, proizvodnju i usluge, OIB 68076557593, Dr. Vladimira Bakarića 47, 40000 Totovec</derivirana_varijabla>
  </DomainObject.Predmet.ProtustrankaFormatedWithAdressOIB>
  <DomainObject.Predmet.ProtustrankaWithAdress>
    <izvorni_sadrzaj>TIGRA društvo s ograničenom odgovornošću za trgovinu, proizvodnju i usluge Dr. Vladimira Bakarića 47, 40000 Totovec</izvorni_sadrzaj>
    <derivirana_varijabla naziv="DomainObject.Predmet.ProtustrankaWithAdress_1">TIGRA društvo s ograničenom odgovornošću za trgovinu, proizvodnju i usluge Dr. Vladimira Bakarića 47, 40000 Totovec</derivirana_varijabla>
  </DomainObject.Predmet.ProtustrankaWithAdress>
  <DomainObject.Predmet.ProtustrankaWithAdressOIB>
    <izvorni_sadrzaj>TIGRA društvo s ograničenom odgovornošću za trgovinu, proizvodnju i usluge, OIB 68076557593, Dr. Vladimira Bakarića 47, 40000 Totovec</izvorni_sadrzaj>
    <derivirana_varijabla naziv="DomainObject.Predmet.ProtustrankaWithAdressOIB_1">TIGRA društvo s ograničenom odgovornošću za trgovinu, proizvodnju i usluge, OIB 68076557593, Dr. Vladimira Bakarića 47, 40000 Totovec</derivirana_varijabla>
  </DomainObject.Predmet.ProtustrankaWithAdressOIB>
  <DomainObject.Predmet.ProtustrankaNazivFormated>
    <izvorni_sadrzaj>TIGRA društvo s ograničenom odgovornošću za trgovinu, proizvodnju i usluge</izvorni_sadrzaj>
    <derivirana_varijabla naziv="DomainObject.Predmet.ProtustrankaNazivFormated_1">TIGRA društvo s ograničenom odgovornošću za trgovinu, proizvodnju i usluge</derivirana_varijabla>
  </DomainObject.Predmet.ProtustrankaNazivFormated>
  <DomainObject.Predmet.ProtustrankaNazivFormatedOIB>
    <izvorni_sadrzaj>TIGRA društvo s ograničenom odgovornošću za trgovinu, proizvodnju i usluge, OIB 68076557593</izvorni_sadrzaj>
    <derivirana_varijabla naziv="DomainObject.Predmet.ProtustrankaNazivFormatedOIB_1">TIGRA društvo s ograničenom odgovornošću za trgovinu, proizvodnju i usluge, OIB 68076557593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3844.09</izvorni_sadrzaj>
    <derivirana_varijabla naziv="DomainObject.Predmet.TrenutnaVrijednost_1">3844.09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TIGRA društvo s ograničenom odgovornošću za trgovinu, proizvodnju i usluge</item>
    </izvorni_sadrzaj>
    <derivirana_varijabla naziv="DomainObject.Predmet.ProtuStrankaListFormated_1">
      <item>TIGRA društvo s ograničenom odgovornošću za trgovinu, proizvodnju i usluge</item>
    </derivirana_varijabla>
  </DomainObject.Predmet.ProtuStrankaListFormated>
  <DomainObject.Predmet.ProtuStrankaListFormatedOIB>
    <izvorni_sadrzaj>
      <item>TIGRA društvo s ograničenom odgovornošću za trgovinu, proizvodnju i usluge, OIB 68076557593</item>
    </izvorni_sadrzaj>
    <derivirana_varijabla naziv="DomainObject.Predmet.ProtuStrankaListFormatedOIB_1">
      <item>TIGRA društvo s ograničenom odgovornošću za trgovinu, proizvodnju i usluge, OIB 68076557593</item>
    </derivirana_varijabla>
  </DomainObject.Predmet.ProtuStrankaListFormatedOIB>
  <DomainObject.Predmet.ProtuStrankaListFormatedWithAdress>
    <izvorni_sadrzaj>
      <item>TIGRA društvo s ograničenom odgovornošću za trgovinu, proizvodnju i usluge, Dr. Vladimira Bakarića 47, 40000 Totovec</item>
    </izvorni_sadrzaj>
    <derivirana_varijabla naziv="DomainObject.Predmet.ProtuStrankaListFormatedWithAdress_1">
      <item>TIGRA društvo s ograničenom odgovornošću za trgovinu, proizvodnju i usluge, Dr. Vladimira Bakarića 47, 40000 Totovec</item>
    </derivirana_varijabla>
  </DomainObject.Predmet.ProtuStrankaListFormatedWithAdress>
  <DomainObject.Predmet.ProtuStrankaListFormatedWithAdressOIB>
    <izvorni_sadrzaj>
      <item>TIGRA društvo s ograničenom odgovornošću za trgovinu, proizvodnju i usluge, OIB 68076557593, Dr. Vladimira Bakarića 47, 40000 Totovec</item>
    </izvorni_sadrzaj>
    <derivirana_varijabla naziv="DomainObject.Predmet.ProtuStrankaListFormatedWithAdressOIB_1">
      <item>TIGRA društvo s ograničenom odgovornošću za trgovinu, proizvodnju i usluge, OIB 68076557593, Dr. Vladimira Bakarića 47, 40000 Totovec</item>
    </derivirana_varijabla>
  </DomainObject.Predmet.ProtuStrankaListFormatedWithAdressOIB>
  <DomainObject.Predmet.ProtuStrankaListNazivFormated>
    <izvorni_sadrzaj>
      <item>TIGRA društvo s ograničenom odgovornošću za trgovinu, proizvodnju i usluge</item>
    </izvorni_sadrzaj>
    <derivirana_varijabla naziv="DomainObject.Predmet.ProtuStrankaListNazivFormated_1">
      <item>TIGRA društvo s ograničenom odgovornošću za trgovinu, proizvodnju i usluge</item>
    </derivirana_varijabla>
  </DomainObject.Predmet.ProtuStrankaListNazivFormated>
  <DomainObject.Predmet.ProtuStrankaListNazivFormatedOIB>
    <izvorni_sadrzaj>
      <item>TIGRA društvo s ograničenom odgovornošću za trgovinu, proizvodnju i usluge, OIB 68076557593</item>
    </izvorni_sadrzaj>
    <derivirana_varijabla naziv="DomainObject.Predmet.ProtuStrankaListNazivFormatedOIB_1">
      <item>TIGRA društvo s ograničenom odgovornošću za trgovinu, proizvodnju i usluge, OIB 68076557593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TIGRA društvo s ograničenom odgovornošću za trgovinu, proizvodnju i usluge</izvorni_sadrzaj>
    <derivirana_varijabla naziv="DomainObject.Predmet.ProtustrankaIDrugi_1">TIGRA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TIGRA društvo s ograničenom odgovornošću za trgovinu, proizvodnju i usluge, OIB 68076557593, Dr. Vladimira Bakarića 47, 40000 Totovec</izvorni_sadrzaj>
    <derivirana_varijabla naziv="DomainObject.Predmet.ProtustrankaIDrugiAdressOIB_1">TIGRA društvo s ograničenom odgovornošću za trgovinu, proizvodnju i usluge, OIB 68076557593, Dr. Vladimira Bakarića 47,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TIGRA društvo s ograničenom odgovornošću za trgovinu, proizvodnju i usluge</item>
      <item>Sudski registar, Trgovački sud u Varaždinu</item>
      <item>E-oglasna ploča</item>
    </izvorni_sadrzaj>
    <derivirana_varijabla naziv="DomainObject.Predmet.SudioniciListNaziv_1">
      <item>Financijska agencija</item>
      <item>TIGRA društvo s ograničenom odgovornošću za trgovinu, proizvodnju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TIGRA društvo s ograničenom odgovornošću za trgovinu, proizvodnju i usluge, OIB 68076557593, Dr. Vladimira Bakarića 47,40000 Totovec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TIGRA društvo s ograničenom odgovornošću za trgovinu, proizvodnju i usluge, OIB 68076557593, Dr. Vladimira Bakarića 47,40000 Totovec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68076557593</item>
      <item>, OIB null</item>
      <item>, OIB null</item>
    </izvorni_sadrzaj>
    <derivirana_varijabla naziv="DomainObject.Predmet.SudioniciListNazivOIB_1">
      <item>, OIB 85821130368</item>
      <item>, OIB 68076557593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2637</properties:Characters>
  <properties:Lines>86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2016-02-09T12:02:00Z</dcterms:created>
  <dc:creator>Ljubica Makovec</dc:creator>
  <cp:lastModifiedBy>Maja Marčec</cp:lastModifiedBy>
  <cp:lastPrinted>2016-02-10T09:03:00Z</cp:lastPrinted>
  <dcterms:modified xmlns:xsi="http://www.w3.org/2001/XMLSchema-instance" xsi:type="dcterms:W3CDTF">2016-02-10T09:12:00Z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