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780d" w14:paraId="f01780d" w:rsidRDefault="002520D6" w:rsidP="00C10294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C10294">
        <w:t>2013/16-11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10294">
        <w:rPr>
          <w:lang w:val="pt-BR"/>
        </w:rPr>
        <w:t>VIS VIRES BONA d.o.o., OIB 01670425317, Zagreb, Sigetje 35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10294">
        <w:rPr>
          <w:lang w:val="pt-BR"/>
        </w:rPr>
        <w:t>1.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10294">
        <w:rPr>
          <w:lang w:val="pt-BR"/>
        </w:rPr>
        <w:t>VIS VIRES BONA d.o.o., OIB 01670425317, Zagreb, Sigetje 35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0294">
        <w:t>2013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C10294">
        <w:rPr>
          <w:lang w:val="pt-BR"/>
        </w:rPr>
        <w:t xml:space="preserve">VIS VIRES BONA d.o.o., OIB 01670425317, Zagreb, Sigetje 35, </w:t>
      </w:r>
      <w:r w:rsidR="00B947B1">
        <w:rPr>
          <w:lang w:val="pt-BR"/>
        </w:rPr>
        <w:t xml:space="preserve">temeljem čl. </w:t>
      </w:r>
      <w:r w:rsidR="00C10294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</w:t>
      </w:r>
      <w:r w:rsidR="00C10294">
        <w:rPr>
          <w:lang w:val="pt-BR"/>
        </w:rPr>
        <w:t>.</w:t>
      </w:r>
      <w:r w:rsidR="00B947B1">
        <w:rPr>
          <w:lang w:val="pt-BR"/>
        </w:rPr>
        <w:t xml:space="preserve"> Stečajnog zakona </w:t>
      </w:r>
      <w:r>
        <w:t xml:space="preserve">(„Narodne novine“ broj 71/15, dalje: SZ). 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C10294">
        <w:t>1. rujna 2015</w:t>
      </w:r>
      <w:r>
        <w:t xml:space="preserve">. u Očevidniku redoslijeda osnova za plaćanje ima evidentirane neizvršene osnove za plaćanje u neprekinutom razdoblju od </w:t>
      </w:r>
      <w:r w:rsidR="00C10294">
        <w:t>699</w:t>
      </w:r>
      <w:r>
        <w:t xml:space="preserve"> dan</w:t>
      </w:r>
      <w:r w:rsidR="00926841">
        <w:t>a</w:t>
      </w:r>
      <w:r>
        <w:t xml:space="preserve">, u ukupnom iznosu od </w:t>
      </w:r>
      <w:r w:rsidR="00C10294">
        <w:t>46.081,18</w:t>
      </w:r>
      <w:r>
        <w:t xml:space="preserve"> kn, kao i da dužnik ima </w:t>
      </w:r>
      <w:r w:rsidR="00C10294">
        <w:t>1</w:t>
      </w:r>
      <w:r>
        <w:t xml:space="preserve"> zaposlen</w:t>
      </w:r>
      <w:r w:rsidR="00BE0BAA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C10294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184012">
      <w:pPr>
        <w:pStyle w:val="Tijeloteksta"/>
        <w:ind w:firstLine="708"/>
      </w:pPr>
      <w:r>
        <w:t>D</w:t>
      </w:r>
      <w:r w:rsidR="00A75576" w:rsidRPr="00184012">
        <w:t xml:space="preserve">užnik je </w:t>
      </w:r>
      <w:r w:rsidR="00C10294">
        <w:t>30. siječnja</w:t>
      </w:r>
      <w:r w:rsidR="00A75576" w:rsidRPr="00184012">
        <w:t xml:space="preserve"> 201</w:t>
      </w:r>
      <w:r w:rsidR="00C10294">
        <w:t>7</w:t>
      </w:r>
      <w:r w:rsidR="00A75576" w:rsidRPr="00184012">
        <w:t xml:space="preserve">. dostavio podnesak (list </w:t>
      </w:r>
      <w:r w:rsidR="00C10294">
        <w:t>16-21</w:t>
      </w:r>
      <w:r w:rsidR="00A75576" w:rsidRPr="00184012">
        <w:t xml:space="preserve"> spisa) u kojem je naveo da dužnik nema imovine kao što su pokretnine i nekretnine </w:t>
      </w:r>
      <w:r w:rsidR="00C10294">
        <w:t>kao i da nema nikakva imovinska prava na tuđoj imovini.</w:t>
      </w:r>
    </w:p>
    <w:p w:rsidRDefault="008E437D" w:rsidP="00C10294" w:rsidR="00C10294">
      <w:pPr>
        <w:jc w:val="both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C10294">
        <w:t>1. veljače 2017</w:t>
      </w:r>
      <w:r w:rsidR="00FF62A0" w:rsidRPr="00184012">
        <w:t>. zastupni</w:t>
      </w:r>
      <w:r w:rsidR="00C10294">
        <w:t>k</w:t>
      </w:r>
      <w:r w:rsidR="00FF62A0" w:rsidRPr="00184012">
        <w:t xml:space="preserve"> po zakonu dužnika </w:t>
      </w:r>
      <w:r w:rsidR="00C10294">
        <w:t>Marko Korabek</w:t>
      </w:r>
      <w:r w:rsidR="00FF62A0" w:rsidRPr="00184012">
        <w:t xml:space="preserve"> potvrdi</w:t>
      </w:r>
      <w:r w:rsidR="00C10294">
        <w:t>o</w:t>
      </w:r>
      <w:r w:rsidR="00FF62A0" w:rsidRPr="00184012">
        <w:t xml:space="preserve"> je navode iz navedenog podneska te izjavi</w:t>
      </w:r>
      <w:r w:rsidR="00C10294">
        <w:t>o</w:t>
      </w:r>
      <w:r w:rsidR="00FF62A0" w:rsidRPr="00184012">
        <w:t xml:space="preserve"> da se ne protivi prijedlogu da se nad društvom </w:t>
      </w:r>
      <w:r w:rsidR="00C10294">
        <w:rPr>
          <w:lang w:val="pt-BR"/>
        </w:rPr>
        <w:t xml:space="preserve">VIS VIRES BONA d.o.o., OIB 01670425317, Zagreb, Sigetje 35 </w:t>
      </w:r>
      <w:r w:rsidR="00FF62A0" w:rsidRPr="00184012">
        <w:t>otvori stečaj.</w:t>
      </w:r>
      <w:r w:rsidR="00B947B1" w:rsidRPr="00184012">
        <w:t xml:space="preserve"> </w:t>
      </w:r>
      <w:r w:rsidR="00C10294" w:rsidRPr="00F84522">
        <w:t>Na istom ročištu spojeno je ročište radi očitovanja o prijedlogu za otvaranje stečajnog postupka sa ročištem radi rasprave o uvjetima za otvaranje stečajnog postupka te je zastupni</w:t>
      </w:r>
      <w:r w:rsidR="00C10294">
        <w:t>k</w:t>
      </w:r>
      <w:r w:rsidR="00C10294" w:rsidRPr="00F84522">
        <w:t xml:space="preserve"> po zakonu dužnika</w:t>
      </w:r>
      <w:r w:rsidR="00C10294">
        <w:t xml:space="preserve"> izjavio da dužnik nema imovine, kako pokretnina tako ni nekretnina kao niti novčanih tražbina, da nema zaposlenih (majka je bila jedina zaposlena te se odjavila u prosincu 2015.) te da je dužnik prestao sa obavljanjem djelatnosti krajem 2015. 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C10294">
        <w:rPr>
          <w:lang w:val="pt-BR"/>
        </w:rPr>
        <w:t>VIS VIRES BONA d.o.o., OIB 01670425317, Zagreb, Sigetje 35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C10294">
        <w:t>1. veljače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2520D6" w:rsidRPr="00B9015B">
      <w:pPr>
        <w:jc w:val="right"/>
      </w:pPr>
      <w:r>
        <w:t>Nikolina Dorić Hadžisejdić</w:t>
      </w:r>
      <w:r w:rsidR="00E73223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E73223" w:rsidP="00065B42" w:rsidR="00E73223"/>
    <w:p w:rsidRDefault="00E73223" w:rsidP="002B3342" w:rsidR="00E73223" w:rsidRPr="00694D64">
      <w:r w:rsidRPr="00694D64">
        <w:t>Za točnost otpravka-ovlašteni službenik:</w:t>
      </w:r>
    </w:p>
    <w:p w:rsidRDefault="00E73223" w:rsidP="002B3342" w:rsidR="00E73223" w:rsidRPr="00694D64">
      <w:r w:rsidRPr="00694D64">
        <w:t>Karmela Dolenc</w:t>
      </w:r>
    </w:p>
    <w:p w:rsidRDefault="00E73223" w:rsidP="002B3342" w:rsidR="00E73223">
      <w:pPr>
        <w:pStyle w:val="Bezproreda"/>
      </w:pPr>
    </w:p>
    <w:p w:rsidRDefault="00C10294" w:rsidP="00065B42" w:rsidR="00C10294"/>
    <w:sectPr w:rsidSect="000E57F1" w:rsidR="00C1029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73223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10294">
      <w:rPr>
        <w:sz w:val="24"/>
        <w:szCs w:val="24"/>
      </w:rPr>
      <w:t>2013</w:t>
    </w:r>
    <w:r w:rsidR="00BE0BAA">
      <w:rPr>
        <w:sz w:val="24"/>
        <w:szCs w:val="24"/>
      </w:rPr>
      <w:t>/16-</w:t>
    </w:r>
    <w:r w:rsidR="00C10294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10294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3223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E7322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St-2013/2016</izvorni_sadrzaj>
    <derivirana_varijabla naziv="DomainObject.Predmet.OznakaBroj_1">St-2013/2016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VIRES BONA d.o.o. zastupanog po punomoćniku MARKO KORABEK</izvorni_sadrzaj>
    <derivirana_varijabla naziv="DomainObject.Predmet.ProtustrankaFormated_1">  VIS VIRES BONA d.o.o. zastupanog po punomoćniku MARKO KORABEK</derivirana_varijabla>
  </DomainObject.Predmet.ProtustrankaFormated>
  <DomainObject.Predmet.ProtustrankaFormatedOIB>
    <izvorni_sadrzaj>  VIS VIRES BONA d.o.o., OIB 01670425317 zastupanog po punomoćniku MARKO KORABEK</izvorni_sadrzaj>
    <derivirana_varijabla naziv="DomainObject.Predmet.ProtustrankaFormatedOIB_1">  VIS VIRES BONA d.o.o., OIB 01670425317 zastupanog po punomoćniku MARKO KORABEK</derivirana_varijabla>
  </DomainObject.Predmet.ProtustrankaFormatedOIB>
  <DomainObject.Predmet.ProtustrankaFormatedWithAdress>
    <izvorni_sadrzaj> VIS VIRES BONA d.o.o., Sigetje 35, 10000 Zagreb zastupanog po punomoćniku MARKO KORABEK</izvorni_sadrzaj>
    <derivirana_varijabla naziv="DomainObject.Predmet.ProtustrankaFormatedWithAdress_1"> VIS VIRES BONA d.o.o., Sigetje 35, 10000 Zagreb zastupanog po punomoćniku MARKO KORABEK</derivirana_varijabla>
  </DomainObject.Predmet.ProtustrankaFormatedWithAdress>
  <DomainObject.Predmet.ProtustrankaFormatedWithAdressOIB>
    <izvorni_sadrzaj> VIS VIRES BONA d.o.o., OIB 01670425317, Sigetje 35, 10000 Zagreb zastupanog po punomoćniku MARKO KORABEK</izvorni_sadrzaj>
    <derivirana_varijabla naziv="DomainObject.Predmet.ProtustrankaFormatedWithAdressOIB_1"> VIS VIRES BONA d.o.o., OIB 01670425317, Sigetje 35, 10000 Zagreb zastupanog po punomoćniku MARKO KORABEK</derivirana_varijabla>
  </DomainObject.Predmet.ProtustrankaFormatedWithAdressOIB>
  <DomainObject.Predmet.ProtustrankaWithAdress>
    <izvorni_sadrzaj>VIS VIRES BONA d.o.o. Sigetje 35, 10000 Zagreb</izvorni_sadrzaj>
    <derivirana_varijabla naziv="DomainObject.Predmet.ProtustrankaWithAdress_1">VIS VIRES BONA d.o.o. Sigetje 35, 10000 Zagreb</derivirana_varijabla>
  </DomainObject.Predmet.ProtustrankaWithAdress>
  <DomainObject.Predmet.ProtustrankaWithAdressOIB>
    <izvorni_sadrzaj>VIS VIRES BONA d.o.o., OIB 01670425317, Sigetje 35, 10000 Zagreb</izvorni_sadrzaj>
    <derivirana_varijabla naziv="DomainObject.Predmet.ProtustrankaWithAdressOIB_1">VIS VIRES BONA d.o.o., OIB 01670425317, Sigetje 35, 10000 Zagreb</derivirana_varijabla>
  </DomainObject.Predmet.ProtustrankaWithAdressOIB>
  <DomainObject.Predmet.ProtustrankaNazivFormated>
    <izvorni_sadrzaj>VIS VIRES BONA d.o.o.</izvorni_sadrzaj>
    <derivirana_varijabla naziv="DomainObject.Predmet.ProtustrankaNazivFormated_1">VIS VIRES BONA d.o.o.</derivirana_varijabla>
  </DomainObject.Predmet.ProtustrankaNazivFormated>
  <DomainObject.Predmet.ProtustrankaNazivFormatedOIB>
    <izvorni_sadrzaj>VIS VIRES BONA d.o.o., OIB 01670425317</izvorni_sadrzaj>
    <derivirana_varijabla naziv="DomainObject.Predmet.ProtustrankaNazivFormatedOIB_1">VIS VIRES BONA d.o.o., OIB 01670425317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VIRES BONA d.o.o. zastupanog po punomoćniku MARKO KORABEK</item>
    </izvorni_sadrzaj>
    <derivirana_varijabla naziv="DomainObject.Predmet.ProtuStrankaListFormated_1">
      <item>VIS VIRES BONA d.o.o. zastupanog po punomoćniku MARKO KORABEK</item>
    </derivirana_varijabla>
  </DomainObject.Predmet.ProtuStrankaListFormated>
  <DomainObject.Predmet.ProtuStrankaListFormatedOIB>
    <izvorni_sadrzaj>
      <item>VIS VIRES BONA d.o.o., OIB 01670425317 zastupanog po punomoćniku MARKO KORABEK</item>
    </izvorni_sadrzaj>
    <derivirana_varijabla naziv="DomainObject.Predmet.ProtuStrankaListFormatedOIB_1">
      <item>VIS VIRES BONA d.o.o., OIB 01670425317 zastupanog po punomoćniku MARKO KORABEK</item>
    </derivirana_varijabla>
  </DomainObject.Predmet.ProtuStrankaListFormatedOIB>
  <DomainObject.Predmet.ProtuStrankaListFormatedWithAdress>
    <izvorni_sadrzaj>
      <item>VIS VIRES BONA d.o.o., Sigetje 35, 10000 Zagreb zastupanog po punomoćniku MARKO KORABEK</item>
    </izvorni_sadrzaj>
    <derivirana_varijabla naziv="DomainObject.Predmet.ProtuStrankaListFormatedWithAdress_1">
      <item>VIS VIRES BONA d.o.o., Sigetje 35, 10000 Zagreb zastupanog po punomoćniku MARKO KORABEK</item>
    </derivirana_varijabla>
  </DomainObject.Predmet.ProtuStrankaListFormatedWithAdress>
  <DomainObject.Predmet.ProtuStrankaListFormatedWithAdressOIB>
    <izvorni_sadrzaj>
      <item>VIS VIRES BONA d.o.o., OIB 01670425317, Sigetje 35, 10000 Zagreb zastupanog po punomoćniku MARKO KORABEK</item>
    </izvorni_sadrzaj>
    <derivirana_varijabla naziv="DomainObject.Predmet.ProtuStrankaListFormatedWithAdressOIB_1">
      <item>VIS VIRES BONA d.o.o., OIB 01670425317, Sigetje 35, 10000 Zagreb zastupanog po punomoćniku MARKO KORABEK</item>
    </derivirana_varijabla>
  </DomainObject.Predmet.ProtuStrankaListFormatedWithAdressOIB>
  <DomainObject.Predmet.ProtuStrankaListNazivFormated>
    <izvorni_sadrzaj>
      <item>VIS VIRES BONA d.o.o.</item>
    </izvorni_sadrzaj>
    <derivirana_varijabla naziv="DomainObject.Predmet.ProtuStrankaListNazivFormated_1">
      <item>VIS VIRES BONA d.o.o.</item>
    </derivirana_varijabla>
  </DomainObject.Predmet.ProtuStrankaListNazivFormated>
  <DomainObject.Predmet.ProtuStrankaListNazivFormatedOIB>
    <izvorni_sadrzaj>
      <item>VIS VIRES BONA d.o.o., OIB 01670425317</item>
    </izvorni_sadrzaj>
    <derivirana_varijabla naziv="DomainObject.Predmet.ProtuStrankaListNazivFormatedOIB_1">
      <item>VIS VIRES BONA d.o.o., OIB 01670425317</item>
    </derivirana_varijabla>
  </DomainObject.Predmet.ProtuStrankaListNazivFormatedOIB>
  <DomainObject.Predmet.OstaliListFormated>
    <izvorni_sadrzaj>
      <item>MARKO KORABEK punomoćnik sudionika u postupku VIS VIRES BONA d.o.o.</item>
    </izvorni_sadrzaj>
    <derivirana_varijabla naziv="DomainObject.Predmet.OstaliListFormated_1">
      <item>MARKO KORABEK punomoćnik sudionika u postupku VIS VIRES BONA d.o.o.</item>
    </derivirana_varijabla>
  </DomainObject.Predmet.OstaliListFormated>
  <DomainObject.Predmet.OstaliListFormatedOIB>
    <izvorni_sadrzaj>
      <item>MARKO KORABEK, OIB 65785901480 punomoćnik sudionika u postupku VIS VIRES BONA d.o.o.</item>
    </izvorni_sadrzaj>
    <derivirana_varijabla naziv="DomainObject.Predmet.OstaliListFormatedOIB_1">
      <item>MARKO KORABEK, OIB 65785901480 punomoćnik sudionika u postupku VIS VIRES BONA d.o.o.</item>
    </derivirana_varijabla>
  </DomainObject.Predmet.OstaliListFormatedOIB>
  <DomainObject.Predmet.OstaliListFormatedWithAdress>
    <izvorni_sadrzaj>
      <item>MARKO KORABEK, Sigetje 35, 10000 Zagreb punomoćnik sudionika u postupku VIS VIRES BONA d.o.o.</item>
    </izvorni_sadrzaj>
    <derivirana_varijabla naziv="DomainObject.Predmet.OstaliListFormatedWithAdress_1">
      <item>MARKO KORABEK, Sigetje 35, 10000 Zagreb punomoćnik sudionika u postupku VIS VIRES BONA d.o.o.</item>
    </derivirana_varijabla>
  </DomainObject.Predmet.OstaliListFormatedWithAdress>
  <DomainObject.Predmet.OstaliListFormatedWithAdressOIB>
    <izvorni_sadrzaj>
      <item>MARKO KORABEK, OIB 65785901480, Sigetje 35, 10000 Zagreb punomoćnik sudionika u postupku VIS VIRES BONA d.o.o.</item>
    </izvorni_sadrzaj>
    <derivirana_varijabla naziv="DomainObject.Predmet.OstaliListFormatedWithAdressOIB_1">
      <item>MARKO KORABEK, OIB 65785901480, Sigetje 35, 10000 Zagreb punomoćnik sudionika u postupku VIS VIRES BONA d.o.o.</item>
    </derivirana_varijabla>
  </DomainObject.Predmet.OstaliListFormatedWithAdressOIB>
  <DomainObject.Predmet.OstaliListNazivFormated>
    <izvorni_sadrzaj>
      <item>MARKO KORABEK</item>
    </izvorni_sadrzaj>
    <derivirana_varijabla naziv="DomainObject.Predmet.OstaliListNazivFormated_1">
      <item>MARKO KORABEK</item>
    </derivirana_varijabla>
  </DomainObject.Predmet.OstaliListNazivFormated>
  <DomainObject.Predmet.OstaliListNazivFormatedOIB>
    <izvorni_sadrzaj>
      <item>MARKO KORABEK, OIB 65785901480</item>
    </izvorni_sadrzaj>
    <derivirana_varijabla naziv="DomainObject.Predmet.OstaliListNazivFormatedOIB_1">
      <item>MARKO KORABEK, OIB 65785901480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VIRES BONA d.o.o.</izvorni_sadrzaj>
    <derivirana_varijabla naziv="DomainObject.Predmet.ProtustrankaIDrugi_1">VIS VIRES BONA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VIRES BONA d.o.o., OIB 01670425317, Sigetje 35, 10000 Zagreb</izvorni_sadrzaj>
    <derivirana_varijabla naziv="DomainObject.Predmet.ProtustrankaIDrugiAdressOIB_1">VIS VIRES BONA d.o.o., OIB 01670425317, Sigetje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VIRES BONA d.o.o.</item>
      <item>MARKO KORABEK</item>
    </izvorni_sadrzaj>
    <derivirana_varijabla naziv="DomainObject.Predmet.SudioniciListNaziv_1">
      <item>FINA Regionalni centar Zagreb</item>
      <item>VIS VIRES BONA d.o.o.</item>
      <item>MARKO KORABEK</item>
    </derivirana_varijabla>
  </DomainObject.Predmet.SudioniciListNaziv>
  <DomainObject.Predmet.SudioniciListAdressOIB>
    <izvorni_sadrzaj>
      <item>FINA Regionalni centar Zagreb, OIB 85821130368, Trg svibanjskih žrtava 1995. 1,10000 Zagreb</item>
      <item>VIS VIRES BONA d.o.o., OIB 01670425317, Sigetje 35,10000 Zagreb</item>
      <item>MARKO KORABEK, OIB 65785901480, Sigetje 35,10000 Zagreb</item>
    </izvorni_sadrzaj>
    <derivirana_varijabla naziv="DomainObject.Predmet.SudioniciListAdressOIB_1">
      <item>FINA Regionalni centar Zagreb, OIB 85821130368, Trg svibanjskih žrtava 1995. 1,10000 Zagreb</item>
      <item>VIS VIRES BONA d.o.o., OIB 01670425317, Sigetje 35,10000 Zagreb</item>
      <item>MARKO KORABEK, OIB 65785901480, Sigetje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01670425317</item>
      <item>, OIB 65785901480</item>
    </izvorni_sadrzaj>
    <derivirana_varijabla naziv="DomainObject.Predmet.SudioniciListNazivOIB_1">
      <item>, OIB 85821130368</item>
      <item>, OIB 01670425317</item>
      <item>, OIB 65785901480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9EEBA-83A2-4755-AB5C-3A24F10D7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813</properties:Words>
  <properties:Characters>4450</properties:Characters>
  <properties:Lines>87</properties:Lines>
  <properties:Paragraphs>24</properties:Paragraphs>
  <properties:TotalTime>300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2017-02-02T08:34:00Z</cp:lastPrinted>
  <dcterms:modified xmlns:xsi="http://www.w3.org/2001/XMLSchema-instance" xsi:type="dcterms:W3CDTF">2017-02-02T08:34:00Z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