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6e3a" w14:paraId="1a36e3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C3168">
        <w:rPr>
          <w:b/>
        </w:rPr>
        <w:t xml:space="preserve">315/17.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274EF3">
        <w:t xml:space="preserve"> </w:t>
      </w:r>
      <w:r w:rsidR="002C3168">
        <w:t xml:space="preserve">ALFA SERVISI  d.o.o., za trgovinu i usluge,  iz Zagreba,  Mladena </w:t>
      </w:r>
      <w:proofErr w:type="spellStart"/>
      <w:r w:rsidR="002C3168">
        <w:t>Vodićke</w:t>
      </w:r>
      <w:proofErr w:type="spellEnd"/>
      <w:r w:rsidR="002C3168">
        <w:t xml:space="preserve"> 5, OIB  97166057197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1440AE">
      <w:r w:rsidRPr="00E85BA1">
        <w:rPr>
          <w:b/>
        </w:rPr>
        <w:t xml:space="preserve">I </w:t>
      </w:r>
      <w:r>
        <w:tab/>
        <w:t>Za</w:t>
      </w:r>
      <w:r w:rsidR="002C3168">
        <w:t xml:space="preserve"> dužnika </w:t>
      </w:r>
      <w:r w:rsidR="002C3168" w:rsidRPr="002C3168">
        <w:t xml:space="preserve"> </w:t>
      </w:r>
      <w:r w:rsidR="002C3168">
        <w:t xml:space="preserve">ALFA SERVISI  d.o.o., za trgovinu i usluge,  iz Zagreba,  Mladena </w:t>
      </w:r>
      <w:proofErr w:type="spellStart"/>
      <w:r w:rsidR="002C3168">
        <w:t>Vodićke</w:t>
      </w:r>
      <w:proofErr w:type="spellEnd"/>
      <w:r w:rsidR="002C3168">
        <w:t xml:space="preserve"> 5, OIB  97166057197. </w:t>
      </w:r>
    </w:p>
    <w:p w:rsidRDefault="003E52A8" w:rsidP="009C5627" w:rsidR="003E52A8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3E52A8">
        <w:t xml:space="preserve"> </w:t>
      </w:r>
      <w:r w:rsidR="002C3168">
        <w:t xml:space="preserve">20. 611,48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A1DB3"/>
    <w:rsid w:val="001D2FE6"/>
    <w:rsid w:val="00206D4B"/>
    <w:rsid w:val="00274EF3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92D04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24689"/>
    <w:rsid w:val="00E674A2"/>
    <w:rsid w:val="00E7117C"/>
    <w:rsid w:val="00E85BA1"/>
    <w:rsid w:val="00EB6D67"/>
    <w:rsid w:val="00ED3EE5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SERVISI d.o.o. zastupanog po punomoćniku Saša Krščanski</izvorni_sadrzaj>
    <derivirana_varijabla naziv="DomainObject.Predmet.ProtustrankaFormated_1">  ALFA SERVISI d.o.o. zastupanog po punomoćniku Saša Krščanski</derivirana_varijabla>
  </DomainObject.Predmet.ProtustrankaFormated>
  <DomainObject.Predmet.ProtustrankaFormatedOIB>
    <izvorni_sadrzaj>  ALFA SERVISI d.o.o., OIB 97166057197 zastupanog po punomoćniku Saša Krščanski</izvorni_sadrzaj>
    <derivirana_varijabla naziv="DomainObject.Predmet.ProtustrankaFormatedOIB_1">  ALFA SERVISI d.o.o., OIB 97166057197 zastupanog po punomoćniku Saša Krščanski</derivirana_varijabla>
  </DomainObject.Predmet.ProtustrankaFormatedOIB>
  <DomainObject.Predmet.ProtustrankaFormatedWithAdress>
    <izvorni_sadrzaj> ALFA SERVISI d.o.o., Mladena Vodićke 5, 10000 Zagreb zastupanog po punomoćniku Saša Krščanski</izvorni_sadrzaj>
    <derivirana_varijabla naziv="DomainObject.Predmet.ProtustrankaFormatedWithAdress_1"> ALFA SERVISI d.o.o., Mladena Vodićke 5, 10000 Zagreb zastupanog po punomoćniku Saša Krščanski</derivirana_varijabla>
  </DomainObject.Predmet.ProtustrankaFormatedWithAdress>
  <DomainObject.Predmet.ProtustrankaFormatedWithAdressOIB>
    <izvorni_sadrzaj> ALFA SERVISI d.o.o., OIB 97166057197, Mladena Vodićke 5, 10000 Zagreb zastupanog po punomoćniku Saša Krščanski</izvorni_sadrzaj>
    <derivirana_varijabla naziv="DomainObject.Predmet.ProtustrankaFormatedWithAdressOIB_1"> ALFA SERVISI d.o.o., OIB 97166057197, Mladena Vodićke 5, 10000 Zagreb zastupanog po punomoćniku Saša Krščanski</derivirana_varijabla>
  </DomainObject.Predmet.ProtustrankaFormatedWithAdressOIB>
  <DomainObject.Predmet.ProtustrankaWithAdress>
    <izvorni_sadrzaj>ALFA SERVISI d.o.o. Mladena Vodićke 5, 10000 Zagreb</izvorni_sadrzaj>
    <derivirana_varijabla naziv="DomainObject.Predmet.ProtustrankaWithAdress_1">ALFA SERVISI d.o.o. Mladena Vodićke 5, 10000 Zagreb</derivirana_varijabla>
  </DomainObject.Predmet.ProtustrankaWithAdress>
  <DomainObject.Predmet.ProtustrankaWithAdressOIB>
    <izvorni_sadrzaj>ALFA SERVISI d.o.o., OIB 97166057197, Mladena Vodićke 5, 10000 Zagreb</izvorni_sadrzaj>
    <derivirana_varijabla naziv="DomainObject.Predmet.ProtustrankaWithAdressOIB_1">ALFA SERVISI d.o.o., OIB 97166057197, Mladena Vodićke 5, 10000 Zagreb</derivirana_varijabla>
  </DomainObject.Predmet.ProtustrankaWithAdressOIB>
  <DomainObject.Predmet.ProtustrankaNazivFormated>
    <izvorni_sadrzaj>ALFA SERVISI d.o.o.</izvorni_sadrzaj>
    <derivirana_varijabla naziv="DomainObject.Predmet.ProtustrankaNazivFormated_1">ALFA SERVISI d.o.o.</derivirana_varijabla>
  </DomainObject.Predmet.ProtustrankaNazivFormated>
  <DomainObject.Predmet.ProtustrankaNazivFormatedOIB>
    <izvorni_sadrzaj>ALFA SERVISI d.o.o., OIB 97166057197</izvorni_sadrzaj>
    <derivirana_varijabla naziv="DomainObject.Predmet.ProtustrankaNazivFormatedOIB_1">ALFA SERVISI d.o.o., OIB 97166057197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SERVISI d.o.o. zastupanog po punomoćniku Saša Krščanski</item>
    </izvorni_sadrzaj>
    <derivirana_varijabla naziv="DomainObject.Predmet.ProtuStrankaListFormated_1">
      <item>ALFA SERVISI d.o.o. zastupanog po punomoćniku Saša Krščanski</item>
    </derivirana_varijabla>
  </DomainObject.Predmet.ProtuStrankaListFormated>
  <DomainObject.Predmet.ProtuStrankaListFormatedOIB>
    <izvorni_sadrzaj>
      <item>ALFA SERVISI d.o.o., OIB 97166057197 zastupanog po punomoćniku Saša Krščanski</item>
    </izvorni_sadrzaj>
    <derivirana_varijabla naziv="DomainObject.Predmet.ProtuStrankaListFormatedOIB_1">
      <item>ALFA SERVISI d.o.o., OIB 97166057197 zastupanog po punomoćniku Saša Krščanski</item>
    </derivirana_varijabla>
  </DomainObject.Predmet.ProtuStrankaListFormatedOIB>
  <DomainObject.Predmet.ProtuStrankaListFormatedWithAdress>
    <izvorni_sadrzaj>
      <item>ALFA SERVISI d.o.o., Mladena Vodićke 5, 10000 Zagreb zastupanog po punomoćniku Saša Krščanski</item>
    </izvorni_sadrzaj>
    <derivirana_varijabla naziv="DomainObject.Predmet.ProtuStrankaListFormatedWithAdress_1">
      <item>ALFA SERVISI d.o.o., Mladena Vodićke 5, 10000 Zagreb zastupanog po punomoćniku Saša Krščanski</item>
    </derivirana_varijabla>
  </DomainObject.Predmet.ProtuStrankaListFormatedWithAdress>
  <DomainObject.Predmet.ProtuStrankaListFormatedWithAdressOIB>
    <izvorni_sadrzaj>
      <item>ALFA SERVISI d.o.o., OIB 97166057197, Mladena Vodićke 5, 10000 Zagreb zastupanog po punomoćniku Saša Krščanski</item>
    </izvorni_sadrzaj>
    <derivirana_varijabla naziv="DomainObject.Predmet.ProtuStrankaListFormatedWithAdressOIB_1">
      <item>ALFA SERVISI d.o.o., OIB 97166057197, Mladena Vodićke 5, 10000 Zagreb zastupanog po punomoćniku Saša Krščanski</item>
    </derivirana_varijabla>
  </DomainObject.Predmet.ProtuStrankaListFormatedWithAdressOIB>
  <DomainObject.Predmet.ProtuStrankaListNazivFormated>
    <izvorni_sadrzaj>
      <item>ALFA SERVISI d.o.o.</item>
    </izvorni_sadrzaj>
    <derivirana_varijabla naziv="DomainObject.Predmet.ProtuStrankaListNazivFormated_1">
      <item>ALFA SERVISI d.o.o.</item>
    </derivirana_varijabla>
  </DomainObject.Predmet.ProtuStrankaListNazivFormated>
  <DomainObject.Predmet.ProtuStrankaListNazivFormatedOIB>
    <izvorni_sadrzaj>
      <item>ALFA SERVISI d.o.o., OIB 97166057197</item>
    </izvorni_sadrzaj>
    <derivirana_varijabla naziv="DomainObject.Predmet.ProtuStrankaListNazivFormatedOIB_1">
      <item>ALFA SERVISI d.o.o., OIB 97166057197</item>
    </derivirana_varijabla>
  </DomainObject.Predmet.ProtuStrankaListNazivFormatedOIB>
  <DomainObject.Predmet.OstaliListFormated>
    <izvorni_sadrzaj>
      <item>Saša Krščanski punomoćnik sudionika u postupku ALFA SERVISI d.o.o.</item>
    </izvorni_sadrzaj>
    <derivirana_varijabla naziv="DomainObject.Predmet.OstaliListFormated_1">
      <item>Saša Krščanski punomoćnik sudionika u postupku ALFA SERVISI d.o.o.</item>
    </derivirana_varijabla>
  </DomainObject.Predmet.OstaliListFormated>
  <DomainObject.Predmet.OstaliListFormatedOIB>
    <izvorni_sadrzaj>
      <item>Saša Krščanski, OIB 76112512570 punomoćnik sudionika u postupku ALFA SERVISI d.o.o.</item>
    </izvorni_sadrzaj>
    <derivirana_varijabla naziv="DomainObject.Predmet.OstaliListFormatedOIB_1">
      <item>Saša Krščanski, OIB 76112512570 punomoćnik sudionika u postupku ALFA SERVISI d.o.o.</item>
    </derivirana_varijabla>
  </DomainObject.Predmet.OstaliListFormatedOIB>
  <DomainObject.Predmet.OstaliListFormatedWithAdress>
    <izvorni_sadrzaj>
      <item>Saša Krščanski, Splitska 24, 10410 Velika Gorica punomoćnik sudionika u postupku ALFA SERVISI d.o.o.</item>
    </izvorni_sadrzaj>
    <derivirana_varijabla naziv="DomainObject.Predmet.OstaliListFormatedWithAdress_1">
      <item>Saša Krščanski, Splitska 24, 10410 Velika Gorica punomoćnik sudionika u postupku ALFA SERVISI d.o.o.</item>
    </derivirana_varijabla>
  </DomainObject.Predmet.OstaliListFormatedWithAdress>
  <DomainObject.Predmet.OstaliListFormatedWithAdressOIB>
    <izvorni_sadrzaj>
      <item>Saša Krščanski, OIB 76112512570, Splitska 24, 10410 Velika Gorica punomoćnik sudionika u postupku ALFA SERVISI d.o.o.</item>
    </izvorni_sadrzaj>
    <derivirana_varijabla naziv="DomainObject.Predmet.OstaliListFormatedWithAdressOIB_1">
      <item>Saša Krščanski, OIB 76112512570, Splitska 24, 10410 Velika Gorica punomoćnik sudionika u postupku ALFA SERVISI d.o.o.</item>
    </derivirana_varijabla>
  </DomainObject.Predmet.OstaliListFormatedWithAdressOIB>
  <DomainObject.Predmet.OstaliListNazivFormated>
    <izvorni_sadrzaj>
      <item>Saša Krščanski</item>
    </izvorni_sadrzaj>
    <derivirana_varijabla naziv="DomainObject.Predmet.OstaliListNazivFormated_1">
      <item>Saša Krščanski</item>
    </derivirana_varijabla>
  </DomainObject.Predmet.OstaliListNazivFormated>
  <DomainObject.Predmet.OstaliListNazivFormatedOIB>
    <izvorni_sadrzaj>
      <item>Saša Krščanski, OIB 76112512570</item>
    </izvorni_sadrzaj>
    <derivirana_varijabla naziv="DomainObject.Predmet.OstaliListNazivFormatedOIB_1">
      <item>Saša Krščanski, OIB 76112512570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SERVISI d.o.o.</izvorni_sadrzaj>
    <derivirana_varijabla naziv="DomainObject.Predmet.ProtustrankaIDrugi_1">ALFA SERVISI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SERVISI d.o.o., OIB 97166057197, Mladena Vodićke 5, 10000 Zagreb</izvorni_sadrzaj>
    <derivirana_varijabla naziv="DomainObject.Predmet.ProtustrankaIDrugiAdressOIB_1">ALFA SERVISI d.o.o., OIB 97166057197, Mladena Vodićke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SERVISI d.o.o.</item>
      <item>Saša Krščanski</item>
    </izvorni_sadrzaj>
    <derivirana_varijabla naziv="DomainObject.Predmet.SudioniciListNaziv_1">
      <item>FINA Regionalni centar Zagreb</item>
      <item>ALFA SERVISI d.o.o.</item>
      <item>Saša Krščanski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SERVISI d.o.o., OIB 97166057197, Mladena Vodićke 5,10000 Zagreb</item>
      <item>Saša Krščanski, OIB 76112512570, Splitska 24,10410 Velika Gorica</item>
    </izvorni_sadrzaj>
    <derivirana_varijabla naziv="DomainObject.Predmet.SudioniciListAdressOIB_1">
      <item>FINA Regionalni centar Zagreb, OIB 85821130368, Trg svibanjskih žrtava 1995. br. 1,10000 Zagreb</item>
      <item>ALFA SERVISI d.o.o., OIB 97166057197, Mladena Vodićke 5,10000 Zagreb</item>
      <item>Saša Krščanski, OIB 76112512570, Splitska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97166057197</item>
      <item>, OIB 76112512570</item>
    </izvorni_sadrzaj>
    <derivirana_varijabla naziv="DomainObject.Predmet.SudioniciListNazivOIB_1">
      <item>, OIB 85821130368</item>
      <item>, OIB 97166057197</item>
      <item>, OIB 76112512570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1380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2017-03-09T10:09:00Z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