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6d26" w14:paraId="bd36d26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1D2985">
        <w:t>4125/16-16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D21820">
        <w:rPr>
          <w:lang w:val="pt-BR"/>
        </w:rPr>
        <w:t xml:space="preserve">dužnikom </w:t>
      </w:r>
      <w:r w:rsidR="001D2985">
        <w:rPr>
          <w:lang w:val="pt-BR"/>
        </w:rPr>
        <w:t>TRGOVINA MAŠA d.o.o., OIB: 03126607154, Zagreb, Drage Gervaisa 38</w:t>
      </w:r>
      <w:r>
        <w:rPr>
          <w:lang w:val="pt-BR"/>
        </w:rPr>
        <w:t xml:space="preserve">, </w:t>
      </w:r>
      <w:r w:rsidR="00D21820">
        <w:rPr>
          <w:lang w:val="pt-BR"/>
        </w:rPr>
        <w:t>5. siječnja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1D2985">
        <w:rPr>
          <w:lang w:val="pt-BR"/>
        </w:rPr>
        <w:t>TRGOVINA MAŠA d.o.o., OIB: 03126607154, Zagreb, Drage Gervaisa 38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1D2985">
        <w:t>4125</w:t>
      </w:r>
      <w:r w:rsidR="007423C7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1D2985">
        <w:rPr>
          <w:lang w:val="pt-BR"/>
        </w:rPr>
        <w:t>TRGOVINA MAŠA d.o.o., OIB: 03126607154, Zagreb, Drage Gervaisa 38</w:t>
      </w:r>
      <w:r w:rsidR="001C0F56" w:rsidRPr="00773B74">
        <w:t>,</w:t>
      </w:r>
      <w:r w:rsidR="001C0F56">
        <w:t xml:space="preserve"> </w:t>
      </w:r>
      <w:r>
        <w:rPr>
          <w:lang w:val="pt-BR"/>
        </w:rPr>
        <w:t xml:space="preserve">na temelju čl. 444. stavka 2. Stečajnog zakona </w:t>
      </w:r>
      <w:r w:rsidRPr="00070D63">
        <w:t>(„Narodne novine“ broj 71/15, dalje: SZ)</w:t>
      </w:r>
      <w:r>
        <w:t>.</w:t>
      </w:r>
    </w:p>
    <w:p w:rsidRDefault="001D2985" w:rsidP="001D2985" w:rsidR="001D2985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 xml:space="preserve">331 </w:t>
      </w:r>
      <w:r w:rsidRPr="00CA1A6F">
        <w:t xml:space="preserve">dana, u ukupnom iznosu od </w:t>
      </w:r>
      <w:r>
        <w:t>8.603,74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C0F56" w:rsidP="001C0F56" w:rsidR="001C0F56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1D2985">
        <w:t>20</w:t>
      </w:r>
      <w:r w:rsidR="001C0F56">
        <w:t>. rujna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 xml:space="preserve">m je pozvan na </w:t>
      </w:r>
      <w:r w:rsidR="00AE38B1">
        <w:lastRenderedPageBreak/>
        <w:t>ročište</w:t>
      </w:r>
      <w:r w:rsidR="00761082" w:rsidRPr="0065182A">
        <w:t xml:space="preserve"> </w:t>
      </w:r>
      <w:r w:rsidR="00775AEC">
        <w:t>18</w:t>
      </w:r>
      <w:r w:rsidR="001C0F56">
        <w:t>. listopada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7423C7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7423C7" w:rsidR="007423C7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775AEC">
        <w:t>18</w:t>
      </w:r>
      <w:r w:rsidR="00BB3464">
        <w:t>. listopada</w:t>
      </w:r>
      <w:r w:rsidR="00B215A9">
        <w:t xml:space="preserve"> </w:t>
      </w:r>
      <w:r>
        <w:t xml:space="preserve">2017. nije vlasnik nekretnina (list </w:t>
      </w:r>
      <w:r w:rsidR="001D2985">
        <w:t>37</w:t>
      </w:r>
      <w:r w:rsidR="006E1164">
        <w:t xml:space="preserve"> </w:t>
      </w:r>
      <w:r>
        <w:t>spisa).</w:t>
      </w:r>
    </w:p>
    <w:p w:rsidRDefault="00AE38B1" w:rsidP="00D7592B" w:rsidR="00D7592B">
      <w:pPr>
        <w:ind w:firstLine="708"/>
        <w:jc w:val="both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775AEC">
        <w:t>Zagrebačka</w:t>
      </w:r>
      <w:r w:rsidR="00EA3C29">
        <w:t xml:space="preserve">, </w:t>
      </w:r>
      <w:r w:rsidR="00775AEC">
        <w:t>od 03</w:t>
      </w:r>
      <w:r w:rsidRPr="00350BA2">
        <w:t xml:space="preserve">. </w:t>
      </w:r>
      <w:r w:rsidR="00C86F5F">
        <w:t>studenoga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1D2985">
        <w:t>39</w:t>
      </w:r>
      <w:r w:rsidRPr="00350BA2">
        <w:t xml:space="preserve"> spisa) iz kojeg proizlazi da dužnik nije evidentiran kao vlasnik vozila. </w:t>
      </w:r>
    </w:p>
    <w:p w:rsidRDefault="00D7592B" w:rsidP="00D7592B" w:rsidR="00D7592B">
      <w:pPr>
        <w:ind w:firstLine="708"/>
        <w:jc w:val="both"/>
      </w:pPr>
      <w:r>
        <w:t>Uvidom u dopis FINE od 07. srpnja 2017. (list 8 spisa) utvrđeno je da dužnik na dan 07. srpnja 2017. u Očevidniku redoslijeda osnova za plaćanje imao neizvršene osnove za plaćanje u neprekinutom razdoblju od 1005 dana u ukupnom iznosu od 63.931,55 kn.</w:t>
      </w:r>
    </w:p>
    <w:p w:rsidRDefault="00D7592B" w:rsidP="00D7592B" w:rsidR="00D7592B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B215A9" w:rsidP="00AE38B1" w:rsidR="00AE38B1" w:rsidRPr="00350BA2">
      <w:pPr>
        <w:jc w:val="both"/>
      </w:pPr>
      <w:r>
        <w:tab/>
      </w:r>
      <w:r w:rsidR="00B77DE0">
        <w:t xml:space="preserve"> </w:t>
      </w:r>
      <w:r w:rsidR="00AE38B1" w:rsidRPr="00350BA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D21820">
        <w:t>5. siječnja 2018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283588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283588" w:rsidP="007B64C7" w:rsidR="00283588">
      <w:pPr>
        <w:ind w:firstLine="708" w:left="3540"/>
        <w:jc w:val="right"/>
      </w:pPr>
      <w:r>
        <w:t>Za točnost otpravka-ovlašteni službenik:</w:t>
      </w:r>
    </w:p>
    <w:p w:rsidRDefault="00283588" w:rsidP="007B64C7" w:rsidR="00283588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283588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1D2985">
          <w:rPr>
            <w:sz w:val="24"/>
          </w:rPr>
          <w:t>4125</w:t>
        </w:r>
        <w:r w:rsidR="007D2411">
          <w:rPr>
            <w:sz w:val="24"/>
          </w:rPr>
          <w:t>/16-</w:t>
        </w:r>
        <w:r w:rsidR="001D2985">
          <w:rPr>
            <w:sz w:val="24"/>
          </w:rPr>
          <w:t>16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0F56"/>
    <w:rsid w:val="001C212D"/>
    <w:rsid w:val="001D2985"/>
    <w:rsid w:val="001F52E0"/>
    <w:rsid w:val="0021298E"/>
    <w:rsid w:val="00260C00"/>
    <w:rsid w:val="002817DE"/>
    <w:rsid w:val="00283588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423C7"/>
    <w:rsid w:val="00754CF2"/>
    <w:rsid w:val="00761082"/>
    <w:rsid w:val="00775AEC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77DE0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86F5F"/>
    <w:rsid w:val="00C90682"/>
    <w:rsid w:val="00D21820"/>
    <w:rsid w:val="00D24310"/>
    <w:rsid w:val="00D346E6"/>
    <w:rsid w:val="00D62EBE"/>
    <w:rsid w:val="00D677F7"/>
    <w:rsid w:val="00D7592B"/>
    <w:rsid w:val="00D803A5"/>
    <w:rsid w:val="00DE0F86"/>
    <w:rsid w:val="00E0682D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4125</izvorni_sadrzaj>
    <derivirana_varijabla naziv="DomainObject.Predmet.Broj_1">4125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St-4125/2016</izvorni_sadrzaj>
    <derivirana_varijabla naziv="DomainObject.Predmet.OznakaBroj_1">St-4125/2016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MAŠA d.o.o. zastupanog po punomoćniku Maša Pavleković</izvorni_sadrzaj>
    <derivirana_varijabla naziv="DomainObject.Predmet.ProtustrankaFormated_1">  TRGOVINA MAŠA d.o.o. zastupanog po punomoćniku Maša Pavleković</derivirana_varijabla>
  </DomainObject.Predmet.ProtustrankaFormated>
  <DomainObject.Predmet.ProtustrankaFormatedOIB>
    <izvorni_sadrzaj>  TRGOVINA MAŠA d.o.o., OIB 03126607154 zastupanog po punomoćniku Maša Pavleković</izvorni_sadrzaj>
    <derivirana_varijabla naziv="DomainObject.Predmet.ProtustrankaFormatedOIB_1">  TRGOVINA MAŠA d.o.o., OIB 03126607154 zastupanog po punomoćniku Maša Pavleković</derivirana_varijabla>
  </DomainObject.Predmet.ProtustrankaFormatedOIB>
  <DomainObject.Predmet.ProtustrankaFormatedWithAdress>
    <izvorni_sadrzaj> TRGOVINA MAŠA d.o.o., Drage Gervaisa 38, 10000 Zagreb zastupanog po punomoćniku Maša Pavleković</izvorni_sadrzaj>
    <derivirana_varijabla naziv="DomainObject.Predmet.ProtustrankaFormatedWithAdress_1"> TRGOVINA MAŠA d.o.o., Drage Gervaisa 38, 10000 Zagreb zastupanog po punomoćniku Maša Pavleković</derivirana_varijabla>
  </DomainObject.Predmet.ProtustrankaFormatedWithAdress>
  <DomainObject.Predmet.ProtustrankaFormatedWithAdressOIB>
    <izvorni_sadrzaj> TRGOVINA MAŠA d.o.o., OIB 03126607154, Drage Gervaisa 38, 10000 Zagreb zastupanog po punomoćniku Maša Pavleković</izvorni_sadrzaj>
    <derivirana_varijabla naziv="DomainObject.Predmet.ProtustrankaFormatedWithAdressOIB_1"> TRGOVINA MAŠA d.o.o., OIB 03126607154, Drage Gervaisa 38, 10000 Zagreb zastupanog po punomoćniku Maša Pavleković</derivirana_varijabla>
  </DomainObject.Predmet.ProtustrankaFormatedWithAdressOIB>
  <DomainObject.Predmet.ProtustrankaWithAdress>
    <izvorni_sadrzaj>TRGOVINA MAŠA d.o.o. Drage Gervaisa 38, 10000 Zagreb</izvorni_sadrzaj>
    <derivirana_varijabla naziv="DomainObject.Predmet.ProtustrankaWithAdress_1">TRGOVINA MAŠA d.o.o. Drage Gervaisa 38, 10000 Zagreb</derivirana_varijabla>
  </DomainObject.Predmet.ProtustrankaWithAdress>
  <DomainObject.Predmet.ProtustrankaWithAdressOIB>
    <izvorni_sadrzaj>TRGOVINA MAŠA d.o.o., OIB 03126607154, Drage Gervaisa 38, 10000 Zagreb</izvorni_sadrzaj>
    <derivirana_varijabla naziv="DomainObject.Predmet.ProtustrankaWithAdressOIB_1">TRGOVINA MAŠA d.o.o., OIB 03126607154, Drage Gervaisa 38, 10000 Zagreb</derivirana_varijabla>
  </DomainObject.Predmet.ProtustrankaWithAdressOIB>
  <DomainObject.Predmet.ProtustrankaNazivFormated>
    <izvorni_sadrzaj>TRGOVINA MAŠA d.o.o.</izvorni_sadrzaj>
    <derivirana_varijabla naziv="DomainObject.Predmet.ProtustrankaNazivFormated_1">TRGOVINA MAŠA d.o.o.</derivirana_varijabla>
  </DomainObject.Predmet.ProtustrankaNazivFormated>
  <DomainObject.Predmet.ProtustrankaNazivFormatedOIB>
    <izvorni_sadrzaj>TRGOVINA MAŠA d.o.o., OIB 03126607154</izvorni_sadrzaj>
    <derivirana_varijabla naziv="DomainObject.Predmet.ProtustrankaNazivFormatedOIB_1">TRGOVINA MAŠA d.o.o., OIB 03126607154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Maša Pavleković</izvorni_sadrzaj>
    <derivirana_varijabla naziv="DomainObject.Predmet.StrankaFormated_1">  FINA Regionalni centar Zagreb; Maša Pavleković</derivirana_varijabla>
  </DomainObject.Predmet.StrankaFormated>
  <DomainObject.Predmet.StrankaFormatedOIB>
    <izvorni_sadrzaj>  FINA Regionalni centar Zagreb, OIB 85821130368; Maša Pavleković, OIB 95261877895</izvorni_sadrzaj>
    <derivirana_varijabla naziv="DomainObject.Predmet.StrankaFormatedOIB_1">  FINA Regionalni centar Zagreb, OIB 85821130368; Maša Pavleković, OIB 95261877895</derivirana_varijabla>
  </DomainObject.Predmet.StrankaFormatedOIB>
  <DomainObject.Predmet.StrankaFormatedWithAdress>
    <izvorni_sadrzaj> FINA Regionalni centar Zagreb, Trg svibanjskih žrtava 1995. br. 1, 10000 Zagreb; Maša Pavleković, Rogovske Opatije 50, 23210 Sveti Filip I Jakov</izvorni_sadrzaj>
    <derivirana_varijabla naziv="DomainObject.Predmet.StrankaFormatedWithAdress_1"> FINA Regionalni centar Zagreb, Trg svibanjskih žrtava 1995. br. 1, 10000 Zagreb; Maša Pavleković, Rogovske Opatije 50, 23210 Sveti Filip I Jakov</derivirana_varijabla>
  </DomainObject.Predmet.StrankaFormatedWithAdress>
  <DomainObject.Predmet.StrankaFormatedWithAdressOIB>
    <izvorni_sadrzaj> FINA Regionalni centar Zagreb, OIB 85821130368, Trg svibanjskih žrtava 1995. br. 1, 10000 Zagreb; Maša Pavleković, OIB 95261877895, Rogovske Opatije 50, 23210 Sveti Filip I Jakov</izvorni_sadrzaj>
    <derivirana_varijabla naziv="DomainObject.Predmet.StrankaFormatedWithAdressOIB_1"> FINA Regionalni centar Zagreb, OIB 85821130368, Trg svibanjskih žrtava 1995. br. 1, 10000 Zagreb; Maša Pavleković, OIB 95261877895, Rogovske Opatije 50, 23210 Sveti Filip I Jakov</derivirana_varijabla>
  </DomainObject.Predmet.StrankaFormatedWithAdressOIB>
  <DomainObject.Predmet.StrankaWithAdress>
    <izvorni_sadrzaj>FINA Regionalni centar Zagreb Trg svibanjskih žrtava 1995. br. 1,10000 Zagreb,Maša Pavleković Rogovske Opatije 50,23210 Sveti Filip I Jakov</izvorni_sadrzaj>
    <derivirana_varijabla naziv="DomainObject.Predmet.StrankaWithAdress_1">FINA Regionalni centar Zagreb Trg svibanjskih žrtava 1995. br. 1,10000 Zagreb,Maša Pavleković Rogovske Opatije 50,23210 Sveti Filip I Jakov</derivirana_varijabla>
  </DomainObject.Predmet.StrankaWithAdress>
  <DomainObject.Predmet.StrankaWithAdressOIB>
    <izvorni_sadrzaj>FINA Regionalni centar Zagreb, OIB 85821130368, Trg svibanjskih žrtava 1995. br. 1,10000 Zagreb,Maša Pavleković, OIB 95261877895, Rogovske Opatije 50,23210 Sveti Filip I Jakov</izvorni_sadrzaj>
    <derivirana_varijabla naziv="DomainObject.Predmet.StrankaWithAdressOIB_1">FINA Regionalni centar Zagreb, OIB 85821130368, Trg svibanjskih žrtava 1995. br. 1,10000 Zagreb,Maša Pavleković, OIB 95261877895, Rogovske Opatije 50,23210 Sveti Filip I Jakov</derivirana_varijabla>
  </DomainObject.Predmet.StrankaWithAdressOIB>
  <DomainObject.Predmet.StrankaNazivFormated>
    <izvorni_sadrzaj>FINA Regionalni centar Zagreb,Maša Pavleković</izvorni_sadrzaj>
    <derivirana_varijabla naziv="DomainObject.Predmet.StrankaNazivFormated_1">FINA Regionalni centar Zagreb,Maša Pavleković</derivirana_varijabla>
  </DomainObject.Predmet.StrankaNazivFormated>
  <DomainObject.Predmet.StrankaNazivFormatedOIB>
    <izvorni_sadrzaj>FINA Regionalni centar Zagreb, OIB 85821130368,Maša Pavleković, OIB 95261877895</izvorni_sadrzaj>
    <derivirana_varijabla naziv="DomainObject.Predmet.StrankaNazivFormatedOIB_1">FINA Regionalni centar Zagreb, OIB 85821130368,Maša Pavleković, OIB 95261877895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Maša Pavleković</item>
    </izvorni_sadrzaj>
    <derivirana_varijabla naziv="DomainObject.Predmet.StrankaListFormated_1">
      <item>FINA Regionalni centar Zagreb</item>
      <item>Maša Pavleković</item>
    </derivirana_varijabla>
  </DomainObject.Predmet.StrankaListFormated>
  <DomainObject.Predmet.StrankaListFormatedOIB>
    <izvorni_sadrzaj>
      <item>FINA Regionalni centar Zagreb, OIB 85821130368</item>
      <item>Maša Pavleković, OIB 95261877895</item>
    </izvorni_sadrzaj>
    <derivirana_varijabla naziv="DomainObject.Predmet.StrankaListFormatedOIB_1">
      <item>FINA Regionalni centar Zagreb, OIB 85821130368</item>
      <item>Maša Pavleković, OIB 95261877895</item>
    </derivirana_varijabla>
  </DomainObject.Predmet.StrankaListFormatedOIB>
  <DomainObject.Predmet.StrankaListFormatedWithAdress>
    <izvorni_sadrzaj>
      <item>FINA Regionalni centar Zagreb, Trg svibanjskih žrtava 1995. br. 1, 10000 Zagreb</item>
      <item>Maša Pavleković, Rogovske Opatije 50, 23210 Sveti Filip I Jakov</item>
    </izvorni_sadrzaj>
    <derivirana_varijabla naziv="DomainObject.Predmet.StrankaListFormatedWithAdress_1">
      <item>FINA Regionalni centar Zagreb, Trg svibanjskih žrtava 1995. br. 1, 10000 Zagreb</item>
      <item>Maša Pavleković, Rogovske Opatije 50, 23210 Sveti Filip I Jakov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Maša Pavleković, OIB 95261877895, Rogovske Opatije 50, 23210 Sveti Filip I Jakov</item>
    </izvorni_sadrzaj>
    <derivirana_varijabla naziv="DomainObject.Predmet.StrankaListFormatedWithAdressOIB_1">
      <item>FINA Regionalni centar Zagreb, OIB 85821130368, Trg svibanjskih žrtava 1995. br. 1, 10000 Zagreb</item>
      <item>Maša Pavleković, OIB 95261877895, Rogovske Opatije 50, 23210 Sveti Filip I Jakov</item>
    </derivirana_varijabla>
  </DomainObject.Predmet.StrankaListFormatedWithAdressOIB>
  <DomainObject.Predmet.StrankaListNazivFormated>
    <izvorni_sadrzaj>
      <item>FINA Regionalni centar Zagreb</item>
      <item>Maša Pavleković</item>
    </izvorni_sadrzaj>
    <derivirana_varijabla naziv="DomainObject.Predmet.StrankaListNazivFormated_1">
      <item>FINA Regionalni centar Zagreb</item>
      <item>Maša Pavleković</item>
    </derivirana_varijabla>
  </DomainObject.Predmet.StrankaListNazivFormated>
  <DomainObject.Predmet.StrankaListNazivFormatedOIB>
    <izvorni_sadrzaj>
      <item>FINA Regionalni centar Zagreb, OIB 85821130368</item>
      <item>Maša Pavleković, OIB 95261877895</item>
    </izvorni_sadrzaj>
    <derivirana_varijabla naziv="DomainObject.Predmet.StrankaListNazivFormatedOIB_1">
      <item>FINA Regionalni centar Zagreb, OIB 85821130368</item>
      <item>Maša Pavleković, OIB 95261877895</item>
    </derivirana_varijabla>
  </DomainObject.Predmet.StrankaListNazivFormatedOIB>
  <DomainObject.Predmet.ProtuStrankaListFormated>
    <izvorni_sadrzaj>
      <item>TRGOVINA MAŠA d.o.o. zastupanog po punomoćniku Maša Pavleković</item>
    </izvorni_sadrzaj>
    <derivirana_varijabla naziv="DomainObject.Predmet.ProtuStrankaListFormated_1">
      <item>TRGOVINA MAŠA d.o.o. zastupanog po punomoćniku Maša Pavleković</item>
    </derivirana_varijabla>
  </DomainObject.Predmet.ProtuStrankaListFormated>
  <DomainObject.Predmet.ProtuStrankaListFormatedOIB>
    <izvorni_sadrzaj>
      <item>TRGOVINA MAŠA d.o.o., OIB 03126607154 zastupanog po punomoćniku Maša Pavleković</item>
    </izvorni_sadrzaj>
    <derivirana_varijabla naziv="DomainObject.Predmet.ProtuStrankaListFormatedOIB_1">
      <item>TRGOVINA MAŠA d.o.o., OIB 03126607154 zastupanog po punomoćniku Maša Pavleković</item>
    </derivirana_varijabla>
  </DomainObject.Predmet.ProtuStrankaListFormatedOIB>
  <DomainObject.Predmet.ProtuStrankaListFormatedWithAdress>
    <izvorni_sadrzaj>
      <item>TRGOVINA MAŠA d.o.o., Drage Gervaisa 38, 10000 Zagreb zastupanog po punomoćniku Maša Pavleković</item>
    </izvorni_sadrzaj>
    <derivirana_varijabla naziv="DomainObject.Predmet.ProtuStrankaListFormatedWithAdress_1">
      <item>TRGOVINA MAŠA d.o.o., Drage Gervaisa 38, 10000 Zagreb zastupanog po punomoćniku Maša Pavleković</item>
    </derivirana_varijabla>
  </DomainObject.Predmet.ProtuStrankaListFormatedWithAdress>
  <DomainObject.Predmet.ProtuStrankaListFormatedWithAdressOIB>
    <izvorni_sadrzaj>
      <item>TRGOVINA MAŠA d.o.o., OIB 03126607154, Drage Gervaisa 38, 10000 Zagreb zastupanog po punomoćniku Maša Pavleković</item>
    </izvorni_sadrzaj>
    <derivirana_varijabla naziv="DomainObject.Predmet.ProtuStrankaListFormatedWithAdressOIB_1">
      <item>TRGOVINA MAŠA d.o.o., OIB 03126607154, Drage Gervaisa 38, 10000 Zagreb zastupanog po punomoćniku Maša Pavleković</item>
    </derivirana_varijabla>
  </DomainObject.Predmet.ProtuStrankaListFormatedWithAdressOIB>
  <DomainObject.Predmet.ProtuStrankaListNazivFormated>
    <izvorni_sadrzaj>
      <item>TRGOVINA MAŠA d.o.o.</item>
    </izvorni_sadrzaj>
    <derivirana_varijabla naziv="DomainObject.Predmet.ProtuStrankaListNazivFormated_1">
      <item>TRGOVINA MAŠA d.o.o.</item>
    </derivirana_varijabla>
  </DomainObject.Predmet.ProtuStrankaListNazivFormated>
  <DomainObject.Predmet.ProtuStrankaListNazivFormatedOIB>
    <izvorni_sadrzaj>
      <item>TRGOVINA MAŠA d.o.o., OIB 03126607154</item>
    </izvorni_sadrzaj>
    <derivirana_varijabla naziv="DomainObject.Predmet.ProtuStrankaListNazivFormatedOIB_1">
      <item>TRGOVINA MAŠA d.o.o., OIB 03126607154</item>
    </derivirana_varijabla>
  </DomainObject.Predmet.ProtuStrankaListNazivFormatedOIB>
  <DomainObject.Predmet.OstaliListFormated>
    <izvorni_sadrzaj>
      <item>Maša Pavleković punomoćnik sudionika u postupku TRGOVINA MAŠA d.o.o.</item>
      <item>OTP banka Hrvatska dioničko društvo</item>
    </izvorni_sadrzaj>
    <derivirana_varijabla naziv="DomainObject.Predmet.OstaliListFormated_1">
      <item>Maša Pavleković punomoćnik sudionika u postupku TRGOVINA MAŠA d.o.o.</item>
      <item>OTP banka Hrvatska dioničko društvo</item>
    </derivirana_varijabla>
  </DomainObject.Predmet.OstaliListFormated>
  <DomainObject.Predmet.OstaliListFormatedOIB>
    <izvorni_sadrzaj>
      <item>Maša Pavleković, OIB 95261877895 punomoćnik sudionika u postupku TRGOVINA MAŠA d.o.o.</item>
      <item>OTP banka Hrvatska dioničko društvo, OIB 52508873833</item>
    </izvorni_sadrzaj>
    <derivirana_varijabla naziv="DomainObject.Predmet.OstaliListFormatedOIB_1">
      <item>Maša Pavleković, OIB 95261877895 punomoćnik sudionika u postupku TRGOVINA MAŠA d.o.o.</item>
      <item>OTP banka Hrvatska dioničko društvo, OIB 52508873833</item>
    </derivirana_varijabla>
  </DomainObject.Predmet.OstaliListFormatedOIB>
  <DomainObject.Predmet.OstaliListFormatedWithAdress>
    <izvorni_sadrzaj>
      <item>Maša Pavleković, Rogovske Opatije 50, 23210 Sveti Filip I Jakov punomoćnik sudionika u postupku TRGOVINA MAŠA d.o.o.</item>
      <item>OTP banka Hrvatska dioničko društvo, Ulica Domovinskog rata 3, 23000 Zadar</item>
    </izvorni_sadrzaj>
    <derivirana_varijabla naziv="DomainObject.Predmet.OstaliListFormatedWithAdress_1">
      <item>Maša Pavleković, Rogovske Opatije 50, 23210 Sveti Filip I Jakov punomoćnik sudionika u postupku TRGOVINA MAŠA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Maša Pavleković, OIB 95261877895, Rogovske Opatije 50, 23210 Sveti Filip I Jakov punomoćnik sudionika u postupku TRGOVINA MAŠA d.o.o.</item>
      <item>OTP banka Hrvatska dioničko društvo, OIB 52508873833, Ulica Domovinskog rata 3, 23000 Zadar</item>
    </izvorni_sadrzaj>
    <derivirana_varijabla naziv="DomainObject.Predmet.OstaliListFormatedWithAdressOIB_1">
      <item>Maša Pavleković, OIB 95261877895, Rogovske Opatije 50, 23210 Sveti Filip I Jakov punomoćnik sudionika u postupku TRGOVINA MAŠA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Maša Pavleković</item>
      <item>OTP banka Hrvatska dioničko društvo</item>
    </izvorni_sadrzaj>
    <derivirana_varijabla naziv="DomainObject.Predmet.OstaliListNazivFormated_1">
      <item>Maša Pavleković</item>
      <item>OTP banka Hrvatska dioničko društvo</item>
    </derivirana_varijabla>
  </DomainObject.Predmet.OstaliListNazivFormated>
  <DomainObject.Predmet.OstaliListNazivFormatedOIB>
    <izvorni_sadrzaj>
      <item>Maša Pavleković, OIB 95261877895</item>
      <item>OTP banka Hrvatska dioničko društvo, OIB 52508873833</item>
    </izvorni_sadrzaj>
    <derivirana_varijabla naziv="DomainObject.Predmet.OstaliListNazivFormatedOIB_1">
      <item>Maša Pavleković, OIB 95261877895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MAŠA d.o.o.</izvorni_sadrzaj>
    <derivirana_varijabla naziv="DomainObject.Predmet.ProtustrankaIDrugi_1">TRGOVINA MAŠA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MAŠA d.o.o., OIB 03126607154, Drage Gervaisa 38, 10000 Zagreb</izvorni_sadrzaj>
    <derivirana_varijabla naziv="DomainObject.Predmet.ProtustrankaIDrugiAdressOIB_1">TRGOVINA MAŠA d.o.o., OIB 03126607154, Drage Gervaisa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MAŠA d.o.o.</item>
      <item>Maša Pavleković</item>
      <item>OTP banka Hrvatska dioničko društvo</item>
      <item>Maša Pavleković</item>
    </izvorni_sadrzaj>
    <derivirana_varijabla naziv="DomainObject.Predmet.SudioniciListNaziv_1">
      <item>FINA Regionalni centar Zagreb</item>
      <item>TRGOVINA MAŠA d.o.o.</item>
      <item>Maša Pavleković</item>
      <item>OTP banka Hrvatska dioničko društvo</item>
      <item>Maša Pavleković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MAŠA d.o.o., OIB 03126607154, Drage Gervaisa 38,10000 Zagreb</item>
      <item>Maša Pavleković, OIB 95261877895, Rogovske Opatije 50,23210 Sveti Filip I Jakov</item>
      <item>OTP banka Hrvatska dioničko društvo, OIB 52508873833, Ulica Domovinskog rata 3,23000 Zadar</item>
      <item>Maša Pavleković, OIB 95261877895, Rogovske Opatije 50,23210 Sveti Filip I Jakov</item>
    </izvorni_sadrzaj>
    <derivirana_varijabla naziv="DomainObject.Predmet.SudioniciListAdressOIB_1">
      <item>FINA Regionalni centar Zagreb, OIB 85821130368, Trg svibanjskih žrtava 1995. br. 1,10000 Zagreb</item>
      <item>TRGOVINA MAŠA d.o.o., OIB 03126607154, Drage Gervaisa 38,10000 Zagreb</item>
      <item>Maša Pavleković, OIB 95261877895, Rogovske Opatije 50,23210 Sveti Filip I Jakov</item>
      <item>OTP banka Hrvatska dioničko društvo, OIB 52508873833, Ulica Domovinskog rata 3,23000 Zadar</item>
      <item>Maša Pavleković, OIB 95261877895, Rogovske Opatije 50,23210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03126607154</item>
      <item>, OIB 95261877895</item>
      <item>, OIB 52508873833</item>
      <item>, OIB 95261877895</item>
    </izvorni_sadrzaj>
    <derivirana_varijabla naziv="DomainObject.Predmet.SudioniciListNazivOIB_1">
      <item>, OIB 85821130368</item>
      <item>, OIB 03126607154</item>
      <item>, OIB 95261877895</item>
      <item>, OIB 52508873833</item>
      <item>, OIB 95261877895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E6D41-3735-4A70-A4C7-F159B64A2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4281</properties:Characters>
  <properties:Lines>89</properties:Lines>
  <properties:Paragraphs>29</properties:Paragraphs>
  <properties:TotalTime>130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2018-01-08T12:31:00Z</cp:lastPrinted>
  <dcterms:modified xmlns:xsi="http://www.w3.org/2001/XMLSchema-instance" xsi:type="dcterms:W3CDTF">2018-01-08T12:33:00Z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