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23b0" w14:paraId="c6b23b0" w:rsidRDefault="00C7702B" w:rsidP="00C907C8" w:rsidR="007F268F" w:rsidRPr="008122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5EBC" w:rsidRPr="00812262">
        <w:t xml:space="preserve">  </w:t>
      </w:r>
    </w:p>
    <w:p w:rsidRDefault="007F268F" w:rsidP="00C907C8" w:rsidR="007F268F" w:rsidRPr="00812262"/>
    <w:p w:rsidRDefault="007F268F" w:rsidP="00C907C8" w:rsidR="007F268F" w:rsidRPr="00812262"/>
    <w:p w:rsidRDefault="00812262" w:rsidP="00812262" w:rsidR="00812262" w:rsidRPr="00812262">
      <w:pPr>
        <w:jc w:val="both"/>
      </w:pPr>
      <w:r w:rsidRPr="00812262">
        <w:t>REPUBLIKA HRVATSKA</w:t>
      </w:r>
    </w:p>
    <w:p w:rsidRDefault="00812262" w:rsidP="00812262" w:rsidR="00812262" w:rsidRPr="00812262">
      <w:pPr>
        <w:jc w:val="both"/>
      </w:pPr>
      <w:r w:rsidRPr="00812262">
        <w:t xml:space="preserve">TRGOVAČKI SUD U ZAGREBU                                                               </w:t>
      </w:r>
    </w:p>
    <w:p w:rsidRDefault="00812262" w:rsidP="00812262" w:rsidR="00812262" w:rsidRPr="00812262">
      <w:pPr>
        <w:jc w:val="both"/>
      </w:pPr>
      <w:r w:rsidRPr="00812262">
        <w:t>Amruševa 2/II</w:t>
      </w:r>
    </w:p>
    <w:p w:rsidRDefault="00323FCE" w:rsidP="007C1328" w:rsidR="00323FCE">
      <w:pPr>
        <w:jc w:val="right"/>
        <w:rPr>
          <w:b/>
        </w:rPr>
      </w:pPr>
    </w:p>
    <w:p w:rsidRDefault="003001B3" w:rsidP="003001B3" w:rsidR="003001B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 w:rsidRPr="00482933">
        <w:t>40</w:t>
      </w:r>
      <w:proofErr w:type="spellEnd"/>
      <w:r w:rsidRPr="00482933">
        <w:t>.</w:t>
      </w:r>
      <w:r>
        <w:rPr>
          <w:b/>
        </w:rPr>
        <w:t xml:space="preserve"> </w:t>
      </w:r>
      <w:r w:rsidRPr="00482933">
        <w:t>S</w:t>
      </w:r>
      <w:r>
        <w:t>t-</w:t>
      </w:r>
      <w:proofErr w:type="spellStart"/>
      <w:r>
        <w:t>71</w:t>
      </w:r>
      <w:proofErr w:type="spellEnd"/>
      <w:r>
        <w:t>/</w:t>
      </w:r>
      <w:proofErr w:type="spellStart"/>
      <w:r>
        <w:t>16</w:t>
      </w:r>
      <w:proofErr w:type="spellEnd"/>
      <w:r>
        <w:t xml:space="preserve">     </w:t>
      </w:r>
    </w:p>
    <w:p w:rsidRDefault="003001B3" w:rsidP="003001B3" w:rsidR="003001B3" w:rsidRPr="00337798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37798">
        <w:tab/>
      </w:r>
      <w:r w:rsidRPr="00337798">
        <w:tab/>
      </w:r>
      <w:r w:rsidRPr="00337798">
        <w:tab/>
      </w:r>
      <w:r w:rsidRPr="00337798">
        <w:tab/>
        <w:t xml:space="preserve">             </w:t>
      </w:r>
    </w:p>
    <w:p w:rsidRDefault="003001B3" w:rsidP="003001B3" w:rsidR="003001B3" w:rsidRPr="00337798">
      <w:pPr>
        <w:jc w:val="center"/>
      </w:pPr>
      <w:r>
        <w:t xml:space="preserve">U   I M E   </w:t>
      </w:r>
      <w:r w:rsidRPr="00337798">
        <w:t xml:space="preserve">R E P U B L I K </w:t>
      </w:r>
      <w:r>
        <w:t>E</w:t>
      </w:r>
      <w:r w:rsidRPr="00337798">
        <w:t xml:space="preserve">   H R V A T S K </w:t>
      </w:r>
      <w:r>
        <w:t>E</w:t>
      </w:r>
      <w:r w:rsidRPr="00337798">
        <w:t xml:space="preserve"> </w:t>
      </w:r>
    </w:p>
    <w:p w:rsidRDefault="003001B3" w:rsidP="003001B3" w:rsidR="003001B3" w:rsidRPr="009302AD">
      <w:pPr>
        <w:jc w:val="center"/>
      </w:pPr>
      <w:r w:rsidRPr="009302AD">
        <w:t>R J E Š E NJ E</w:t>
      </w:r>
    </w:p>
    <w:p w:rsidRDefault="003001B3" w:rsidP="003001B3" w:rsidR="003001B3" w:rsidRPr="00337798">
      <w:pPr>
        <w:ind w:left="2880"/>
        <w:jc w:val="right"/>
      </w:pPr>
    </w:p>
    <w:p w:rsidRDefault="003001B3" w:rsidP="003001B3" w:rsidR="003001B3">
      <w:pPr>
        <w:jc w:val="both"/>
      </w:pPr>
      <w:r w:rsidRPr="00337798">
        <w:tab/>
        <w:t>Trgovački sud u Zag</w:t>
      </w:r>
      <w:r w:rsidRPr="00671B25">
        <w:t>rebu</w:t>
      </w:r>
      <w:r w:rsidRPr="00010102">
        <w:t xml:space="preserve"> po sucu </w:t>
      </w:r>
      <w:r>
        <w:t xml:space="preserve">tog suda </w:t>
      </w:r>
      <w:r w:rsidRPr="00010102">
        <w:t xml:space="preserve">Anti Galiću, </w:t>
      </w:r>
      <w:r>
        <w:t xml:space="preserve">kao sucu pojedincu, postupajući po prijedlogu Republika Hrvatska, Ministarstvo financija, Porezna uprava, koju zastupa Županijsko državno odvjetništvo u Zagrebu, u stečajnom postupku nad imovinom dužnika pojedinca </w:t>
      </w:r>
      <w:proofErr w:type="spellStart"/>
      <w:r>
        <w:t>RAHIM</w:t>
      </w:r>
      <w:proofErr w:type="spellEnd"/>
      <w:r>
        <w:t xml:space="preserve"> </w:t>
      </w:r>
      <w:proofErr w:type="spellStart"/>
      <w:r>
        <w:t>KOLAŠINAC</w:t>
      </w:r>
      <w:proofErr w:type="spellEnd"/>
      <w:r>
        <w:t xml:space="preserve">, Zagreb, Novska </w:t>
      </w:r>
      <w:proofErr w:type="spellStart"/>
      <w:r>
        <w:t>12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obrta za vodoinstalaterske i ostale završne radove u graditeljstvu,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97775750317</w:t>
      </w:r>
      <w:proofErr w:type="spellEnd"/>
      <w:r>
        <w:t xml:space="preserve">, dana  </w:t>
      </w:r>
      <w:proofErr w:type="spellStart"/>
      <w:r>
        <w:t>12.lipnja</w:t>
      </w:r>
      <w:proofErr w:type="spellEnd"/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E437C6" w:rsidP="00B07CA3" w:rsidR="00E437C6" w:rsidRPr="008D60AF">
      <w:pPr>
        <w:rPr>
          <w:sz w:val="36"/>
          <w:szCs w:val="36"/>
        </w:rPr>
      </w:pPr>
    </w:p>
    <w:p w:rsidRDefault="00C907C8" w:rsidP="007F268F" w:rsidR="00C907C8" w:rsidRPr="00812262">
      <w:pPr>
        <w:jc w:val="center"/>
      </w:pPr>
      <w:r w:rsidRPr="00812262">
        <w:t>r i j e š i o    j e</w:t>
      </w:r>
    </w:p>
    <w:p w:rsidRDefault="00C907C8" w:rsidP="00C907C8" w:rsidR="00C907C8" w:rsidRPr="00812262"/>
    <w:p w:rsidRDefault="00E437C6" w:rsidP="00D54F3E" w:rsidR="007C1328" w:rsidRPr="00812262">
      <w:pPr>
        <w:ind w:firstLine="708"/>
        <w:jc w:val="both"/>
      </w:pPr>
      <w:r w:rsidRPr="00812262">
        <w:t xml:space="preserve"> Odbacuje se kao nedopušten prijedlog </w:t>
      </w:r>
      <w:r w:rsidR="003001B3">
        <w:t xml:space="preserve">Republika Hrvatska, Ministarstvo financija, Porezna uprava </w:t>
      </w:r>
      <w:r w:rsidR="00323FCE">
        <w:t xml:space="preserve">od </w:t>
      </w:r>
      <w:r w:rsidR="00A06071">
        <w:t>5.</w:t>
      </w:r>
      <w:r w:rsidR="0087119C">
        <w:t xml:space="preserve"> </w:t>
      </w:r>
      <w:r w:rsidR="00A06071">
        <w:t>siječnja</w:t>
      </w:r>
      <w:r w:rsidR="0040350F">
        <w:t xml:space="preserve"> </w:t>
      </w:r>
      <w:proofErr w:type="spellStart"/>
      <w:r w:rsidR="00B84706">
        <w:t>201</w:t>
      </w:r>
      <w:r w:rsidR="00A06071">
        <w:t>6</w:t>
      </w:r>
      <w:proofErr w:type="spellEnd"/>
      <w:r w:rsidR="00B84706">
        <w:t xml:space="preserve">. </w:t>
      </w:r>
      <w:r w:rsidRPr="00812262">
        <w:t>za otvaranje stečajnog postupka</w:t>
      </w:r>
      <w:r w:rsidR="00FA3671" w:rsidRPr="00812262">
        <w:t xml:space="preserve"> nad</w:t>
      </w:r>
      <w:r w:rsidRPr="00812262">
        <w:t xml:space="preserve"> </w:t>
      </w:r>
      <w:r w:rsidR="00D54F3E" w:rsidRPr="00812262">
        <w:t>imovinom dužnika pojedinca</w:t>
      </w:r>
      <w:r w:rsidR="00D54F3E" w:rsidRPr="00812262">
        <w:rPr>
          <w:lang w:val="pt-BR"/>
        </w:rPr>
        <w:t xml:space="preserve"> </w:t>
      </w:r>
      <w:proofErr w:type="spellStart"/>
      <w:r w:rsidR="00A06071">
        <w:t>RAHIM</w:t>
      </w:r>
      <w:proofErr w:type="spellEnd"/>
      <w:r w:rsidR="00A06071">
        <w:t xml:space="preserve"> </w:t>
      </w:r>
      <w:proofErr w:type="spellStart"/>
      <w:r w:rsidR="00A06071">
        <w:t>KOLAŠINAC</w:t>
      </w:r>
      <w:proofErr w:type="spellEnd"/>
      <w:r w:rsidR="00A06071">
        <w:t xml:space="preserve">, Zagreb, Novska </w:t>
      </w:r>
      <w:proofErr w:type="spellStart"/>
      <w:r w:rsidR="00A06071">
        <w:t>12</w:t>
      </w:r>
      <w:proofErr w:type="spellEnd"/>
      <w:r w:rsidR="00A06071">
        <w:t xml:space="preserve">, </w:t>
      </w:r>
      <w:proofErr w:type="spellStart"/>
      <w:r w:rsidR="00A06071">
        <w:t>vl</w:t>
      </w:r>
      <w:proofErr w:type="spellEnd"/>
      <w:r w:rsidR="00A06071">
        <w:t xml:space="preserve">. obrta za vodoinstalaterske i ostale završne radove u graditeljstvu, </w:t>
      </w:r>
      <w:proofErr w:type="spellStart"/>
      <w:r w:rsidR="00A06071">
        <w:t>OIB</w:t>
      </w:r>
      <w:proofErr w:type="spellEnd"/>
      <w:r w:rsidR="00A06071">
        <w:t xml:space="preserve"> </w:t>
      </w:r>
      <w:proofErr w:type="spellStart"/>
      <w:r w:rsidR="00A06071">
        <w:t>97775750317</w:t>
      </w:r>
      <w:proofErr w:type="spellEnd"/>
      <w:r w:rsidR="0040350F" w:rsidRPr="00812262">
        <w:t xml:space="preserve"> </w:t>
      </w:r>
    </w:p>
    <w:p w:rsidRDefault="00E437C6" w:rsidP="00C907C8" w:rsidR="00E437C6"/>
    <w:p w:rsidRDefault="0087119C" w:rsidP="00C907C8" w:rsidR="0087119C" w:rsidRPr="00812262"/>
    <w:p w:rsidRDefault="00C907C8" w:rsidP="007F268F" w:rsidR="00C907C8" w:rsidRPr="00812262">
      <w:pPr>
        <w:jc w:val="center"/>
      </w:pPr>
      <w:r w:rsidRPr="00812262">
        <w:t>Obrazloženje</w:t>
      </w:r>
    </w:p>
    <w:p w:rsidRDefault="00C907C8" w:rsidP="00C907C8" w:rsidR="00C907C8" w:rsidRPr="00812262"/>
    <w:p w:rsidRDefault="00452300" w:rsidP="00A06071" w:rsidR="00A06071">
      <w:pPr>
        <w:ind w:firstLine="708"/>
        <w:jc w:val="both"/>
      </w:pPr>
      <w:r>
        <w:t xml:space="preserve">Protiv </w:t>
      </w:r>
      <w:r w:rsidRPr="00812262">
        <w:t>dužnika pojedinca</w:t>
      </w:r>
      <w:r w:rsidRPr="00812262">
        <w:rPr>
          <w:lang w:val="pt-BR"/>
        </w:rPr>
        <w:t xml:space="preserve"> </w:t>
      </w:r>
      <w:proofErr w:type="spellStart"/>
      <w:r>
        <w:t>RAHIM</w:t>
      </w:r>
      <w:proofErr w:type="spellEnd"/>
      <w:r>
        <w:t xml:space="preserve"> </w:t>
      </w:r>
      <w:proofErr w:type="spellStart"/>
      <w:r>
        <w:t>KOLAŠINAC</w:t>
      </w:r>
      <w:proofErr w:type="spellEnd"/>
      <w:r>
        <w:t xml:space="preserve">, Zagreb, Novska </w:t>
      </w:r>
      <w:proofErr w:type="spellStart"/>
      <w:r>
        <w:t>12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obrta za vodoinstalaterske i ostale završne radove u graditeljstvu,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97775750317</w:t>
      </w:r>
      <w:proofErr w:type="spellEnd"/>
      <w:r w:rsidR="00A06071">
        <w:t xml:space="preserve"> vjerovnik</w:t>
      </w:r>
      <w:r w:rsidR="00A06071" w:rsidRPr="00880F82">
        <w:t xml:space="preserve"> </w:t>
      </w:r>
      <w:r w:rsidR="00A06071">
        <w:t xml:space="preserve">Republika Hrvatska, Ministarstvo financija, Porezna uprava, koju zastupa Županijsko državno odvjetništvo u Zagrebu podnijelo je ovom sudu dana 5. siječnja </w:t>
      </w:r>
      <w:proofErr w:type="spellStart"/>
      <w:r w:rsidR="00A06071">
        <w:t>2016</w:t>
      </w:r>
      <w:proofErr w:type="spellEnd"/>
      <w:r w:rsidR="00A06071">
        <w:t>. prijedlog za otvaranje stečajnog postupka.</w:t>
      </w:r>
    </w:p>
    <w:p w:rsidRDefault="00452300" w:rsidP="00A06071" w:rsidR="00452300">
      <w:pPr>
        <w:ind w:firstLine="708"/>
        <w:jc w:val="both"/>
      </w:pPr>
    </w:p>
    <w:p w:rsidRDefault="00A06071" w:rsidP="00A06071" w:rsidR="003C62A6">
      <w:pPr>
        <w:ind w:firstLine="709"/>
        <w:jc w:val="both"/>
      </w:pPr>
      <w:r>
        <w:t xml:space="preserve">Prema odredbi članka </w:t>
      </w:r>
      <w:r w:rsidR="00452300">
        <w:t>3. stavak 1</w:t>
      </w:r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</w:t>
      </w:r>
      <w:r w:rsidR="00452300">
        <w:t xml:space="preserve"> </w:t>
      </w:r>
      <w:proofErr w:type="spellStart"/>
      <w:r w:rsidR="00452300">
        <w:t>predstečajni</w:t>
      </w:r>
      <w:proofErr w:type="spellEnd"/>
      <w:r w:rsidR="00452300">
        <w:t xml:space="preserve"> i stečajni postupak mogu se provesti nad pravnom osobom i</w:t>
      </w:r>
      <w:r w:rsidR="003C62A6">
        <w:t xml:space="preserve"> nad imovinom dužnika pojedinca, ako zakonom nije drugačije određeno. Dužnikom pojedincem u smislu </w:t>
      </w:r>
      <w:proofErr w:type="spellStart"/>
      <w:r w:rsidR="003C62A6">
        <w:t>SZ</w:t>
      </w:r>
      <w:proofErr w:type="spellEnd"/>
      <w:r w:rsidR="003C62A6">
        <w:t xml:space="preserve">-a smatra se fizička osoba </w:t>
      </w:r>
      <w:r w:rsidR="003C62A6" w:rsidRPr="00807E5A">
        <w:t>obveznik poreza na dohodak od</w:t>
      </w:r>
      <w:r w:rsidR="003C62A6" w:rsidRPr="00642066">
        <w:rPr>
          <w:u w:val="single"/>
        </w:rPr>
        <w:t xml:space="preserve"> samostalne djelatnosti</w:t>
      </w:r>
      <w:r w:rsidR="003C62A6">
        <w:t xml:space="preserve"> prema odredbama Zakona o porezu na dohoda</w:t>
      </w:r>
      <w:r w:rsidR="00642066">
        <w:t>k</w:t>
      </w:r>
      <w:r w:rsidR="003C62A6">
        <w:t xml:space="preserve"> i fizička osoba obveznik poreza na dobit prema odredbama Zakona o porezu na dobit.</w:t>
      </w:r>
    </w:p>
    <w:p w:rsidRDefault="003C62A6" w:rsidP="00A06071" w:rsidR="003C62A6">
      <w:pPr>
        <w:ind w:firstLine="709"/>
        <w:jc w:val="both"/>
      </w:pPr>
    </w:p>
    <w:p w:rsidRDefault="0045276D" w:rsidP="00A06071" w:rsidR="00405ACC">
      <w:pPr>
        <w:ind w:firstLine="709"/>
        <w:jc w:val="both"/>
      </w:pPr>
      <w:r>
        <w:t xml:space="preserve">Odredbom članka 2. stavak 1. Zakona o porezu na dohodak </w:t>
      </w:r>
      <w:r w:rsidR="00404C07">
        <w:t xml:space="preserve">(N.N.br. </w:t>
      </w:r>
      <w:proofErr w:type="spellStart"/>
      <w:r w:rsidR="00404C07">
        <w:t>115</w:t>
      </w:r>
      <w:proofErr w:type="spellEnd"/>
      <w:r w:rsidR="00404C07">
        <w:t>/</w:t>
      </w:r>
      <w:proofErr w:type="spellStart"/>
      <w:r w:rsidR="00404C07">
        <w:t>2016</w:t>
      </w:r>
      <w:proofErr w:type="spellEnd"/>
      <w:r w:rsidR="00404C07">
        <w:t xml:space="preserve">, dalje: </w:t>
      </w:r>
      <w:proofErr w:type="spellStart"/>
      <w:r w:rsidR="00404C07">
        <w:t>ZPDH</w:t>
      </w:r>
      <w:proofErr w:type="spellEnd"/>
      <w:r w:rsidR="00404C07">
        <w:t>) propisano je da je porezni obveznik fizička osoba koja ostvaruje dohodak.</w:t>
      </w:r>
      <w:r w:rsidR="00360464">
        <w:t xml:space="preserve"> </w:t>
      </w:r>
      <w:r w:rsidR="00404C07" w:rsidRPr="00D4269C">
        <w:rPr>
          <w:u w:val="single"/>
        </w:rPr>
        <w:t>Doho</w:t>
      </w:r>
      <w:r w:rsidR="00360464">
        <w:rPr>
          <w:u w:val="single"/>
        </w:rPr>
        <w:t xml:space="preserve">tkom </w:t>
      </w:r>
      <w:r w:rsidR="00405ACC" w:rsidRPr="00D4269C">
        <w:rPr>
          <w:u w:val="single"/>
        </w:rPr>
        <w:t xml:space="preserve"> od samostalne djelatnosti</w:t>
      </w:r>
      <w:r w:rsidR="00405ACC">
        <w:t xml:space="preserve"> smatra se dohodak od obrta i s obrtom izjednačenih djelatnosti, dohodak od slobodnih zanimanja i dohodak od poljoprivrede i šumarstva</w:t>
      </w:r>
      <w:r w:rsidR="00642066">
        <w:t xml:space="preserve"> (članak </w:t>
      </w:r>
      <w:proofErr w:type="spellStart"/>
      <w:r w:rsidR="00642066">
        <w:t>28</w:t>
      </w:r>
      <w:proofErr w:type="spellEnd"/>
      <w:r w:rsidR="00642066">
        <w:t xml:space="preserve">. </w:t>
      </w:r>
      <w:proofErr w:type="spellStart"/>
      <w:r w:rsidR="00642066">
        <w:t>ZPDH</w:t>
      </w:r>
      <w:proofErr w:type="spellEnd"/>
      <w:r w:rsidR="00642066">
        <w:t>)</w:t>
      </w:r>
      <w:r w:rsidR="00405ACC">
        <w:t>.</w:t>
      </w:r>
    </w:p>
    <w:p w:rsidRDefault="00405ACC" w:rsidP="00A06071" w:rsidR="00405ACC">
      <w:pPr>
        <w:ind w:firstLine="709"/>
        <w:jc w:val="both"/>
      </w:pPr>
      <w:r>
        <w:lastRenderedPageBreak/>
        <w:t xml:space="preserve">Odredba članka </w:t>
      </w:r>
      <w:proofErr w:type="spellStart"/>
      <w:r>
        <w:t>29</w:t>
      </w:r>
      <w:proofErr w:type="spellEnd"/>
      <w:r>
        <w:t>.</w:t>
      </w:r>
      <w:r w:rsidR="00BA58AD">
        <w:t xml:space="preserve"> </w:t>
      </w:r>
      <w:r>
        <w:t xml:space="preserve">stavak 1. 2. 3. </w:t>
      </w:r>
      <w:proofErr w:type="spellStart"/>
      <w:r>
        <w:t>ZPDH</w:t>
      </w:r>
      <w:proofErr w:type="spellEnd"/>
      <w:r>
        <w:t xml:space="preserve"> razrađuje sadržaj pojmova</w:t>
      </w:r>
      <w:r w:rsidR="00BA58AD">
        <w:t>:</w:t>
      </w:r>
      <w:r>
        <w:t xml:space="preserve"> obrta i s obrtom izjednačenih djelatnosti, slobodnih zanimanja</w:t>
      </w:r>
      <w:r w:rsidR="00DC251A">
        <w:t xml:space="preserve">, te </w:t>
      </w:r>
      <w:r>
        <w:t>poljoprivrede i šumarstva</w:t>
      </w:r>
      <w:r w:rsidR="00BA58AD">
        <w:t>.</w:t>
      </w:r>
    </w:p>
    <w:p w:rsidRDefault="00DC251A" w:rsidP="00A06071" w:rsidR="00DC251A">
      <w:pPr>
        <w:ind w:firstLine="709"/>
        <w:jc w:val="both"/>
      </w:pPr>
    </w:p>
    <w:p w:rsidRDefault="00DC251A" w:rsidP="00A06071" w:rsidR="00D4269C">
      <w:pPr>
        <w:ind w:firstLine="709"/>
        <w:jc w:val="both"/>
      </w:pPr>
      <w:r>
        <w:t xml:space="preserve">Prema odredbi članka stavak 1. Zakona o porezu na dobit (N.N.br. </w:t>
      </w:r>
      <w:proofErr w:type="spellStart"/>
      <w:r>
        <w:t>177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90</w:t>
      </w:r>
      <w:proofErr w:type="spellEnd"/>
      <w:r>
        <w:t>/</w:t>
      </w:r>
      <w:proofErr w:type="spellStart"/>
      <w:r>
        <w:t>05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80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146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148</w:t>
      </w:r>
      <w:proofErr w:type="spellEnd"/>
      <w:r>
        <w:t>/</w:t>
      </w:r>
      <w:proofErr w:type="spellStart"/>
      <w:r>
        <w:t>13</w:t>
      </w:r>
      <w:proofErr w:type="spellEnd"/>
      <w:r>
        <w:t xml:space="preserve">, </w:t>
      </w:r>
      <w:proofErr w:type="spellStart"/>
      <w:r>
        <w:t>143</w:t>
      </w:r>
      <w:proofErr w:type="spellEnd"/>
      <w:r>
        <w:t>/</w:t>
      </w:r>
      <w:proofErr w:type="spellStart"/>
      <w:r>
        <w:t>14</w:t>
      </w:r>
      <w:proofErr w:type="spellEnd"/>
      <w:r>
        <w:t xml:space="preserve">, </w:t>
      </w:r>
      <w:proofErr w:type="spellStart"/>
      <w:r>
        <w:t>50</w:t>
      </w:r>
      <w:proofErr w:type="spellEnd"/>
      <w:r>
        <w:t>/</w:t>
      </w:r>
      <w:proofErr w:type="spellStart"/>
      <w:r>
        <w:t>16</w:t>
      </w:r>
      <w:proofErr w:type="spellEnd"/>
      <w:r>
        <w:t xml:space="preserve"> i </w:t>
      </w:r>
      <w:proofErr w:type="spellStart"/>
      <w:r>
        <w:t>115</w:t>
      </w:r>
      <w:proofErr w:type="spellEnd"/>
      <w:r>
        <w:t>/</w:t>
      </w:r>
      <w:proofErr w:type="spellStart"/>
      <w:r>
        <w:t>16</w:t>
      </w:r>
      <w:proofErr w:type="spellEnd"/>
      <w:r>
        <w:t xml:space="preserve">, dalje: </w:t>
      </w:r>
      <w:proofErr w:type="spellStart"/>
      <w:r>
        <w:t>ZP</w:t>
      </w:r>
      <w:r w:rsidR="00C77B12">
        <w:t>DO</w:t>
      </w:r>
      <w:proofErr w:type="spellEnd"/>
      <w:r w:rsidR="00C77B12">
        <w:t xml:space="preserve">) porezni obveznik (poreza na dobit) je trgovačko društvo i druga pravna i fizička osoba rezident Republike Hrvatske koja </w:t>
      </w:r>
      <w:r w:rsidR="00C77B12" w:rsidRPr="00D4269C">
        <w:rPr>
          <w:u w:val="single"/>
        </w:rPr>
        <w:t>gospodarsku djelatnost obavlja</w:t>
      </w:r>
      <w:r w:rsidR="00C77B12">
        <w:t xml:space="preserve"> samostalno, trajno i radi ostvarivanja dobiti, dohotka ili prihoda ili drugih gospodarskih </w:t>
      </w:r>
      <w:r w:rsidR="00D4269C">
        <w:t>procjenjivih koristi.</w:t>
      </w:r>
    </w:p>
    <w:p w:rsidRDefault="00D4269C" w:rsidP="00A06071" w:rsidR="00D4269C">
      <w:pPr>
        <w:ind w:firstLine="709"/>
        <w:jc w:val="both"/>
      </w:pPr>
    </w:p>
    <w:p w:rsidRDefault="000A469E" w:rsidP="00323FCE" w:rsidR="00812262" w:rsidRPr="00812262">
      <w:pPr>
        <w:ind w:firstLine="708"/>
        <w:jc w:val="both"/>
        <w:rPr>
          <w:lang w:val="pt-BR"/>
        </w:rPr>
      </w:pPr>
      <w:r w:rsidRPr="000A469E">
        <w:t xml:space="preserve">Uvidom u </w:t>
      </w:r>
      <w:r w:rsidR="00323FCE">
        <w:t>izvadak iz obrtno</w:t>
      </w:r>
      <w:r w:rsidR="00B84706">
        <w:t>g</w:t>
      </w:r>
      <w:r w:rsidR="00323FCE">
        <w:t xml:space="preserve"> registra </w:t>
      </w:r>
      <w:r w:rsidR="00D4269C">
        <w:t xml:space="preserve">(list </w:t>
      </w:r>
      <w:proofErr w:type="spellStart"/>
      <w:r w:rsidR="00D4269C">
        <w:t>71</w:t>
      </w:r>
      <w:proofErr w:type="spellEnd"/>
      <w:r w:rsidR="00D4269C">
        <w:t xml:space="preserve">) </w:t>
      </w:r>
      <w:r w:rsidR="001349A9">
        <w:t>utv</w:t>
      </w:r>
      <w:r w:rsidR="00D4269C">
        <w:t xml:space="preserve">rđeno je da je </w:t>
      </w:r>
      <w:r w:rsidR="003D255A">
        <w:t>obrt za vodoinstalaterske i ostale završne radove u graditeljstvu</w:t>
      </w:r>
      <w:r w:rsidR="00323FCE">
        <w:t xml:space="preserve"> čiji je vlasnik </w:t>
      </w:r>
      <w:proofErr w:type="spellStart"/>
      <w:r w:rsidR="003D255A">
        <w:t>RAHIM</w:t>
      </w:r>
      <w:proofErr w:type="spellEnd"/>
      <w:r w:rsidR="003D255A">
        <w:t xml:space="preserve"> </w:t>
      </w:r>
      <w:proofErr w:type="spellStart"/>
      <w:r w:rsidR="003D255A">
        <w:t>KOLAŠINAC</w:t>
      </w:r>
      <w:proofErr w:type="spellEnd"/>
      <w:r w:rsidR="003D255A">
        <w:t xml:space="preserve">, Zagreb, Novska </w:t>
      </w:r>
      <w:proofErr w:type="spellStart"/>
      <w:r w:rsidR="003D255A">
        <w:t>12</w:t>
      </w:r>
      <w:proofErr w:type="spellEnd"/>
      <w:r w:rsidR="003D255A">
        <w:t xml:space="preserve">, </w:t>
      </w:r>
      <w:r w:rsidR="00323FCE">
        <w:t xml:space="preserve">odjavljen sa danom </w:t>
      </w:r>
      <w:proofErr w:type="spellStart"/>
      <w:r w:rsidR="003D255A">
        <w:t>31.prosinca</w:t>
      </w:r>
      <w:proofErr w:type="spellEnd"/>
      <w:r w:rsidR="003D255A">
        <w:t xml:space="preserve"> </w:t>
      </w:r>
      <w:proofErr w:type="spellStart"/>
      <w:r w:rsidR="003D255A">
        <w:t>2015</w:t>
      </w:r>
      <w:proofErr w:type="spellEnd"/>
      <w:r w:rsidR="003D255A">
        <w:t>.</w:t>
      </w:r>
    </w:p>
    <w:p w:rsidRDefault="00812262" w:rsidP="007F268F" w:rsidR="00812262">
      <w:pPr>
        <w:ind w:firstLine="708"/>
        <w:jc w:val="both"/>
        <w:rPr>
          <w:lang w:val="pt-BR"/>
        </w:rPr>
      </w:pPr>
    </w:p>
    <w:p w:rsidRDefault="009B6D9E" w:rsidP="0087119C" w:rsidR="00FA4C7E" w:rsidRPr="00812262">
      <w:pPr>
        <w:ind w:firstLine="708"/>
        <w:jc w:val="both"/>
      </w:pPr>
      <w:r>
        <w:rPr>
          <w:lang w:val="pt-BR"/>
        </w:rPr>
        <w:t xml:space="preserve">Kako je odjavom obrta dužnik prestao obavljati samostalnu djelatnost koja ga je činila obveznikom poreza na </w:t>
      </w:r>
      <w:r w:rsidR="001349A9">
        <w:rPr>
          <w:lang w:val="pt-BR"/>
        </w:rPr>
        <w:t xml:space="preserve">dohodak </w:t>
      </w:r>
      <w:r w:rsidR="0087119C">
        <w:rPr>
          <w:lang w:val="pt-BR"/>
        </w:rPr>
        <w:t xml:space="preserve">u smislu naprijed citiranog članka </w:t>
      </w:r>
      <w:r w:rsidR="000B44B6">
        <w:rPr>
          <w:lang w:val="pt-BR"/>
        </w:rPr>
        <w:t>28.</w:t>
      </w:r>
      <w:r w:rsidR="001349A9">
        <w:rPr>
          <w:lang w:val="pt-BR"/>
        </w:rPr>
        <w:t xml:space="preserve"> ZPND</w:t>
      </w:r>
      <w:r w:rsidR="0087119C">
        <w:rPr>
          <w:lang w:val="pt-BR"/>
        </w:rPr>
        <w:t xml:space="preserve">, te </w:t>
      </w:r>
      <w:r w:rsidR="001349A9">
        <w:rPr>
          <w:lang w:val="pt-BR"/>
        </w:rPr>
        <w:t xml:space="preserve"> </w:t>
      </w:r>
      <w:r w:rsidR="00360464">
        <w:rPr>
          <w:lang w:val="pt-BR"/>
        </w:rPr>
        <w:t xml:space="preserve">prestao obavljati gospodarsku djelatnost koja ga je činila obveznikom </w:t>
      </w:r>
      <w:r w:rsidR="001349A9">
        <w:rPr>
          <w:lang w:val="pt-BR"/>
        </w:rPr>
        <w:t xml:space="preserve">poreza na dobit </w:t>
      </w:r>
      <w:r w:rsidR="0087119C">
        <w:rPr>
          <w:lang w:val="pt-BR"/>
        </w:rPr>
        <w:t xml:space="preserve">u smislu naprijed citiranog </w:t>
      </w:r>
      <w:r w:rsidR="00FA4C7E">
        <w:rPr>
          <w:lang w:val="pt-BR"/>
        </w:rPr>
        <w:t>član</w:t>
      </w:r>
      <w:r w:rsidR="0087119C">
        <w:rPr>
          <w:lang w:val="pt-BR"/>
        </w:rPr>
        <w:t>ka</w:t>
      </w:r>
      <w:r w:rsidR="00FA4C7E">
        <w:rPr>
          <w:lang w:val="pt-BR"/>
        </w:rPr>
        <w:t>k</w:t>
      </w:r>
      <w:r w:rsidR="000B44B6">
        <w:rPr>
          <w:lang w:val="pt-BR"/>
        </w:rPr>
        <w:t xml:space="preserve"> </w:t>
      </w:r>
      <w:r w:rsidR="00FA4C7E">
        <w:rPr>
          <w:lang w:val="pt-BR"/>
        </w:rPr>
        <w:t xml:space="preserve"> 2. ZPND</w:t>
      </w:r>
      <w:r w:rsidR="00360464">
        <w:rPr>
          <w:lang w:val="pt-BR"/>
        </w:rPr>
        <w:t>,</w:t>
      </w:r>
      <w:r w:rsidR="00FA4C7E">
        <w:rPr>
          <w:lang w:val="pt-BR"/>
        </w:rPr>
        <w:t xml:space="preserve"> </w:t>
      </w:r>
      <w:r w:rsidR="0087119C">
        <w:rPr>
          <w:lang w:val="pt-BR"/>
        </w:rPr>
        <w:t xml:space="preserve">time se </w:t>
      </w:r>
      <w:r w:rsidR="00FA4C7E">
        <w:rPr>
          <w:lang w:val="pt-BR"/>
        </w:rPr>
        <w:t>dužnik u smisl</w:t>
      </w:r>
      <w:r w:rsidR="0087119C">
        <w:rPr>
          <w:lang w:val="pt-BR"/>
        </w:rPr>
        <w:t xml:space="preserve">u odredbe članka 3. stavak 1. SZ-a </w:t>
      </w:r>
      <w:r w:rsidR="00FA4C7E">
        <w:rPr>
          <w:lang w:val="pt-BR"/>
        </w:rPr>
        <w:t>prestao smatrati dužnikom pojedincem</w:t>
      </w:r>
      <w:r w:rsidR="0072425C">
        <w:rPr>
          <w:lang w:val="pt-BR"/>
        </w:rPr>
        <w:t xml:space="preserve"> nad čijom se imovinom može provesti stečajni postupak</w:t>
      </w:r>
      <w:r w:rsidR="0087119C">
        <w:rPr>
          <w:lang w:val="pt-BR"/>
        </w:rPr>
        <w:t xml:space="preserve">. </w:t>
      </w:r>
      <w:r w:rsidR="0072425C">
        <w:rPr>
          <w:lang w:val="pt-BR"/>
        </w:rPr>
        <w:t xml:space="preserve"> </w:t>
      </w:r>
      <w:r w:rsidR="0087119C">
        <w:rPr>
          <w:lang w:val="pt-BR"/>
        </w:rPr>
        <w:t xml:space="preserve">Stoga je </w:t>
      </w:r>
      <w:r w:rsidR="0087119C" w:rsidRPr="00812262">
        <w:t xml:space="preserve">prijedlog </w:t>
      </w:r>
      <w:r w:rsidR="0087119C">
        <w:t xml:space="preserve">Republike Hrvatske, Ministarstva financija, Porezna uprava od 5. siječnja </w:t>
      </w:r>
      <w:proofErr w:type="spellStart"/>
      <w:r w:rsidR="0087119C">
        <w:t>2016</w:t>
      </w:r>
      <w:proofErr w:type="spellEnd"/>
      <w:r w:rsidR="0087119C">
        <w:t xml:space="preserve">. </w:t>
      </w:r>
      <w:r w:rsidR="0087119C" w:rsidRPr="00812262">
        <w:t>za otvaranje stečajnog postupka nad imovinom dužnika pojedinca</w:t>
      </w:r>
      <w:r w:rsidR="0087119C" w:rsidRPr="00812262">
        <w:rPr>
          <w:lang w:val="pt-BR"/>
        </w:rPr>
        <w:t xml:space="preserve"> </w:t>
      </w:r>
      <w:proofErr w:type="spellStart"/>
      <w:r w:rsidR="0087119C">
        <w:t>RAHIM</w:t>
      </w:r>
      <w:proofErr w:type="spellEnd"/>
      <w:r w:rsidR="0087119C">
        <w:t xml:space="preserve"> </w:t>
      </w:r>
      <w:proofErr w:type="spellStart"/>
      <w:r w:rsidR="0087119C">
        <w:t>KOLAŠINAC</w:t>
      </w:r>
      <w:proofErr w:type="spellEnd"/>
      <w:r w:rsidR="0087119C">
        <w:t xml:space="preserve">, Zagreb, Novska </w:t>
      </w:r>
      <w:proofErr w:type="spellStart"/>
      <w:r w:rsidR="0087119C">
        <w:t>12</w:t>
      </w:r>
      <w:proofErr w:type="spellEnd"/>
      <w:r w:rsidR="0087119C">
        <w:t xml:space="preserve">, </w:t>
      </w:r>
      <w:proofErr w:type="spellStart"/>
      <w:r w:rsidR="0087119C">
        <w:t>vl</w:t>
      </w:r>
      <w:proofErr w:type="spellEnd"/>
      <w:r w:rsidR="0087119C">
        <w:t xml:space="preserve">. obrta za vodoinstalaterske i ostale završne radove u graditeljstvu, </w:t>
      </w:r>
      <w:proofErr w:type="spellStart"/>
      <w:r w:rsidR="0087119C">
        <w:t>OIB</w:t>
      </w:r>
      <w:proofErr w:type="spellEnd"/>
      <w:r w:rsidR="0087119C">
        <w:t xml:space="preserve"> </w:t>
      </w:r>
      <w:proofErr w:type="spellStart"/>
      <w:r w:rsidR="0087119C">
        <w:t>97775750317</w:t>
      </w:r>
      <w:proofErr w:type="spellEnd"/>
      <w:r w:rsidR="0087119C" w:rsidRPr="00812262">
        <w:t xml:space="preserve"> </w:t>
      </w:r>
      <w:r w:rsidR="0087119C">
        <w:t>odbaciti kao nedopušten.</w:t>
      </w:r>
      <w:r w:rsidR="0087119C" w:rsidRPr="00812262">
        <w:t xml:space="preserve"> </w:t>
      </w:r>
    </w:p>
    <w:p w:rsidRDefault="006F31EB" w:rsidP="00FA3671" w:rsidR="006F31EB" w:rsidRPr="00812262">
      <w:pPr>
        <w:jc w:val="both"/>
      </w:pPr>
    </w:p>
    <w:p w:rsidRDefault="00867960" w:rsidP="00867960" w:rsidR="00C907C8" w:rsidRPr="00812262">
      <w:pPr>
        <w:jc w:val="center"/>
      </w:pPr>
      <w:r w:rsidRPr="00812262">
        <w:t xml:space="preserve">U </w:t>
      </w:r>
      <w:r w:rsidR="00C907C8" w:rsidRPr="00812262">
        <w:t>Zagreb</w:t>
      </w:r>
      <w:r w:rsidR="005E3BBB" w:rsidRPr="00812262">
        <w:t xml:space="preserve">u </w:t>
      </w:r>
      <w:proofErr w:type="spellStart"/>
      <w:r w:rsidR="0072425C">
        <w:t>12.</w:t>
      </w:r>
      <w:r w:rsidR="00323FCE">
        <w:t>lipnja</w:t>
      </w:r>
      <w:proofErr w:type="spellEnd"/>
      <w:r w:rsidR="008D6F0B">
        <w:t xml:space="preserve"> </w:t>
      </w:r>
      <w:proofErr w:type="spellStart"/>
      <w:r w:rsidR="008D6F0B">
        <w:t>201</w:t>
      </w:r>
      <w:r w:rsidR="00323FCE">
        <w:t>7</w:t>
      </w:r>
      <w:proofErr w:type="spellEnd"/>
      <w:r w:rsidR="00C907C8" w:rsidRPr="00812262">
        <w:t>.</w:t>
      </w:r>
    </w:p>
    <w:p w:rsidRDefault="00867960" w:rsidP="00867960" w:rsidR="00867960" w:rsidRPr="00812262"/>
    <w:p w:rsidRDefault="00867960" w:rsidP="00050C9F" w:rsidR="00867960" w:rsidRPr="00812262">
      <w:pPr>
        <w:ind w:firstLine="720" w:left="5040"/>
        <w:jc w:val="both"/>
        <w:rPr>
          <w:lang w:val="pl-PL"/>
        </w:rPr>
      </w:pPr>
      <w:r w:rsidRPr="00812262">
        <w:t xml:space="preserve">                  </w:t>
      </w:r>
      <w:r w:rsidRPr="00812262">
        <w:rPr>
          <w:lang w:val="pl-PL"/>
        </w:rPr>
        <w:t>SUDAC:</w:t>
      </w:r>
    </w:p>
    <w:p w:rsidRDefault="00867960" w:rsidP="00867960" w:rsidR="00CD1F20" w:rsidRPr="00812262">
      <w:pPr>
        <w:jc w:val="both"/>
        <w:rPr>
          <w:lang w:val="pl-PL"/>
        </w:rPr>
      </w:pPr>
      <w:r w:rsidRPr="00812262">
        <w:rPr>
          <w:lang w:val="pl-PL"/>
        </w:rPr>
        <w:t xml:space="preserve">                                                                                                            </w:t>
      </w:r>
      <w:r w:rsidR="00037351">
        <w:rPr>
          <w:lang w:val="pl-PL"/>
        </w:rPr>
        <w:t>Ante Galić</w:t>
      </w:r>
      <w:r w:rsidR="00894C68">
        <w:rPr>
          <w:lang w:val="pl-PL"/>
        </w:rPr>
        <w:t xml:space="preserve"> v.r.</w:t>
      </w:r>
    </w:p>
    <w:p w:rsidRDefault="00037351" w:rsidP="00867960" w:rsidR="00037351">
      <w:pPr>
        <w:jc w:val="both"/>
        <w:rPr>
          <w:lang w:val="da-DK"/>
        </w:rPr>
      </w:pPr>
    </w:p>
    <w:p w:rsidRDefault="00867960" w:rsidP="00867960" w:rsidR="00867960" w:rsidRPr="00812262">
      <w:pPr>
        <w:jc w:val="both"/>
        <w:rPr>
          <w:lang w:val="da-DK"/>
        </w:rPr>
      </w:pPr>
      <w:r w:rsidRPr="00812262">
        <w:rPr>
          <w:lang w:val="da-DK"/>
        </w:rPr>
        <w:t>UPUTA O PRAVNOM LIJEKU:</w:t>
      </w:r>
    </w:p>
    <w:p w:rsidRDefault="00867960" w:rsidP="00867960" w:rsidR="00867960" w:rsidRPr="00812262">
      <w:pPr>
        <w:jc w:val="both"/>
        <w:rPr>
          <w:lang w:val="pl-PL"/>
        </w:rPr>
      </w:pPr>
      <w:r w:rsidRPr="00812262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812262">
      <w:pPr>
        <w:jc w:val="both"/>
        <w:rPr>
          <w:lang w:val="pl-PL"/>
        </w:rPr>
      </w:pPr>
    </w:p>
    <w:p w:rsidRDefault="00894C68" w:rsidP="00894C68" w:rsidR="00894C68">
      <w:pPr>
        <w:ind w:firstLine="708" w:left="354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94C68" w:rsidP="00422EE0" w:rsidR="00894C6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12262" w:rsidP="00894C68" w:rsidR="00812262" w:rsidRPr="00812262">
      <w:pPr>
        <w:ind w:left="720"/>
      </w:pPr>
    </w:p>
    <w:sectPr w:rsidR="00812262" w:rsidRPr="0081226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02B" w:rsidP="00C7702B" w:rsidR="00C7702B">
      <w:r>
        <w:separator/>
      </w:r>
    </w:p>
  </w:endnote>
  <w:endnote w:id="0" w:type="continuationSeparator">
    <w:p w:rsidRDefault="00C7702B" w:rsidP="00C7702B" w:rsidR="00C77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02B" w:rsidP="00C7702B" w:rsidR="00C7702B">
      <w:r>
        <w:separator/>
      </w:r>
    </w:p>
  </w:footnote>
  <w:footnote w:id="0" w:type="continuationSeparator">
    <w:p w:rsidRDefault="00C7702B" w:rsidP="00C7702B" w:rsidR="00C77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02B" w:rsidP="00C7702B" w:rsidR="00C7702B">
    <w:pPr>
      <w:pStyle w:val="Zaglavlje"/>
      <w:jc w:val="center"/>
    </w:pPr>
    <w:r>
      <w:t xml:space="preserve">-2-                   </w:t>
    </w:r>
    <w:proofErr w:type="spellStart"/>
    <w:r>
      <w:t>40</w:t>
    </w:r>
    <w:proofErr w:type="spellEnd"/>
    <w:r>
      <w:t>. St-</w:t>
    </w:r>
    <w:proofErr w:type="spellStart"/>
    <w:r>
      <w:t>71</w:t>
    </w:r>
    <w:proofErr w:type="spellEnd"/>
    <w:r>
      <w:t>/</w:t>
    </w:r>
    <w:proofErr w:type="spellStart"/>
    <w: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B00DC1"/>
    <w:multiLevelType w:val="hybridMultilevel"/>
    <w:tmpl w:val="6CD81E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7351"/>
    <w:rsid w:val="00050C9F"/>
    <w:rsid w:val="000A469E"/>
    <w:rsid w:val="000B44B6"/>
    <w:rsid w:val="001349A9"/>
    <w:rsid w:val="002A0C77"/>
    <w:rsid w:val="002E2214"/>
    <w:rsid w:val="003001B3"/>
    <w:rsid w:val="00323FCE"/>
    <w:rsid w:val="00350AD0"/>
    <w:rsid w:val="00360464"/>
    <w:rsid w:val="003B0D3C"/>
    <w:rsid w:val="003C62A6"/>
    <w:rsid w:val="003D255A"/>
    <w:rsid w:val="00401592"/>
    <w:rsid w:val="0040350F"/>
    <w:rsid w:val="00404C07"/>
    <w:rsid w:val="00405ACC"/>
    <w:rsid w:val="00452300"/>
    <w:rsid w:val="0045276D"/>
    <w:rsid w:val="00454A8D"/>
    <w:rsid w:val="004702CF"/>
    <w:rsid w:val="004D24E9"/>
    <w:rsid w:val="004D48CB"/>
    <w:rsid w:val="00531FBF"/>
    <w:rsid w:val="005E3BBB"/>
    <w:rsid w:val="00642066"/>
    <w:rsid w:val="006D0EB6"/>
    <w:rsid w:val="006F31EB"/>
    <w:rsid w:val="0072425C"/>
    <w:rsid w:val="007C1328"/>
    <w:rsid w:val="007F268F"/>
    <w:rsid w:val="00807E5A"/>
    <w:rsid w:val="00812262"/>
    <w:rsid w:val="00867960"/>
    <w:rsid w:val="0087119C"/>
    <w:rsid w:val="00894C68"/>
    <w:rsid w:val="008D60AF"/>
    <w:rsid w:val="008D6F0B"/>
    <w:rsid w:val="009B6D9E"/>
    <w:rsid w:val="00A06071"/>
    <w:rsid w:val="00A2443D"/>
    <w:rsid w:val="00B07CA3"/>
    <w:rsid w:val="00B84706"/>
    <w:rsid w:val="00BA58AD"/>
    <w:rsid w:val="00BD5EBC"/>
    <w:rsid w:val="00C46925"/>
    <w:rsid w:val="00C7702B"/>
    <w:rsid w:val="00C77B12"/>
    <w:rsid w:val="00C907C8"/>
    <w:rsid w:val="00CD1F20"/>
    <w:rsid w:val="00D4269C"/>
    <w:rsid w:val="00D54F3E"/>
    <w:rsid w:val="00DB5006"/>
    <w:rsid w:val="00DC251A"/>
    <w:rsid w:val="00E02DED"/>
    <w:rsid w:val="00E12FC8"/>
    <w:rsid w:val="00E437C6"/>
    <w:rsid w:val="00F6362F"/>
    <w:rsid w:val="00FA3671"/>
    <w:rsid w:val="00FA4C7E"/>
    <w:rsid w:val="00FD08CF"/>
    <w:rsid w:val="00FE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770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02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70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02B"/>
    <w:rPr>
      <w:sz w:val="24"/>
      <w:szCs w:val="24"/>
    </w:rPr>
  </w:style>
  <w:style w:styleId="Podnoje" w:type="paragraph">
    <w:name w:val="footer"/>
    <w:basedOn w:val="Normal"/>
    <w:link w:val="PodnojeChar"/>
    <w:rsid w:val="00C770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70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770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02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70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02B"/>
    <w:rPr>
      <w:sz w:val="24"/>
      <w:szCs w:val="24"/>
    </w:rPr>
  </w:style>
  <w:style w:styleId="Podnoje" w:type="paragraph">
    <w:name w:val="footer"/>
    <w:basedOn w:val="Normal"/>
    <w:link w:val="PodnojeChar"/>
    <w:rsid w:val="00C770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70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4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Rahim Kolašinac</izvorni_sadrzaj>
    <derivirana_varijabla naziv="DomainObject.Predmet.ProtustrankaFormated_1">  Rahim Kolašinac</derivirana_varijabla>
  </DomainObject.Predmet.ProtustrankaFormated>
  <DomainObject.Predmet.ProtustrankaFormatedOIB>
    <izvorni_sadrzaj>  Rahim Kolašinac, OIB 97775750317</izvorni_sadrzaj>
    <derivirana_varijabla naziv="DomainObject.Predmet.ProtustrankaFormatedOIB_1">  Rahim Kolašinac, OIB 97775750317</derivirana_varijabla>
  </DomainObject.Predmet.ProtustrankaFormatedOIB>
  <DomainObject.Predmet.ProtustrankaFormatedWithAdress>
    <izvorni_sadrzaj> Rahim Kolašinac, Novska 12, 10000 Zagreb</izvorni_sadrzaj>
    <derivirana_varijabla naziv="DomainObject.Predmet.ProtustrankaFormatedWithAdress_1"> Rahim Kolašinac, Novska 12, 10000 Zagreb</derivirana_varijabla>
  </DomainObject.Predmet.ProtustrankaFormatedWithAdress>
  <DomainObject.Predmet.ProtustrankaFormatedWithAdressOIB>
    <izvorni_sadrzaj> Rahim Kolašinac, OIB 97775750317, Novska 12, 10000 Zagreb</izvorni_sadrzaj>
    <derivirana_varijabla naziv="DomainObject.Predmet.ProtustrankaFormatedWithAdressOIB_1"> Rahim Kolašinac, OIB 97775750317, Novska 12, 10000 Zagreb</derivirana_varijabla>
  </DomainObject.Predmet.ProtustrankaFormatedWithAdressOIB>
  <DomainObject.Predmet.ProtustrankaWithAdress>
    <izvorni_sadrzaj>Rahim Kolašinac Novska 12, 10000 Zagreb</izvorni_sadrzaj>
    <derivirana_varijabla naziv="DomainObject.Predmet.ProtustrankaWithAdress_1">Rahim Kolašinac Novska 12, 10000 Zagreb</derivirana_varijabla>
  </DomainObject.Predmet.ProtustrankaWithAdress>
  <DomainObject.Predmet.ProtustrankaWithAdressOIB>
    <izvorni_sadrzaj>Rahim Kolašinac, OIB 97775750317, Novska 12, 10000 Zagreb</izvorni_sadrzaj>
    <derivirana_varijabla naziv="DomainObject.Predmet.ProtustrankaWithAdressOIB_1">Rahim Kolašinac, OIB 97775750317, Novska 12, 10000 Zagreb</derivirana_varijabla>
  </DomainObject.Predmet.ProtustrankaWithAdressOIB>
  <DomainObject.Predmet.ProtustrankaNazivFormated>
    <izvorni_sadrzaj>Rahim Kolašinac</izvorni_sadrzaj>
    <derivirana_varijabla naziv="DomainObject.Predmet.ProtustrankaNazivFormated_1">Rahim Kolašinac</derivirana_varijabla>
  </DomainObject.Predmet.ProtustrankaNazivFormated>
  <DomainObject.Predmet.ProtustrankaNazivFormatedOIB>
    <izvorni_sadrzaj>Rahim Kolašinac, OIB 97775750317</izvorni_sadrzaj>
    <derivirana_varijabla naziv="DomainObject.Predmet.ProtustrankaNazivFormatedOIB_1">Rahim Kolašinac, OIB 97775750317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PU Zagreb</izvorni_sadrzaj>
    <derivirana_varijabla naziv="DomainObject.Predmet.StrankaFormated_1">  RH MINISTARSTVO FINANCIJA, Porezna uprava, PU Zagreb</derivirana_varijabla>
  </DomainObject.Predmet.StrankaFormated>
  <DomainObject.Predmet.StrankaFormatedOIB>
    <izvorni_sadrzaj>  RH MINISTARSTVO FINANCIJA, Porezna uprava, PU Zagreb, OIB 18683136487</izvorni_sadrzaj>
    <derivirana_varijabla naziv="DomainObject.Predmet.StrankaFormatedOIB_1">  RH MINISTARSTVO FINANCIJA, Porezna uprava, PU Zagreb, OIB 18683136487</derivirana_varijabla>
  </DomainObject.Predmet.StrankaFormatedOIB>
  <DomainObject.Predmet.StrankaFormatedWithAdress>
    <izvorni_sadrzaj> RH MINISTARSTVO FINANCIJA, Porezna uprava, PU Zagreb, Savska cesta 41, 10000 Zagreb</izvorni_sadrzaj>
    <derivirana_varijabla naziv="DomainObject.Predmet.StrankaFormatedWithAdress_1"> RH MINISTARSTVO FINANCIJA, Porezna uprava, PU Zagreb, Savska cesta 41, 10000 Zagreb</derivirana_varijabla>
  </DomainObject.Predmet.StrankaFormatedWithAdress>
  <DomainObject.Predmet.StrankaFormatedWithAdressOIB>
    <izvorni_sadrzaj> RH MINISTARSTVO FINANCIJA, Porezna uprava, PU Zagreb, OIB 18683136487, Savska cesta 41, 10000 Zagreb</izvorni_sadrzaj>
    <derivirana_varijabla naziv="DomainObject.Predmet.StrankaFormatedWithAdressOIB_1"> RH MINISTARSTVO FINANCIJA, Porezna uprava, PU Zagreb, OIB 18683136487, Savska cesta 41, 10000 Zagreb</derivirana_varijabla>
  </DomainObject.Predmet.StrankaFormatedWithAdressOIB>
  <DomainObject.Predmet.StrankaWithAdress>
    <izvorni_sadrzaj>RH MINISTARSTVO FINANCIJA, Porezna uprava, PU Zagreb Savska cesta 41,10000 Zagreb</izvorni_sadrzaj>
    <derivirana_varijabla naziv="DomainObject.Predmet.StrankaWithAdress_1">RH MINISTARSTVO FINANCIJA, Porezna uprava, PU Zagreb Savska cesta 41,10000 Zagreb</derivirana_varijabla>
  </DomainObject.Predmet.StrankaWithAdress>
  <DomainObject.Predmet.StrankaWithAdressOIB>
    <izvorni_sadrzaj>RH MINISTARSTVO FINANCIJA, Porezna uprava, PU Zagreb, OIB 18683136487, Savska cesta 41,10000 Zagreb</izvorni_sadrzaj>
    <derivirana_varijabla naziv="DomainObject.Predmet.StrankaWithAdressOIB_1">RH MINISTARSTVO FINANCIJA, Porezna uprava, PU Zagreb, OIB 18683136487, Savska cesta 41,10000 Zagreb</derivirana_varijabla>
  </DomainObject.Predmet.StrankaWithAdressOIB>
  <DomainObject.Predmet.StrankaNazivFormated>
    <izvorni_sadrzaj>RH MINISTARSTVO FINANCIJA, Porezna uprava, PU Zagreb</izvorni_sadrzaj>
    <derivirana_varijabla naziv="DomainObject.Predmet.StrankaNazivFormated_1">RH MINISTARSTVO FINANCIJA, Porezna uprava, PU Zagreb</derivirana_varijabla>
  </DomainObject.Predmet.StrankaNazivFormated>
  <DomainObject.Predmet.StrankaNazivFormatedOIB>
    <izvorni_sadrzaj>RH MINISTARSTVO FINANCIJA, Porezna uprava, PU Zagreb, OIB 18683136487</izvorni_sadrzaj>
    <derivirana_varijabla naziv="DomainObject.Predmet.StrankaNazivFormatedOIB_1">RH MINISTARSTVO FINANCIJA, Porezna uprava, 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RH MINISTARSTVO FINANCIJA, Porezna uprava, PU Zagreb</item>
    </izvorni_sadrzaj>
    <derivirana_varijabla naziv="DomainObject.Predmet.StrankaListFormated_1">
      <item>RH MINISTARSTVO FINANCIJA, Porezna uprava, PU Zagreb</item>
    </derivirana_varijabla>
  </DomainObject.Predmet.StrankaListFormated>
  <DomainObject.Predmet.StrankaListFormatedOIB>
    <izvorni_sadrzaj>
      <item>RH MINISTARSTVO FINANCIJA, Porezna uprava, PU Zagreb, OIB 18683136487</item>
    </izvorni_sadrzaj>
    <derivirana_varijabla naziv="DomainObject.Predmet.StrankaListFormatedOIB_1">
      <item>RH MINISTARSTVO FINANCIJA, Porezna uprava, PU Zagreb, OIB 18683136487</item>
    </derivirana_varijabla>
  </DomainObject.Predmet.StrankaListFormatedOIB>
  <DomainObject.Predmet.StrankaListFormatedWithAdress>
    <izvorni_sadrzaj>
      <item>RH MINISTARSTVO FINANCIJA, Porezna uprava, PU Zagreb, Savska cesta 41, 10000 Zagreb</item>
    </izvorni_sadrzaj>
    <derivirana_varijabla naziv="DomainObject.Predmet.StrankaListFormatedWithAdress_1">
      <item>RH MINISTARSTVO FINANCIJA, Porezna uprava, PU Zagreb, Savska cesta 41, 10000 Zagreb</item>
    </derivirana_varijabla>
  </DomainObject.Predmet.StrankaListFormatedWithAdress>
  <DomainObject.Predmet.StrankaListFormatedWithAdressOIB>
    <izvorni_sadrzaj>
      <item>RH MINISTARSTVO FINANCIJA, Porezna uprava, PU Zagreb, OIB 18683136487, Savska cesta 41, 10000 Zagreb</item>
    </izvorni_sadrzaj>
    <derivirana_varijabla naziv="DomainObject.Predmet.StrankaListFormatedWithAdressOIB_1">
      <item>RH MINISTARSTVO FINANCIJA, Porezna uprava, PU Zagreb, OIB 18683136487, Savska cesta 41, 10000 Zagreb</item>
    </derivirana_varijabla>
  </DomainObject.Predmet.StrankaListFormatedWithAdressOIB>
  <DomainObject.Predmet.StrankaListNazivFormated>
    <izvorni_sadrzaj>
      <item>RH MINISTARSTVO FINANCIJA, Porezna uprava, PU Zagreb</item>
    </izvorni_sadrzaj>
    <derivirana_varijabla naziv="DomainObject.Predmet.StrankaListNazivFormated_1">
      <item>RH MINISTARSTVO FINANCIJA, Porezna uprava, PU Zagreb</item>
    </derivirana_varijabla>
  </DomainObject.Predmet.StrankaListNazivFormated>
  <DomainObject.Predmet.StrankaListNazivFormatedOIB>
    <izvorni_sadrzaj>
      <item>RH MINISTARSTVO FINANCIJA, Porezna uprava, PU Zagreb, OIB 18683136487</item>
    </izvorni_sadrzaj>
    <derivirana_varijabla naziv="DomainObject.Predmet.StrankaListNazivFormatedOIB_1">
      <item>RH MINISTARSTVO FINANCIJA, Porezna uprava, PU Zagreb, OIB 18683136487</item>
    </derivirana_varijabla>
  </DomainObject.Predmet.StrankaListNazivFormatedOIB>
  <DomainObject.Predmet.ProtuStrankaListFormated>
    <izvorni_sadrzaj>
      <item>Rahim Kolašinac</item>
    </izvorni_sadrzaj>
    <derivirana_varijabla naziv="DomainObject.Predmet.ProtuStrankaListFormated_1">
      <item>Rahim Kolašinac</item>
    </derivirana_varijabla>
  </DomainObject.Predmet.ProtuStrankaListFormated>
  <DomainObject.Predmet.ProtuStrankaListFormatedOIB>
    <izvorni_sadrzaj>
      <item>Rahim Kolašinac, OIB 97775750317</item>
    </izvorni_sadrzaj>
    <derivirana_varijabla naziv="DomainObject.Predmet.ProtuStrankaListFormatedOIB_1">
      <item>Rahim Kolašinac, OIB 97775750317</item>
    </derivirana_varijabla>
  </DomainObject.Predmet.ProtuStrankaListFormatedOIB>
  <DomainObject.Predmet.ProtuStrankaListFormatedWithAdress>
    <izvorni_sadrzaj>
      <item>Rahim Kolašinac, Novska 12, 10000 Zagreb</item>
    </izvorni_sadrzaj>
    <derivirana_varijabla naziv="DomainObject.Predmet.ProtuStrankaListFormatedWithAdress_1">
      <item>Rahim Kolašinac, Novska 12, 10000 Zagreb</item>
    </derivirana_varijabla>
  </DomainObject.Predmet.ProtuStrankaListFormatedWithAdress>
  <DomainObject.Predmet.ProtuStrankaListFormatedWithAdressOIB>
    <izvorni_sadrzaj>
      <item>Rahim Kolašinac, OIB 97775750317, Novska 12, 10000 Zagreb</item>
    </izvorni_sadrzaj>
    <derivirana_varijabla naziv="DomainObject.Predmet.ProtuStrankaListFormatedWithAdressOIB_1">
      <item>Rahim Kolašinac, OIB 97775750317, Novska 12, 10000 Zagreb</item>
    </derivirana_varijabla>
  </DomainObject.Predmet.ProtuStrankaListFormatedWithAdressOIB>
  <DomainObject.Predmet.ProtuStrankaListNazivFormated>
    <izvorni_sadrzaj>
      <item>Rahim Kolašinac</item>
    </izvorni_sadrzaj>
    <derivirana_varijabla naziv="DomainObject.Predmet.ProtuStrankaListNazivFormated_1">
      <item>Rahim Kolašinac</item>
    </derivirana_varijabla>
  </DomainObject.Predmet.ProtuStrankaListNazivFormated>
  <DomainObject.Predmet.ProtuStrankaListNazivFormatedOIB>
    <izvorni_sadrzaj>
      <item>Rahim Kolašinac, OIB 97775750317</item>
    </izvorni_sadrzaj>
    <derivirana_varijabla naziv="DomainObject.Predmet.ProtuStrankaListNazivFormatedOIB_1">
      <item>Rahim Kolašinac, OIB 97775750317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PU Zagreb</izvorni_sadrzaj>
    <derivirana_varijabla naziv="DomainObject.Predmet.StrankaIDrugi_1">RH MINISTARSTVO FINANCIJA, Porezna uprava, PU Zagreb</derivirana_varijabla>
  </DomainObject.Predmet.StrankaIDrugi>
  <DomainObject.Predmet.ProtustrankaIDrugi>
    <izvorni_sadrzaj>Rahim Kolašinac</izvorni_sadrzaj>
    <derivirana_varijabla naziv="DomainObject.Predmet.ProtustrankaIDrugi_1">Rahim Kolašinac</derivirana_varijabla>
  </DomainObject.Predmet.ProtustrankaIDrugi>
  <DomainObject.Predmet.StrankaIDrugiAdressOIB>
    <izvorni_sadrzaj>RH MINISTARSTVO FINANCIJA, Porezna uprava, PU Zagreb, OIB 18683136487, Savska cesta 41, 10000 Zagreb</izvorni_sadrzaj>
    <derivirana_varijabla naziv="DomainObject.Predmet.StrankaIDrugiAdressOIB_1">RH MINISTARSTVO FINANCIJA, Porezna uprava, PU Zagreb, OIB 18683136487, Savska cesta 41, 10000 Zagreb</derivirana_varijabla>
  </DomainObject.Predmet.StrankaIDrugiAdressOIB>
  <DomainObject.Predmet.ProtustrankaIDrugiAdressOIB>
    <izvorni_sadrzaj>Rahim Kolašinac, OIB 97775750317, Novska 12, 10000 Zagreb</izvorni_sadrzaj>
    <derivirana_varijabla naziv="DomainObject.Predmet.ProtustrankaIDrugiAdressOIB_1">Rahim Kolašinac, OIB 97775750317, Novska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PU Zagreb</item>
      <item>Rahim Kolašinac</item>
    </izvorni_sadrzaj>
    <derivirana_varijabla naziv="DomainObject.Predmet.SudioniciListNaziv_1">
      <item>RH MINISTARSTVO FINANCIJA, Porezna uprava, PU Zagreb</item>
      <item>Rahim Kolašinac</item>
    </derivirana_varijabla>
  </DomainObject.Predmet.SudioniciListNaziv>
  <DomainObject.Predmet.SudioniciListAdressOIB>
    <izvorni_sadrzaj>
      <item>RH MINISTARSTVO FINANCIJA, Porezna uprava, PU Zagreb, OIB 18683136487, Savska cesta 41,10000 Zagreb</item>
      <item>Rahim Kolašinac, OIB 97775750317, Novska 12,10000 Zagreb</item>
    </izvorni_sadrzaj>
    <derivirana_varijabla naziv="DomainObject.Predmet.SudioniciListAdressOIB_1">
      <item>RH MINISTARSTVO FINANCIJA, Porezna uprava, PU Zagreb, OIB 18683136487, Savska cesta 41,10000 Zagreb</item>
      <item>Rahim Kolašinac, OIB 97775750317, Novska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97775750317</item>
    </izvorni_sadrzaj>
    <derivirana_varijabla naziv="DomainObject.Predmet.SudioniciListNazivOIB_1">
      <item>, OIB 18683136487</item>
      <item>, OIB 97775750317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586</properties:Words>
  <properties:Characters>3330</properties:Characters>
  <properties:Lines>80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2017-06-12T08:41:00Z</dcterms:created>
  <dc:creator>gzubak</dc:creator>
  <cp:lastModifiedBy>Valentina Delač</cp:lastModifiedBy>
  <cp:lastPrinted>2017-06-12T08:50:00Z</cp:lastPrinted>
  <dcterms:modified xmlns:xsi="http://www.w3.org/2001/XMLSchema-instance" xsi:type="dcterms:W3CDTF">2017-06-12T08:50:00Z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