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e764" w14:paraId="f7ce764" w:rsidRDefault="00A667F6" w:rsidP="00A667F6" w:rsidR="00A667F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7F6" w:rsidP="00A667F6" w:rsidR="00A667F6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A667F6" w:rsidP="00A667F6" w:rsidR="00A667F6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A667F6" w:rsidP="00A667F6" w:rsidR="00A667F6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A667F6" w:rsidP="00A667F6" w:rsidR="00A667F6">
      <w:pPr>
        <w:rPr>
          <w:rFonts w:eastAsia="Calibri"/>
          <w:szCs w:val="24"/>
          <w:lang w:eastAsia="en-US"/>
        </w:rPr>
      </w:pP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TROPICAL IMPORT d.o.o., Đelekovec, Mihovila Pavleka Miškine 48, OIB: 09269245108, dana 23. ožujka 2016. </w:t>
      </w:r>
    </w:p>
    <w:p w:rsidRDefault="00A667F6" w:rsidP="00A667F6" w:rsidR="00A667F6">
      <w:pPr>
        <w:jc w:val="both"/>
      </w:pPr>
    </w:p>
    <w:p w:rsidRDefault="00A667F6" w:rsidP="00A667F6" w:rsidR="00A667F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TROPICAL IMPORT d.o.o., Đelekovec, Mihovila Pavleka Miškine 48, OIB: 09269245108 </w:t>
      </w:r>
      <w:r>
        <w:rPr>
          <w:szCs w:val="24"/>
        </w:rPr>
        <w:t>s danom 23. ožujka 2016. u 15,00 sati.</w:t>
      </w:r>
    </w:p>
    <w:p w:rsidRDefault="00A667F6" w:rsidP="00A667F6" w:rsidR="00A667F6">
      <w:pPr>
        <w:jc w:val="both"/>
        <w:rPr>
          <w:szCs w:val="24"/>
        </w:rPr>
      </w:pPr>
    </w:p>
    <w:p w:rsidRDefault="00A667F6" w:rsidP="00A667F6" w:rsidR="00A667F6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TROPICAL IMPORT d.o.o., Đelekovec, Mihovila Pavleka Miškine 48, OIB: 09269245108.</w:t>
      </w:r>
    </w:p>
    <w:p w:rsidRDefault="00A667F6" w:rsidP="00A667F6" w:rsidR="00A667F6">
      <w:pPr>
        <w:jc w:val="both"/>
      </w:pPr>
    </w:p>
    <w:p w:rsidRDefault="00A667F6" w:rsidP="00A667F6" w:rsidR="00A667F6">
      <w:pPr>
        <w:ind w:firstLine="708"/>
        <w:jc w:val="both"/>
      </w:pPr>
      <w:r>
        <w:t>III/ Za stečajnog upravitelja imenuje Dinka Trumbić, Split, Lovretska 10, OIB: 43468134790.</w:t>
      </w:r>
    </w:p>
    <w:p w:rsidRDefault="00A667F6" w:rsidP="00A667F6" w:rsidR="00A667F6">
      <w:pPr>
        <w:jc w:val="both"/>
        <w:rPr>
          <w:color w:val="FF0000"/>
        </w:rPr>
      </w:pPr>
    </w:p>
    <w:p w:rsidRDefault="00A667F6" w:rsidP="00A667F6" w:rsidR="00A667F6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A667F6" w:rsidP="00A667F6" w:rsidR="00A667F6">
      <w:pPr>
        <w:jc w:val="both"/>
        <w:rPr>
          <w:szCs w:val="24"/>
        </w:rPr>
      </w:pPr>
    </w:p>
    <w:p w:rsidRDefault="00A667F6" w:rsidP="00A667F6" w:rsidR="00A667F6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TROPICAL IMPORT d.o.o., Đelekovec, Mihovila Pavleka Miškine 48,</w:t>
      </w:r>
      <w:r w:rsidRPr="00A667F6">
        <w:t xml:space="preserve"> </w:t>
      </w:r>
      <w:r>
        <w:t>OIB: 09269245108</w:t>
      </w:r>
      <w:r>
        <w:rPr>
          <w:szCs w:val="24"/>
        </w:rPr>
        <w:t xml:space="preserve"> biti će brisan iz sudskog registra.</w:t>
      </w: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jc w:val="both"/>
        <w:rPr>
          <w:szCs w:val="24"/>
        </w:rPr>
      </w:pPr>
      <w:r>
        <w:rPr>
          <w:szCs w:val="24"/>
        </w:rPr>
        <w:tab/>
        <w:t>Predlagatelj je dana 9.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jc w:val="both"/>
        <w:rPr>
          <w:szCs w:val="24"/>
        </w:rPr>
      </w:pPr>
      <w:r>
        <w:rPr>
          <w:szCs w:val="24"/>
        </w:rP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A667F6" w:rsidP="00A667F6" w:rsidR="00A667F6">
      <w:pPr>
        <w:jc w:val="center"/>
        <w:rPr>
          <w:szCs w:val="24"/>
        </w:rPr>
      </w:pPr>
    </w:p>
    <w:p w:rsidRDefault="00A667F6" w:rsidP="00A667F6" w:rsidR="00A667F6">
      <w:pPr>
        <w:jc w:val="center"/>
        <w:rPr>
          <w:szCs w:val="24"/>
        </w:rPr>
      </w:pPr>
    </w:p>
    <w:p w:rsidRDefault="00A667F6" w:rsidP="00A667F6" w:rsidR="00A667F6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A667F6" w:rsidP="00A667F6" w:rsidR="00A667F6">
      <w:pPr>
        <w:ind w:left="4956"/>
        <w:jc w:val="center"/>
        <w:rPr>
          <w:szCs w:val="24"/>
        </w:rPr>
      </w:pPr>
    </w:p>
    <w:p w:rsidRDefault="00A667F6" w:rsidP="00A667F6" w:rsidR="00A667F6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A667F6" w:rsidP="00A667F6" w:rsidR="00A667F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A667F6" w:rsidP="00A667F6" w:rsidR="00A667F6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A667F6" w:rsidP="00A667F6" w:rsidR="00A667F6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A667F6" w:rsidP="00A667F6" w:rsidR="00A667F6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A667F6" w:rsidP="00A667F6" w:rsidR="00A667F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rPr>
          <w:szCs w:val="24"/>
        </w:rPr>
      </w:pPr>
    </w:p>
    <w:p w:rsidRDefault="00A667F6" w:rsidP="00A667F6" w:rsidR="00A667F6">
      <w:pPr>
        <w:rPr>
          <w:szCs w:val="24"/>
        </w:rPr>
      </w:pPr>
      <w:r>
        <w:rPr>
          <w:szCs w:val="24"/>
        </w:rPr>
        <w:t>DNA:</w:t>
      </w:r>
    </w:p>
    <w:p w:rsidRDefault="00A667F6" w:rsidP="00A667F6" w:rsidR="00A667F6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A667F6" w:rsidP="00A667F6" w:rsidR="00A667F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667F6" w:rsidP="00A667F6" w:rsidR="00A667F6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TROPICAL IMPORT d.o.o., Đelekovec, Mihovila Pavleka Miškine 48</w:t>
      </w:r>
    </w:p>
    <w:p w:rsidRDefault="00A667F6" w:rsidP="00A667F6" w:rsidR="00A667F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A667F6" w:rsidP="00A667F6" w:rsidR="00A667F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Koprivnica, Hrvatske državnosti 7         </w:t>
      </w:r>
    </w:p>
    <w:p w:rsidRDefault="00A667F6" w:rsidP="00A667F6" w:rsidR="00A667F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Dinka Trumbić, Split, Lovretska 10</w:t>
      </w:r>
    </w:p>
    <w:p w:rsidRDefault="00A667F6" w:rsidP="00A667F6" w:rsidR="00A667F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A667F6" w:rsidP="00A667F6" w:rsidR="00A667F6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A667F6" w:rsidP="00A667F6" w:rsidR="00A667F6"/>
    <w:p w:rsidRDefault="00A667F6" w:rsidP="00A667F6" w:rsidR="00A667F6"/>
    <w:p w:rsidRDefault="001369E1" w:rsidR="001369E1"/>
    <w:sectPr w:rsidSect="00A667F6" w:rsidR="001369E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37B" w:rsidP="00A667F6" w:rsidR="0076337B">
      <w:r>
        <w:separator/>
      </w:r>
    </w:p>
  </w:endnote>
  <w:endnote w:id="0" w:type="continuationSeparator">
    <w:p w:rsidRDefault="0076337B" w:rsidP="00A667F6" w:rsidR="00763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37B" w:rsidP="00A667F6" w:rsidR="0076337B">
      <w:r>
        <w:separator/>
      </w:r>
    </w:p>
  </w:footnote>
  <w:footnote w:id="0" w:type="continuationSeparator">
    <w:p w:rsidRDefault="0076337B" w:rsidP="00A667F6" w:rsidR="00763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7F6" w:rsidP="00A667F6" w:rsidR="00A667F6">
    <w:pPr>
      <w:pStyle w:val="Zaglavlje"/>
    </w:pPr>
    <w:r>
      <w:tab/>
      <w:t>2</w:t>
    </w:r>
    <w:r>
      <w:tab/>
      <w:t>Poslovni broj: 6 St-753/15-5</w:t>
    </w:r>
  </w:p>
  <w:p w:rsidRDefault="00A667F6" w:rsidR="00A667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7F6" w:rsidP="00A667F6" w:rsidR="00A667F6">
    <w:pPr>
      <w:pStyle w:val="Zaglavlje"/>
      <w:jc w:val="right"/>
    </w:pPr>
    <w:r>
      <w:t>Poslovni broj: 6 St-753/15-5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733"/>
    <w:rsid w:val="001369E1"/>
    <w:rsid w:val="001B21AB"/>
    <w:rsid w:val="0076337B"/>
    <w:rsid w:val="00775733"/>
    <w:rsid w:val="00797195"/>
    <w:rsid w:val="00A6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67F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667F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7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7F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667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67F6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67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67F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1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719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195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19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19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67F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667F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7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7F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667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67F6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67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67F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1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719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195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19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19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4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St-753/2015</izvorni_sadrzaj>
    <derivirana_varijabla naziv="DomainObject.Predmet.OznakaBroj_1">St-753/2015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TROPICAL IMPORT društvo s ograničenom odgovornošću za proizvodnju, trgovinu i usluge</izvorni_sadrzaj>
    <derivirana_varijabla naziv="DomainObject.Predmet.ProtustrankaFormated_1">  TROPICAL IMPORT društvo s ograničenom odgovornošću za proizvodnju, trgovinu i usluge</derivirana_varijabla>
  </DomainObject.Predmet.ProtustrankaFormated>
  <DomainObject.Predmet.ProtustrankaFormatedOIB>
    <izvorni_sadrzaj>  TROPICAL IMPORT društvo s ograničenom odgovornošću za proizvodnju, trgovinu i usluge, OIB 09269245108</izvorni_sadrzaj>
    <derivirana_varijabla naziv="DomainObject.Predmet.ProtustrankaFormatedOIB_1">  TROPICAL IMPORT društvo s ograničenom odgovornošću za proizvodnju, trgovinu i usluge, OIB 09269245108</derivirana_varijabla>
  </DomainObject.Predmet.ProtustrankaFormatedOIB>
  <DomainObject.Predmet.ProtustrankaFormatedWithAdress>
    <izvorni_sadrzaj> TROPICAL IMPORT društvo s ograničenom odgovornošću za proizvodnju, trgovinu i usluge, Mihovila Pavleka Miškine 48, 48316 Đelekovec</izvorni_sadrzaj>
    <derivirana_varijabla naziv="DomainObject.Predmet.ProtustrankaFormatedWithAdress_1"> TROPICAL IMPORT društvo s ograničenom odgovornošću za proizvodnju, trgovinu i usluge, Mihovila Pavleka Miškine 48, 48316 Đelekovec</derivirana_varijabla>
  </DomainObject.Predmet.ProtustrankaFormatedWithAdress>
  <DomainObject.Predmet.ProtustrankaFormatedWithAdressOIB>
    <izvorni_sadrzaj> TROPICAL IMPORT društvo s ograničenom odgovornošću za proizvodnju, trgovinu i usluge, OIB 09269245108, Mihovila Pavleka Miškine 48, 48316 Đelekovec</izvorni_sadrzaj>
    <derivirana_varijabla naziv="DomainObject.Predmet.ProtustrankaFormatedWithAdressOIB_1"> TROPICAL IMPORT društvo s ograničenom odgovornošću za proizvodnju, trgovinu i usluge, OIB 09269245108, Mihovila Pavleka Miškine 48, 48316 Đelekovec</derivirana_varijabla>
  </DomainObject.Predmet.ProtustrankaFormatedWithAdressOIB>
  <DomainObject.Predmet.ProtustrankaWithAdress>
    <izvorni_sadrzaj>TROPICAL IMPORT društvo s ograničenom odgovornošću za proizvodnju, trgovinu i usluge Mihovila Pavleka Miškine 48, 48316 Đelekovec</izvorni_sadrzaj>
    <derivirana_varijabla naziv="DomainObject.Predmet.ProtustrankaWithAdress_1">TROPICAL IMPORT društvo s ograničenom odgovornošću za proizvodnju, trgovinu i usluge Mihovila Pavleka Miškine 48, 48316 Đelekovec</derivirana_varijabla>
  </DomainObject.Predmet.ProtustrankaWithAdress>
  <DomainObject.Predmet.ProtustrankaWithAdressOIB>
    <izvorni_sadrzaj>TROPICAL IMPORT društvo s ograničenom odgovornošću za proizvodnju, trgovinu i usluge, OIB 09269245108, Mihovila Pavleka Miškine 48, 48316 Đelekovec</izvorni_sadrzaj>
    <derivirana_varijabla naziv="DomainObject.Predmet.ProtustrankaWithAdressOIB_1">TROPICAL IMPORT društvo s ograničenom odgovornošću za proizvodnju, trgovinu i usluge, OIB 09269245108, Mihovila Pavleka Miškine 48, 48316 Đelekovec</derivirana_varijabla>
  </DomainObject.Predmet.ProtustrankaWithAdressOIB>
  <DomainObject.Predmet.ProtustrankaNazivFormated>
    <izvorni_sadrzaj>TROPICAL IMPORT društvo s ograničenom odgovornošću za proizvodnju, trgovinu i usluge</izvorni_sadrzaj>
    <derivirana_varijabla naziv="DomainObject.Predmet.ProtustrankaNazivFormated_1">TROPICAL IMPORT društvo s ograničenom odgovornošću za proizvodnju, trgovinu i usluge</derivirana_varijabla>
  </DomainObject.Predmet.ProtustrankaNazivFormated>
  <DomainObject.Predmet.ProtustrankaNazivFormatedOIB>
    <izvorni_sadrzaj>TROPICAL IMPORT društvo s ograničenom odgovornošću za proizvodnju, trgovinu i usluge, OIB 09269245108</izvorni_sadrzaj>
    <derivirana_varijabla naziv="DomainObject.Predmet.ProtustrankaNazivFormatedOIB_1">TROPICAL IMPORT društvo s ograničenom odgovornošću za proizvodnju, trgovinu i usluge, OIB 09269245108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2563.30</izvorni_sadrzaj>
    <derivirana_varijabla naziv="DomainObject.Predmet.TrenutnaVrijednost_1">2563.30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TROPICAL IMPORT društvo s ograničenom odgovornošću za proizvodnju, trgovinu i usluge</item>
    </izvorni_sadrzaj>
    <derivirana_varijabla naziv="DomainObject.Predmet.ProtuStrankaListFormated_1">
      <item>TROPICAL IMPORT društvo s ograničenom odgovornošću za proizvodnju, trgovinu i usluge</item>
    </derivirana_varijabla>
  </DomainObject.Predmet.ProtuStrankaListFormated>
  <DomainObject.Predmet.ProtuStrankaListFormatedOIB>
    <izvorni_sadrzaj>
      <item>TROPICAL IMPORT društvo s ograničenom odgovornošću za proizvodnju, trgovinu i usluge, OIB 09269245108</item>
    </izvorni_sadrzaj>
    <derivirana_varijabla naziv="DomainObject.Predmet.ProtuStrankaListFormatedOIB_1">
      <item>TROPICAL IMPORT društvo s ograničenom odgovornošću za proizvodnju, trgovinu i usluge, OIB 09269245108</item>
    </derivirana_varijabla>
  </DomainObject.Predmet.ProtuStrankaListFormatedOIB>
  <DomainObject.Predmet.ProtuStrankaListFormatedWithAdress>
    <izvorni_sadrzaj>
      <item>TROPICAL IMPORT društvo s ograničenom odgovornošću za proizvodnju, trgovinu i usluge, Mihovila Pavleka Miškine 48, 48316 Đelekovec</item>
    </izvorni_sadrzaj>
    <derivirana_varijabla naziv="DomainObject.Predmet.ProtuStrankaListFormatedWithAdress_1">
      <item>TROPICAL IMPORT društvo s ograničenom odgovornošću za proizvodnju, trgovinu i usluge, Mihovila Pavleka Miškine 48, 48316 Đelekovec</item>
    </derivirana_varijabla>
  </DomainObject.Predmet.ProtuStrankaListFormatedWithAdress>
  <DomainObject.Predmet.ProtuStrankaListFormatedWithAdressOIB>
    <izvorni_sadrzaj>
      <item>TROPICAL IMPORT društvo s ograničenom odgovornošću za proizvodnju, trgovinu i usluge, OIB 09269245108, Mihovila Pavleka Miškine 48, 48316 Đelekovec</item>
    </izvorni_sadrzaj>
    <derivirana_varijabla naziv="DomainObject.Predmet.ProtuStrankaListFormatedWithAdressOIB_1">
      <item>TROPICAL IMPORT društvo s ograničenom odgovornošću za proizvodnju, trgovinu i usluge, OIB 09269245108, Mihovila Pavleka Miškine 48, 48316 Đelekovec</item>
    </derivirana_varijabla>
  </DomainObject.Predmet.ProtuStrankaListFormatedWithAdressOIB>
  <DomainObject.Predmet.ProtuStrankaListNazivFormated>
    <izvorni_sadrzaj>
      <item>TROPICAL IMPORT društvo s ograničenom odgovornošću za proizvodnju, trgovinu i usluge</item>
    </izvorni_sadrzaj>
    <derivirana_varijabla naziv="DomainObject.Predmet.ProtuStrankaListNazivFormated_1">
      <item>TROPICAL IMPORT društvo s ograničenom odgovornošću za proizvodnju, trgovinu i usluge</item>
    </derivirana_varijabla>
  </DomainObject.Predmet.ProtuStrankaListNazivFormated>
  <DomainObject.Predmet.ProtuStrankaListNazivFormatedOIB>
    <izvorni_sadrzaj>
      <item>TROPICAL IMPORT društvo s ograničenom odgovornošću za proizvodnju, trgovinu i usluge, OIB 09269245108</item>
    </izvorni_sadrzaj>
    <derivirana_varijabla naziv="DomainObject.Predmet.ProtuStrankaListNazivFormatedOIB_1">
      <item>TROPICAL IMPORT društvo s ograničenom odgovornošću za proizvodnju, trgovinu i usluge, OIB 09269245108</item>
    </derivirana_varijabla>
  </DomainObject.Predmet.ProtuStrankaListNazivFormatedOIB>
  <DomainObject.Predmet.OstaliListFormated>
    <izvorni_sadrzaj>
      <item>E-oglasna ploča</item>
      <item>Sudski registar</item>
      <item>Nina Krumpeštar</item>
    </izvorni_sadrzaj>
    <derivirana_varijabla naziv="DomainObject.Predmet.OstaliListFormated_1">
      <item>E-oglasna ploča</item>
      <item>Sudski registar</item>
      <item>Nina Krumpeštar</item>
    </derivirana_varijabla>
  </DomainObject.Predmet.OstaliListFormated>
  <DomainObject.Predmet.OstaliListFormatedOIB>
    <izvorni_sadrzaj>
      <item>E-oglasna ploča</item>
      <item>Sudski registar</item>
      <item>Nina Krumpeštar, OIB 86946152264</item>
    </izvorni_sadrzaj>
    <derivirana_varijabla naziv="DomainObject.Predmet.OstaliListFormatedOIB_1">
      <item>E-oglasna ploča</item>
      <item>Sudski registar</item>
      <item>Nina Krumpeštar, OIB 86946152264</item>
    </derivirana_varijabla>
  </DomainObject.Predmet.OstaliListFormatedOIB>
  <DomainObject.Predmet.OstaliListFormatedWithAdress>
    <izvorni_sadrzaj>
      <item>E-oglasna ploča</item>
      <item>Sudski registar</item>
      <item>Nina Krumpeštar, Mihovila Pavleka Miškine 48, 48316 Đelekovec</item>
    </izvorni_sadrzaj>
    <derivirana_varijabla naziv="DomainObject.Predmet.OstaliListFormatedWithAdress_1">
      <item>E-oglasna ploča</item>
      <item>Sudski registar</item>
      <item>Nina Krumpeštar, Mihovila Pavleka Miškine 48, 48316 Đelekovec</item>
    </derivirana_varijabla>
  </DomainObject.Predmet.OstaliListFormatedWithAdress>
  <DomainObject.Predmet.OstaliListFormatedWithAdressOIB>
    <izvorni_sadrzaj>
      <item>E-oglasna ploča</item>
      <item>Sudski registar</item>
      <item>Nina Krumpeštar, OIB 86946152264, Mihovila Pavleka Miškine 48, 48316 Đelekovec</item>
    </izvorni_sadrzaj>
    <derivirana_varijabla naziv="DomainObject.Predmet.OstaliListFormatedWithAdressOIB_1">
      <item>E-oglasna ploča</item>
      <item>Sudski registar</item>
      <item>Nina Krumpeštar, OIB 86946152264, Mihovila Pavleka Miškine 48, 48316 Đelekovec</item>
    </derivirana_varijabla>
  </DomainObject.Predmet.OstaliListFormatedWithAdressOIB>
  <DomainObject.Predmet.OstaliListNazivFormated>
    <izvorni_sadrzaj>
      <item>E-oglasna ploča</item>
      <item>Sudski registar</item>
      <item>Nina Krumpeštar</item>
    </izvorni_sadrzaj>
    <derivirana_varijabla naziv="DomainObject.Predmet.OstaliListNazivFormated_1">
      <item>E-oglasna ploča</item>
      <item>Sudski registar</item>
      <item>Nina Krumpeštar</item>
    </derivirana_varijabla>
  </DomainObject.Predmet.OstaliListNazivFormated>
  <DomainObject.Predmet.OstaliListNazivFormatedOIB>
    <izvorni_sadrzaj>
      <item>E-oglasna ploča</item>
      <item>Sudski registar</item>
      <item>Nina Krumpeštar, OIB 86946152264</item>
    </izvorni_sadrzaj>
    <derivirana_varijabla naziv="DomainObject.Predmet.OstaliListNazivFormatedOIB_1">
      <item>E-oglasna ploča</item>
      <item>Sudski registar</item>
      <item>Nina Krumpeštar, OIB 86946152264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TROPICAL IMPORT društvo s ograničenom odgovornošću za proizvodnju, trgovinu i usluge</izvorni_sadrzaj>
    <derivirana_varijabla naziv="DomainObject.Predmet.ProtustrankaIDrugi_1">TROPICAL IMPORT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TROPICAL IMPORT društvo s ograničenom odgovornošću za proizvodnju, trgovinu i usluge, OIB 09269245108, Mihovila Pavleka Miškine 48, 48316 Đelekovec</izvorni_sadrzaj>
    <derivirana_varijabla naziv="DomainObject.Predmet.ProtustrankaIDrugiAdressOIB_1">TROPICAL IMPORT društvo s ograničenom odgovornošću za proizvodnju, trgovinu i usluge, OIB 09269245108, Mihovila Pavleka Miškine 48, 48316 Đelekovec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TROPICAL IMPORT društvo s ograničenom odgovornošću za proizvodnju, trgovinu i usluge</item>
      <item>E-oglasna ploča</item>
      <item>Sudski registar</item>
      <item>Nina Krumpeštar</item>
    </izvorni_sadrzaj>
    <derivirana_varijabla naziv="DomainObject.Predmet.SudioniciListNaziv_1">
      <item>Financijska agencija</item>
      <item>TROPICAL IMPORT društvo s ograničenom odgovornošću za proizvodnju, trgovinu i usluge</item>
      <item>E-oglasna ploča</item>
      <item>Sudski registar</item>
      <item>Nina Krumpeštar</item>
    </derivirana_varijabla>
  </DomainObject.Predmet.SudioniciListNaziv>
  <DomainObject.Predmet.SudioniciListAdressOIB>
    <izvorni_sadrzaj>
      <item>Financijska agencija, OIB 85821130368, A. Cesarca 2,42000 Varaždin</item>
      <item>TROPICAL IMPORT društvo s ograničenom odgovornošću za proizvodnju, trgovinu i usluge, OIB 09269245108, Mihovila Pavleka Miškine 48,48316 Đelekovec</item>
      <item>E-oglasna ploča</item>
      <item>Sudski registar</item>
      <item>Nina Krumpeštar, OIB 86946152264, Mihovila Pavleka Miškine 48,48316 Đelekovec</item>
    </izvorni_sadrzaj>
    <derivirana_varijabla naziv="DomainObject.Predmet.SudioniciListAdressOIB_1">
      <item>Financijska agencija, OIB 85821130368, A. Cesarca 2,42000 Varaždin</item>
      <item>TROPICAL IMPORT društvo s ograničenom odgovornošću za proizvodnju, trgovinu i usluge, OIB 09269245108, Mihovila Pavleka Miškine 48,48316 Đelekovec</item>
      <item>E-oglasna ploča</item>
      <item>Sudski registar</item>
      <item>Nina Krumpeštar, OIB 86946152264, Mihovila Pavleka Miškine 48,48316 Đelekovec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09269245108</item>
      <item>, OIB null</item>
      <item>, OIB null</item>
      <item>, OIB 86946152264</item>
    </izvorni_sadrzaj>
    <derivirana_varijabla naziv="DomainObject.Predmet.SudioniciListNazivOIB_1">
      <item>, OIB 85821130368</item>
      <item>, OIB 09269245108</item>
      <item>, OIB null</item>
      <item>, OIB null</item>
      <item>, OIB 86946152264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2807</properties:Characters>
  <properties:Lines>85</properties:Lines>
  <properties:Paragraphs>30</properties:Paragraphs>
  <properties:TotalTime>1</properties:TotalTime>
  <properties:ScaleCrop>false</properties:ScaleCrop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Maja Kovačić</dc:creator>
  <dc:description/>
  <cp:keywords/>
  <cp:lastModifiedBy>Maja Kovačić</cp:lastModifiedBy>
  <cp:lastPrinted>2016-03-22T09:38:00Z</cp:lastPrinted>
  <dcterms:modified xmlns:xsi="http://www.w3.org/2001/XMLSchema-instance" xsi:type="dcterms:W3CDTF">2016-03-23T07:35:00Z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