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cac0" w14:paraId="5d4cac0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E90744">
      <w:pPr>
        <w:ind w:hanging="720" w:left="360"/>
        <w:jc w:val="both"/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E90744">
        <w:t>3 St-</w:t>
      </w:r>
      <w:r w:rsidR="0071741D">
        <w:t>2567</w:t>
      </w:r>
      <w:r w:rsidR="00E90744">
        <w:t>/</w:t>
      </w:r>
      <w:r w:rsidR="00911078" w:rsidRPr="00E90744">
        <w:t>16-4</w:t>
      </w:r>
    </w:p>
    <w:p w:rsidRDefault="00520DFA" w:rsidP="00520DFA" w:rsidR="00520DFA" w:rsidRPr="00E90744">
      <w:pPr>
        <w:rPr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90744">
      <w:pPr>
        <w:jc w:val="both"/>
        <w:rPr>
          <w:b/>
        </w:rPr>
      </w:pPr>
      <w:r w:rsidRPr="00E90744">
        <w:t xml:space="preserve">               TRGOVAČKI SUD U OSIJEKU, po sucu Gordani Njari, u stečajnom predmetu povodom zahtjeva </w:t>
      </w:r>
      <w:r w:rsidR="0071741D">
        <w:t xml:space="preserve">Financijske agencije OIB 85821130368, Regionalni centar Zagreb Podružnica Zagreb, Trg svibanjskih žrtava 1995. 1, Zagreb, za pokretanje skraćenog stečajnog postupka nad dužnikom </w:t>
      </w:r>
      <w:r w:rsidR="0071741D" w:rsidRPr="0071741D">
        <w:t>SUN XIAOJUN d.o.o., II Rimski odvojak 21, Sesvete, MBS: 030080283, OIB: 34675601924</w:t>
      </w:r>
      <w:r w:rsidR="00911078" w:rsidRPr="00E90744">
        <w:t xml:space="preserve">, </w:t>
      </w:r>
      <w:r w:rsidR="00204EAF" w:rsidRPr="00E90744">
        <w:t>dana</w:t>
      </w:r>
      <w:r w:rsidR="00E90744" w:rsidRPr="00E90744">
        <w:t xml:space="preserve"> 8.</w:t>
      </w:r>
      <w:r w:rsidR="00911078" w:rsidRPr="00E90744">
        <w:t xml:space="preserve"> </w:t>
      </w:r>
      <w:r w:rsidR="00E90744" w:rsidRPr="00E90744">
        <w:t>ožujka</w:t>
      </w:r>
      <w:r w:rsidR="00911078" w:rsidRPr="00E90744">
        <w:t xml:space="preserve"> 2017.        </w:t>
      </w:r>
      <w:r w:rsidR="00911078" w:rsidRPr="00E90744">
        <w:rPr>
          <w:b/>
        </w:rPr>
        <w:t xml:space="preserve">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1B7711" w:rsidR="00724B03" w:rsidRPr="00533848">
      <w:pPr>
        <w:pStyle w:val="Odlomakpopisa"/>
        <w:numPr>
          <w:ilvl w:val="0"/>
          <w:numId w:val="5"/>
        </w:numPr>
        <w:jc w:val="both"/>
      </w:pPr>
      <w:r w:rsidRPr="00533848">
        <w:rPr>
          <w:bCs/>
        </w:rPr>
        <w:t xml:space="preserve"> OTVARA SE stečajni postupak nad dužnikom</w:t>
      </w:r>
      <w:r w:rsidRPr="00533848">
        <w:t xml:space="preserve"> </w:t>
      </w:r>
      <w:r w:rsidR="0071741D" w:rsidRPr="0071741D">
        <w:t>SUN XIAOJUN d.o.o., II Rimski odvojak 21, Sesvete, MBS: 030080283, OIB: 34675601924</w:t>
      </w:r>
      <w:r w:rsidR="00D91C0B" w:rsidRPr="00533848">
        <w:t xml:space="preserve">. </w:t>
      </w:r>
    </w:p>
    <w:p w:rsidRDefault="00533848" w:rsidP="00533848" w:rsidR="00533848" w:rsidRPr="00533848">
      <w:pPr>
        <w:pStyle w:val="Odlomakpopisa"/>
        <w:ind w:left="1500"/>
        <w:jc w:val="both"/>
      </w:pPr>
    </w:p>
    <w:p w:rsidRDefault="001B7711" w:rsidP="00533848" w:rsidR="008C4A50" w:rsidRPr="00E90744">
      <w:pPr>
        <w:pStyle w:val="Odlomakpopisa"/>
        <w:numPr>
          <w:ilvl w:val="0"/>
          <w:numId w:val="6"/>
        </w:numPr>
        <w:jc w:val="both"/>
        <w:rPr>
          <w:b/>
          <w:color w:val="FF0000"/>
        </w:rPr>
      </w:pPr>
      <w:r w:rsidRPr="00533848">
        <w:t>Z</w:t>
      </w:r>
      <w:r w:rsidR="008C4A50" w:rsidRPr="00533848">
        <w:t xml:space="preserve">a stečajnog upravitelja imenuje se </w:t>
      </w:r>
      <w:r w:rsidR="00C16B29">
        <w:t>Ana-Maria Bogović iz Slavonskog Broda, Nas. Lutvinka ulaz 2/9, OIB: 36495483478.</w:t>
      </w:r>
    </w:p>
    <w:p w:rsidRDefault="008C4A50" w:rsidP="008C4A50" w:rsidR="008C4A50" w:rsidRPr="00CC3D9A">
      <w:pPr>
        <w:ind w:left="851"/>
        <w:jc w:val="both"/>
        <w:rPr>
          <w:b/>
        </w:rPr>
      </w:pPr>
    </w:p>
    <w:p w:rsidRDefault="008C4A50" w:rsidP="00533848" w:rsidR="00724B03" w:rsidRPr="00CC3D9A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 w:rsidRPr="00533848">
        <w:rPr>
          <w:bCs/>
        </w:rPr>
        <w:t xml:space="preserve">ZAKLJUČUJE SE stečajni postupak nad dužnikom </w:t>
      </w:r>
      <w:r w:rsidR="0071741D" w:rsidRPr="0071741D">
        <w:t>SUN XIAOJUN d.o.o., II Rimski odvojak 21, Sesvete, MBS: 030080283, OIB: 34675601924</w:t>
      </w:r>
      <w:r w:rsidR="00911078" w:rsidRPr="00CC3D9A">
        <w:rPr>
          <w:b/>
        </w:rPr>
        <w:t xml:space="preserve">. </w:t>
      </w:r>
    </w:p>
    <w:p w:rsidRDefault="00BC31D2" w:rsidP="00BC31D2" w:rsidR="00BC31D2" w:rsidRPr="00CC3D9A">
      <w:pPr>
        <w:jc w:val="both"/>
        <w:rPr>
          <w:b/>
          <w:bCs/>
        </w:rPr>
      </w:pPr>
    </w:p>
    <w:p w:rsidRDefault="008C4A50" w:rsidP="00533848" w:rsidR="008C4A50" w:rsidRPr="00533848">
      <w:pPr>
        <w:pStyle w:val="Odlomakpopisa"/>
        <w:numPr>
          <w:ilvl w:val="0"/>
          <w:numId w:val="6"/>
        </w:numPr>
        <w:ind w:left="1571"/>
        <w:jc w:val="both"/>
        <w:rPr>
          <w:bCs/>
        </w:rPr>
      </w:pPr>
      <w:r w:rsidRPr="00533848">
        <w:rPr>
          <w:bCs/>
        </w:rPr>
        <w:t>Ovo rješenje objavit će se na mrežnoj stranici e-</w:t>
      </w:r>
      <w:r w:rsidR="00BC3E82" w:rsidRPr="00533848">
        <w:rPr>
          <w:bCs/>
        </w:rPr>
        <w:t>o</w:t>
      </w:r>
      <w:r w:rsidRPr="00533848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C16ED2" w:rsidR="00E94668" w:rsidRPr="00CC3D9A">
      <w:pPr>
        <w:ind w:firstLine="720"/>
        <w:jc w:val="both"/>
        <w:rPr>
          <w:b/>
        </w:rPr>
      </w:pPr>
      <w:r w:rsidRPr="00533848">
        <w:t xml:space="preserve">FINA Regionalni centar Zagreb je </w:t>
      </w:r>
      <w:r w:rsidR="0071741D">
        <w:t>2. rujna</w:t>
      </w:r>
      <w:r w:rsidR="00D91C0B" w:rsidRPr="00E90744">
        <w:t xml:space="preserve"> 2</w:t>
      </w:r>
      <w:r w:rsidR="004B1401" w:rsidRPr="00E90744">
        <w:t>016</w:t>
      </w:r>
      <w:r w:rsidR="004B1401" w:rsidRPr="00CC3D9A">
        <w:rPr>
          <w:b/>
        </w:rPr>
        <w:t>.</w:t>
      </w:r>
      <w:r w:rsidRPr="00533848">
        <w:t xml:space="preserve"> dostavila Trgovačkom sudu u Zagrebu zahtjev za provedbu skraćenog stečajnog postupka nad dužnikom </w:t>
      </w:r>
      <w:r w:rsidR="0071741D" w:rsidRPr="0071741D">
        <w:t>SUN XIAOJUN d.o.o., II Rimski odvojak 21, Sesvete, MBS: 030080283, OIB: 34675601924</w:t>
      </w:r>
      <w:r w:rsidR="002733CC" w:rsidRPr="00CC3D9A">
        <w:rPr>
          <w:b/>
        </w:rPr>
        <w:t xml:space="preserve">. </w:t>
      </w:r>
    </w:p>
    <w:p w:rsidRDefault="002733CC" w:rsidP="00C16ED2" w:rsidR="002733CC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>ebu broj</w:t>
      </w:r>
      <w:r w:rsidR="00D54022" w:rsidRPr="00E90744">
        <w:t xml:space="preserve"> 31-Su-</w:t>
      </w:r>
      <w:r w:rsidR="004C7F5B" w:rsidRPr="00E90744">
        <w:t>958/16-3 od 20. rujna</w:t>
      </w:r>
      <w:r w:rsidRPr="00E90744">
        <w:t xml:space="preserve"> 2016. j</w:t>
      </w:r>
      <w:r w:rsidRPr="00533848">
        <w:t>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71741D">
        <w:t>31</w:t>
      </w:r>
      <w:r w:rsidR="000B5A09" w:rsidRPr="00E90744">
        <w:t xml:space="preserve">. </w:t>
      </w:r>
      <w:r w:rsidR="008A5313" w:rsidRPr="00E90744">
        <w:t>listopada 20</w:t>
      </w:r>
      <w:r w:rsidR="00D54022" w:rsidRPr="00E90744">
        <w:t>16</w:t>
      </w:r>
      <w:r w:rsidR="00D54022" w:rsidRPr="00CC3D9A">
        <w:rPr>
          <w:b/>
        </w:rPr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E90744">
        <w:t>St</w:t>
      </w:r>
      <w:r w:rsidR="00D54022" w:rsidRPr="00E90744">
        <w:t>-</w:t>
      </w:r>
      <w:r w:rsidR="0071741D">
        <w:t>2567</w:t>
      </w:r>
      <w:r w:rsidR="008A5313" w:rsidRPr="00E90744">
        <w:t>/16-3</w:t>
      </w:r>
      <w:r w:rsidR="00D54022" w:rsidRPr="00E90744">
        <w:t xml:space="preserve"> </w:t>
      </w:r>
      <w:r w:rsidRPr="00E90744">
        <w:t>sukladno</w:t>
      </w:r>
      <w:r w:rsidRPr="00F35E40">
        <w:t xml:space="preserve">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E90744">
      <w:pPr>
        <w:pStyle w:val="Tijeloteksta"/>
        <w:jc w:val="center"/>
      </w:pPr>
      <w:r w:rsidRPr="00E90744">
        <w:t xml:space="preserve">U Osijeku </w:t>
      </w:r>
      <w:r w:rsidR="0071741D">
        <w:t>8</w:t>
      </w:r>
      <w:r w:rsidR="00E90744">
        <w:t>. ožujka</w:t>
      </w:r>
      <w:r w:rsidR="000B5A09" w:rsidRPr="00E90744">
        <w:t xml:space="preserve"> </w:t>
      </w:r>
      <w:r w:rsidR="003F4DE1" w:rsidRPr="00E90744">
        <w:t xml:space="preserve"> 2017. </w:t>
      </w:r>
    </w:p>
    <w:p w:rsidRDefault="00B53FF3" w:rsidP="004B4C25" w:rsidR="00B53FF3">
      <w:pPr>
        <w:pStyle w:val="Tijeloteksta"/>
        <w:jc w:val="center"/>
      </w:pPr>
    </w:p>
    <w:p w:rsidRDefault="00B53FF3" w:rsidP="00B53FF3" w:rsidR="00B53FF3">
      <w:pPr>
        <w:pStyle w:val="Tijeloteksta"/>
        <w:jc w:val="center"/>
        <w:rPr>
          <w:b/>
        </w:rPr>
      </w:pPr>
    </w:p>
    <w:p w:rsidRDefault="00BC68E7" w:rsidP="00D74A25" w:rsidR="00BC68E7">
      <w:pPr>
        <w:pStyle w:val="Tijeloteksta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E90744" w:rsidP="0036777C" w:rsidR="0036777C">
      <w:pPr>
        <w:pStyle w:val="Tijeloteksta"/>
        <w:jc w:val="left"/>
      </w:pPr>
      <w:r>
        <w:t>Žana Bem</w:t>
      </w:r>
      <w:r w:rsidR="0036777C">
        <w:t xml:space="preserve">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  <w:r w:rsidR="00CC3D9A">
        <w:t xml:space="preserve"> na </w:t>
      </w:r>
      <w:r w:rsidR="00E90744">
        <w:t>poslovni broj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E90744">
      <w:pPr>
        <w:pStyle w:val="Tijeloteksta"/>
        <w:numPr>
          <w:ilvl w:val="0"/>
          <w:numId w:val="2"/>
        </w:numPr>
        <w:jc w:val="left"/>
      </w:pPr>
      <w:r>
        <w:t xml:space="preserve">Registar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Riješeno istodobno otvaranjem i zaključenjem sk</w:t>
      </w:r>
      <w:r w:rsidR="001E58D8">
        <w:t xml:space="preserve">raćenog st.postupka                            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E90744">
        <w:t>20/4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EAB" w:rsidP="00FD0D3C" w:rsidR="00233EAB">
      <w:r>
        <w:separator/>
      </w:r>
    </w:p>
  </w:endnote>
  <w:endnote w:id="0" w:type="continuationSeparator">
    <w:p w:rsidRDefault="00233EAB" w:rsidP="00FD0D3C" w:rsidR="00233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EAB" w:rsidP="00FD0D3C" w:rsidR="00233EAB">
      <w:r>
        <w:separator/>
      </w:r>
    </w:p>
  </w:footnote>
  <w:footnote w:id="0" w:type="continuationSeparator">
    <w:p w:rsidRDefault="00233EAB" w:rsidP="00FD0D3C" w:rsidR="00233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5995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E90744">
    <w:pPr>
      <w:jc w:val="right"/>
      <w:rPr>
        <w:b/>
      </w:rPr>
    </w:pPr>
    <w:r w:rsidRPr="00E90744">
      <w:rPr>
        <w:b/>
      </w:rPr>
      <w:t xml:space="preserve">           </w:t>
    </w:r>
    <w:r w:rsidR="00F615E4" w:rsidRPr="00E90744">
      <w:t>3 St-</w:t>
    </w:r>
    <w:r w:rsidR="0046106B">
      <w:t>2</w:t>
    </w:r>
    <w:r w:rsidR="0071741D">
      <w:t>567</w:t>
    </w:r>
    <w:r w:rsidR="002843E6" w:rsidRPr="00E90744">
      <w:t>/16-4</w:t>
    </w:r>
    <w:r w:rsidR="00F615E4" w:rsidRPr="00E90744"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15995"/>
    <w:rsid w:val="00134B5A"/>
    <w:rsid w:val="001643FC"/>
    <w:rsid w:val="00171061"/>
    <w:rsid w:val="00180465"/>
    <w:rsid w:val="001B214B"/>
    <w:rsid w:val="001B7711"/>
    <w:rsid w:val="001C4B92"/>
    <w:rsid w:val="001E58D8"/>
    <w:rsid w:val="001F3CC8"/>
    <w:rsid w:val="00203530"/>
    <w:rsid w:val="00204EAF"/>
    <w:rsid w:val="00215DA9"/>
    <w:rsid w:val="00233EAB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106B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5F6E56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1741D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53FF3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B29"/>
    <w:rsid w:val="00C16ED2"/>
    <w:rsid w:val="00C2455F"/>
    <w:rsid w:val="00C36B8C"/>
    <w:rsid w:val="00C63E80"/>
    <w:rsid w:val="00C76909"/>
    <w:rsid w:val="00CA7DA3"/>
    <w:rsid w:val="00CC3D9A"/>
    <w:rsid w:val="00CD017A"/>
    <w:rsid w:val="00D228E2"/>
    <w:rsid w:val="00D47369"/>
    <w:rsid w:val="00D54022"/>
    <w:rsid w:val="00D73DB7"/>
    <w:rsid w:val="00D74A25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0F81"/>
    <w:rsid w:val="00E72D3D"/>
    <w:rsid w:val="00E90744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59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9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9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9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9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59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9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9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9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9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45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2567</izvorni_sadrzaj>
    <derivirana_varijabla naziv="DomainObject.Predmet.Broj_1">2567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St-2567/2016</izvorni_sadrzaj>
    <derivirana_varijabla naziv="DomainObject.Predmet.OznakaBroj_1">St-2567/2016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SUN XIAOJUN d.o.o.</izvorni_sadrzaj>
    <derivirana_varijabla naziv="DomainObject.Predmet.ProtustrankaFormated_1">  SUN XIAOJUN d.o.o.</derivirana_varijabla>
  </DomainObject.Predmet.ProtustrankaFormated>
  <DomainObject.Predmet.ProtustrankaFormatedOIB>
    <izvorni_sadrzaj>  SUN XIAOJUN d.o.o., OIB 34675601924</izvorni_sadrzaj>
    <derivirana_varijabla naziv="DomainObject.Predmet.ProtustrankaFormatedOIB_1">  SUN XIAOJUN d.o.o., OIB 34675601924</derivirana_varijabla>
  </DomainObject.Predmet.ProtustrankaFormatedOIB>
  <DomainObject.Predmet.ProtustrankaFormatedWithAdress>
    <izvorni_sadrzaj> SUN XIAOJUN d.o.o., II Rimski odvojak 21, 10360 Sesvete</izvorni_sadrzaj>
    <derivirana_varijabla naziv="DomainObject.Predmet.ProtustrankaFormatedWithAdress_1"> SUN XIAOJUN d.o.o., II Rimski odvojak 21, 10360 Sesvete</derivirana_varijabla>
  </DomainObject.Predmet.ProtustrankaFormatedWithAdress>
  <DomainObject.Predmet.ProtustrankaFormatedWithAdressOIB>
    <izvorni_sadrzaj> SUN XIAOJUN d.o.o., OIB 34675601924, II Rimski odvojak 21, 10360 Sesvete</izvorni_sadrzaj>
    <derivirana_varijabla naziv="DomainObject.Predmet.ProtustrankaFormatedWithAdressOIB_1"> SUN XIAOJUN d.o.o., OIB 34675601924, II Rimski odvojak 21, 10360 Sesvete</derivirana_varijabla>
  </DomainObject.Predmet.ProtustrankaFormatedWithAdressOIB>
  <DomainObject.Predmet.ProtustrankaWithAdress>
    <izvorni_sadrzaj>SUN XIAOJUN d.o.o. II Rimski odvojak 21, 10360 Sesvete</izvorni_sadrzaj>
    <derivirana_varijabla naziv="DomainObject.Predmet.ProtustrankaWithAdress_1">SUN XIAOJUN d.o.o. II Rimski odvojak 21, 10360 Sesvete</derivirana_varijabla>
  </DomainObject.Predmet.ProtustrankaWithAdress>
  <DomainObject.Predmet.ProtustrankaWithAdressOIB>
    <izvorni_sadrzaj>SUN XIAOJUN d.o.o., OIB 34675601924, II Rimski odvojak 21, 10360 Sesvete</izvorni_sadrzaj>
    <derivirana_varijabla naziv="DomainObject.Predmet.ProtustrankaWithAdressOIB_1">SUN XIAOJUN d.o.o., OIB 34675601924, II Rimski odvojak 21, 10360 Sesvete</derivirana_varijabla>
  </DomainObject.Predmet.ProtustrankaWithAdressOIB>
  <DomainObject.Predmet.ProtustrankaNazivFormated>
    <izvorni_sadrzaj>SUN XIAOJUN d.o.o.</izvorni_sadrzaj>
    <derivirana_varijabla naziv="DomainObject.Predmet.ProtustrankaNazivFormated_1">SUN XIAOJUN d.o.o.</derivirana_varijabla>
  </DomainObject.Predmet.ProtustrankaNazivFormated>
  <DomainObject.Predmet.ProtustrankaNazivFormatedOIB>
    <izvorni_sadrzaj>SUN XIAOJUN d.o.o., OIB 34675601924</izvorni_sadrzaj>
    <derivirana_varijabla naziv="DomainObject.Predmet.ProtustrankaNazivFormatedOIB_1">SUN XIAOJUN d.o.o., OIB 34675601924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 XIAOJUN d.o.o.</item>
    </izvorni_sadrzaj>
    <derivirana_varijabla naziv="DomainObject.Predmet.ProtuStrankaListFormated_1">
      <item>SUN XIAOJUN d.o.o.</item>
    </derivirana_varijabla>
  </DomainObject.Predmet.ProtuStrankaListFormated>
  <DomainObject.Predmet.ProtuStrankaListFormatedOIB>
    <izvorni_sadrzaj>
      <item>SUN XIAOJUN d.o.o., OIB 34675601924</item>
    </izvorni_sadrzaj>
    <derivirana_varijabla naziv="DomainObject.Predmet.ProtuStrankaListFormatedOIB_1">
      <item>SUN XIAOJUN d.o.o., OIB 34675601924</item>
    </derivirana_varijabla>
  </DomainObject.Predmet.ProtuStrankaListFormatedOIB>
  <DomainObject.Predmet.ProtuStrankaListFormatedWithAdress>
    <izvorni_sadrzaj>
      <item>SUN XIAOJUN d.o.o., II Rimski odvojak 21, 10360 Sesvete</item>
    </izvorni_sadrzaj>
    <derivirana_varijabla naziv="DomainObject.Predmet.ProtuStrankaListFormatedWithAdress_1">
      <item>SUN XIAOJUN d.o.o., II Rimski odvojak 21, 10360 Sesvete</item>
    </derivirana_varijabla>
  </DomainObject.Predmet.ProtuStrankaListFormatedWithAdress>
  <DomainObject.Predmet.ProtuStrankaListFormatedWithAdressOIB>
    <izvorni_sadrzaj>
      <item>SUN XIAOJUN d.o.o., OIB 34675601924, II Rimski odvojak 21, 10360 Sesvete</item>
    </izvorni_sadrzaj>
    <derivirana_varijabla naziv="DomainObject.Predmet.ProtuStrankaListFormatedWithAdressOIB_1">
      <item>SUN XIAOJUN d.o.o., OIB 34675601924, II Rimski odvojak 21, 10360 Sesvete</item>
    </derivirana_varijabla>
  </DomainObject.Predmet.ProtuStrankaListFormatedWithAdressOIB>
  <DomainObject.Predmet.ProtuStrankaListNazivFormated>
    <izvorni_sadrzaj>
      <item>SUN XIAOJUN d.o.o.</item>
    </izvorni_sadrzaj>
    <derivirana_varijabla naziv="DomainObject.Predmet.ProtuStrankaListNazivFormated_1">
      <item>SUN XIAOJUN d.o.o.</item>
    </derivirana_varijabla>
  </DomainObject.Predmet.ProtuStrankaListNazivFormated>
  <DomainObject.Predmet.ProtuStrankaListNazivFormatedOIB>
    <izvorni_sadrzaj>
      <item>SUN XIAOJUN d.o.o., OIB 34675601924</item>
    </izvorni_sadrzaj>
    <derivirana_varijabla naziv="DomainObject.Predmet.ProtuStrankaListNazivFormatedOIB_1">
      <item>SUN XIAOJUN d.o.o., OIB 34675601924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 XIAOJUN d.o.o.</izvorni_sadrzaj>
    <derivirana_varijabla naziv="DomainObject.Predmet.ProtustrankaIDrugi_1">SUN XIAOJUN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SUN XIAOJUN d.o.o., OIB 34675601924, II Rimski odvojak 21, 10360 Sesvete</izvorni_sadrzaj>
    <derivirana_varijabla naziv="DomainObject.Predmet.ProtustrankaIDrugiAdressOIB_1">SUN XIAOJUN d.o.o., OIB 34675601924, II Rimski odvojak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 XIAOJUN d.o.o.</item>
    </izvorni_sadrzaj>
    <derivirana_varijabla naziv="DomainObject.Predmet.SudioniciListNaziv_1">
      <item>FINA Regionalni centar Zagreb</item>
      <item>SUN XIAOJUN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SUN XIAOJUN d.o.o., OIB 34675601924, II Rimski odvojak 21,10360 Sesvete</item>
    </izvorni_sadrzaj>
    <derivirana_varijabla naziv="DomainObject.Predmet.SudioniciListAdressOIB_1">
      <item>FINA Regionalni centar Zagreb, OIB 85821130368, Trg svibanjskih žrtava 1995. br. 1,10000 Zagreb</item>
      <item>SUN XIAOJUN d.o.o., OIB 34675601924, II Rimski odvojak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34675601924</item>
    </izvorni_sadrzaj>
    <derivirana_varijabla naziv="DomainObject.Predmet.SudioniciListNazivOIB_1">
      <item>, OIB 85821130368</item>
      <item>, OIB 34675601924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D7F352-C86D-4A57-AB2C-88F785ECFA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2885</properties:Characters>
  <properties:Lines>90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2017-03-08T06:22:00Z</dcterms:created>
  <dc:creator>wsadmin</dc:creator>
  <cp:lastModifiedBy>Žana Bem</cp:lastModifiedBy>
  <cp:lastPrinted>2017-02-03T12:24:00Z</cp:lastPrinted>
  <dcterms:modified xmlns:xsi="http://www.w3.org/2001/XMLSchema-instance" xsi:type="dcterms:W3CDTF">2017-03-08T08:13:00Z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