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166e" w14:paraId="1ad166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1D22" w:rsidP="00341D22" w:rsidR="00341D22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St-229/2017-2.</w:t>
      </w:r>
    </w:p>
    <w:p w:rsidRDefault="00341D22" w:rsidP="00341D22" w:rsidR="00341D22">
      <w:pPr>
        <w:jc w:val="center"/>
        <w:rPr>
          <w:rFonts w:cs="Arial" w:hAnsi="Arial" w:ascii="Arial"/>
          <w:b/>
          <w:noProof/>
        </w:rPr>
      </w:pPr>
    </w:p>
    <w:p w:rsidRDefault="00341D22" w:rsidP="00341D22" w:rsidR="00341D2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41D22" w:rsidP="00341D22" w:rsidR="00341D22">
      <w:pPr>
        <w:rPr>
          <w:rFonts w:cs="Arial" w:hAnsi="Arial" w:ascii="Arial"/>
          <w:b/>
          <w:noProof/>
        </w:rPr>
      </w:pPr>
    </w:p>
    <w:p w:rsidRDefault="00341D22" w:rsidP="00341D22" w:rsidR="00341D2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41D22" w:rsidP="00341D22" w:rsidR="00341D22">
      <w:pPr>
        <w:outlineLvl w:val="0"/>
        <w:rPr>
          <w:rFonts w:cs="Arial" w:hAnsi="Arial" w:ascii="Arial"/>
          <w:noProof/>
        </w:rPr>
      </w:pPr>
    </w:p>
    <w:p w:rsidRDefault="00341D22" w:rsidP="00341D22" w:rsidR="00341D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PALMA j.d.o.o. za trgovinu drvnom građom iz </w:t>
      </w:r>
      <w:proofErr w:type="spellStart"/>
      <w:r>
        <w:rPr>
          <w:rFonts w:cs="Arial" w:hAnsi="Arial" w:ascii="Arial"/>
        </w:rPr>
        <w:t>Detkovca</w:t>
      </w:r>
      <w:proofErr w:type="spellEnd"/>
      <w:r>
        <w:rPr>
          <w:rFonts w:cs="Arial" w:hAnsi="Arial" w:ascii="Arial"/>
        </w:rPr>
        <w:t xml:space="preserve"> 88, MBS 010096643, OIB 32568351196, d</w:t>
      </w:r>
      <w:r>
        <w:rPr>
          <w:rFonts w:cs="Arial" w:hAnsi="Arial" w:ascii="Arial"/>
          <w:noProof/>
        </w:rPr>
        <w:t>ana 17. kolovoza 2017. godine</w:t>
      </w:r>
    </w:p>
    <w:p w:rsidRDefault="00341D22" w:rsidP="00341D22" w:rsidR="00341D22">
      <w:pPr>
        <w:ind w:firstLine="851"/>
        <w:jc w:val="both"/>
        <w:rPr>
          <w:rFonts w:cs="Arial" w:hAnsi="Arial" w:ascii="Arial"/>
          <w:noProof/>
        </w:rPr>
      </w:pPr>
    </w:p>
    <w:p w:rsidRDefault="00341D22" w:rsidP="00341D22" w:rsidR="00341D2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41D22" w:rsidP="00341D22" w:rsidR="00341D2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341D22" w:rsidP="00341D22" w:rsidR="00341D2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PALMA j.d.o.o. za trgovinu drvnom građom iz </w:t>
      </w:r>
      <w:proofErr w:type="spellStart"/>
      <w:r>
        <w:rPr>
          <w:rFonts w:cs="Arial" w:hAnsi="Arial" w:ascii="Arial"/>
        </w:rPr>
        <w:t>Detkovca</w:t>
      </w:r>
      <w:proofErr w:type="spellEnd"/>
      <w:r>
        <w:rPr>
          <w:rFonts w:cs="Arial" w:hAnsi="Arial" w:ascii="Arial"/>
        </w:rPr>
        <w:t xml:space="preserve"> 88, MBS 010096643, OIB 32568351196. </w:t>
      </w:r>
    </w:p>
    <w:p w:rsidRDefault="00341D22" w:rsidP="00341D22" w:rsidR="00341D2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341D22" w:rsidP="00341D22" w:rsidR="00341D2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10,45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341D22" w:rsidP="00341D22" w:rsidR="00341D22">
      <w:pPr>
        <w:ind w:firstLine="851"/>
        <w:jc w:val="both"/>
        <w:rPr>
          <w:rFonts w:cs="Arial" w:hAnsi="Arial" w:ascii="Arial"/>
          <w:noProof/>
        </w:rPr>
      </w:pPr>
    </w:p>
    <w:p w:rsidRDefault="00341D22" w:rsidP="00341D22" w:rsidR="00341D2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341D22" w:rsidP="00341D22" w:rsidR="00341D2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Saša Potonjac iz Detkovca 88.</w:t>
      </w:r>
    </w:p>
    <w:p w:rsidRDefault="00341D22" w:rsidP="00341D22" w:rsidR="00341D22">
      <w:pPr>
        <w:ind w:left="851"/>
        <w:jc w:val="both"/>
        <w:rPr>
          <w:rFonts w:cs="Arial" w:hAnsi="Arial" w:ascii="Arial"/>
          <w:noProof/>
        </w:rPr>
      </w:pPr>
    </w:p>
    <w:p w:rsidRDefault="00341D22" w:rsidP="00341D22" w:rsidR="00341D2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41D22" w:rsidP="00341D22" w:rsidR="00341D2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  <w:lang w:val="en-GB"/>
        </w:rPr>
        <w:lastRenderedPageBreak/>
        <w:t xml:space="preserve"> </w:t>
      </w:r>
    </w:p>
    <w:p w:rsidRDefault="00341D22" w:rsidP="00341D22" w:rsidR="00341D2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341D22" w:rsidP="00341D22" w:rsidR="00341D2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08.03.2017. dužnik u Očevidniku redoslijeda osnova za plaćanje ima evidentirane neizvršene osnove za plaćanje u neprekinutom razdoblju od 120 dana, u ukupnom iznosu od 45.776,50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341D22" w:rsidP="00341D22" w:rsidR="00341D22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341D22" w:rsidP="00341D22" w:rsidR="00341D2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</w:t>
      </w:r>
    </w:p>
    <w:p w:rsidRDefault="00341D22" w:rsidP="00341D22" w:rsidR="00341D22">
      <w:pPr>
        <w:ind w:firstLine="851"/>
        <w:jc w:val="both"/>
        <w:rPr>
          <w:rFonts w:cs="Arial" w:hAnsi="Arial" w:ascii="Arial"/>
          <w:noProof/>
        </w:rPr>
      </w:pPr>
    </w:p>
    <w:p w:rsidRDefault="00341D22" w:rsidP="00341D22" w:rsidR="00341D2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341D22" w:rsidP="00341D22" w:rsidR="00341D22">
      <w:pPr>
        <w:jc w:val="both"/>
        <w:rPr>
          <w:rFonts w:cs="Arial" w:hAnsi="Arial" w:ascii="Arial"/>
          <w:noProof/>
        </w:rPr>
      </w:pPr>
    </w:p>
    <w:p w:rsidRDefault="00341D22" w:rsidP="00341D22" w:rsidR="00341D2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341D22" w:rsidP="00341D22" w:rsidR="00341D22">
      <w:pPr>
        <w:jc w:val="both"/>
        <w:rPr>
          <w:rFonts w:cs="Arial" w:hAnsi="Arial" w:ascii="Arial"/>
          <w:noProof/>
        </w:rPr>
      </w:pPr>
    </w:p>
    <w:p w:rsidRDefault="00341D22" w:rsidP="00341D22" w:rsidR="00341D2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341D22" w:rsidP="00341D22" w:rsidR="00341D2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341D22" w:rsidP="00341D22" w:rsidR="00341D22">
      <w:pPr>
        <w:jc w:val="both"/>
        <w:rPr>
          <w:rFonts w:cs="Arial" w:hAnsi="Arial" w:ascii="Arial"/>
          <w:noProof/>
        </w:rPr>
      </w:pPr>
    </w:p>
    <w:p w:rsidRDefault="00341D22" w:rsidP="00341D22" w:rsidR="00341D2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341D22" w:rsidP="00341D22" w:rsidR="00341D22">
      <w:pPr>
        <w:jc w:val="both"/>
        <w:rPr>
          <w:rFonts w:cs="Arial" w:hAnsi="Arial" w:ascii="Arial"/>
        </w:rPr>
      </w:pPr>
    </w:p>
    <w:p w:rsidRDefault="00341D22" w:rsidP="00341D22" w:rsidR="00341D22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341D22" w:rsidP="00341D22" w:rsidR="00341D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341D22" w:rsidP="00341D22" w:rsidR="00341D2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341D22" w:rsidP="00341D22" w:rsidR="00341D2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341D22" w:rsidP="00341D22" w:rsidR="00341D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341D22" w:rsidP="00341D22" w:rsidR="00341D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341D22" w:rsidP="00341D22" w:rsidR="00341D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341D22" w:rsidP="00341D22" w:rsidR="00341D22">
      <w:pPr>
        <w:rPr>
          <w:rFonts w:cs="Arial" w:hAnsi="Arial" w:ascii="Arial"/>
        </w:rPr>
      </w:pPr>
    </w:p>
    <w:p w:rsidRDefault="00341D22" w:rsidP="00341D22" w:rsidR="00341D22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D22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85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St-229/2017-2</izvorni_sadrzaj>
    <derivirana_varijabla naziv="DomainObject.Oznaka_1">St-229/2017-2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j.d.o.o. za trgovinu drvnom građom</izvorni_sadrzaj>
    <derivirana_varijabla naziv="DomainObject.Predmet.ProtustrankaFormated_1">  PALMA j.d.o.o. za trgovinu drvnom građom</derivirana_varijabla>
  </DomainObject.Predmet.ProtustrankaFormated>
  <DomainObject.Predmet.ProtustrankaFormatedOIB>
    <izvorni_sadrzaj>  PALMA j.d.o.o. za trgovinu drvnom građom, OIB 32568351196</izvorni_sadrzaj>
    <derivirana_varijabla naziv="DomainObject.Predmet.ProtustrankaFormatedOIB_1">  PALMA j.d.o.o. za trgovinu drvnom građom, OIB 32568351196</derivirana_varijabla>
  </DomainObject.Predmet.ProtustrankaFormatedOIB>
  <DomainObject.Predmet.ProtustrankaFormatedWithAdress>
    <izvorni_sadrzaj> PALMA j.d.o.o. za trgovinu drvnom građom, Detkovac 88, 33411 Detkovac</izvorni_sadrzaj>
    <derivirana_varijabla naziv="DomainObject.Predmet.ProtustrankaFormatedWithAdress_1"> PALMA j.d.o.o. za trgovinu drvnom građom, Detkovac 88, 33411 Detkovac</derivirana_varijabla>
  </DomainObject.Predmet.ProtustrankaFormatedWithAdress>
  <DomainObject.Predmet.ProtustrankaFormatedWithAdressOIB>
    <izvorni_sadrzaj> PALMA j.d.o.o. za trgovinu drvnom građom, OIB 32568351196, Detkovac 88, 33411 Detkovac</izvorni_sadrzaj>
    <derivirana_varijabla naziv="DomainObject.Predmet.ProtustrankaFormatedWithAdressOIB_1"> PALMA j.d.o.o. za trgovinu drvnom građom, OIB 32568351196, Detkovac 88, 33411 Detkovac</derivirana_varijabla>
  </DomainObject.Predmet.ProtustrankaFormatedWithAdressOIB>
  <DomainObject.Predmet.ProtustrankaWithAdress>
    <izvorni_sadrzaj>PALMA j.d.o.o. za trgovinu drvnom građom Detkovac 88, 33411 Detkovac</izvorni_sadrzaj>
    <derivirana_varijabla naziv="DomainObject.Predmet.ProtustrankaWithAdress_1">PALMA j.d.o.o. za trgovinu drvnom građom Detkovac 88, 33411 Detkovac</derivirana_varijabla>
  </DomainObject.Predmet.ProtustrankaWithAdress>
  <DomainObject.Predmet.ProtustrankaWithAdressOIB>
    <izvorni_sadrzaj>PALMA j.d.o.o. za trgovinu drvnom građom, OIB 32568351196, Detkovac 88, 33411 Detkovac</izvorni_sadrzaj>
    <derivirana_varijabla naziv="DomainObject.Predmet.ProtustrankaWithAdressOIB_1">PALMA j.d.o.o. za trgovinu drvnom građom, OIB 32568351196, Detkovac 88, 33411 Detkovac</derivirana_varijabla>
  </DomainObject.Predmet.ProtustrankaWithAdressOIB>
  <DomainObject.Predmet.ProtustrankaNazivFormated>
    <izvorni_sadrzaj>PALMA j.d.o.o. za trgovinu drvnom građom</izvorni_sadrzaj>
    <derivirana_varijabla naziv="DomainObject.Predmet.ProtustrankaNazivFormated_1">PALMA j.d.o.o. za trgovinu drvnom građom</derivirana_varijabla>
  </DomainObject.Predmet.ProtustrankaNazivFormated>
  <DomainObject.Predmet.ProtustrankaNazivFormatedOIB>
    <izvorni_sadrzaj>PALMA j.d.o.o. za trgovinu drvnom građom, OIB 32568351196</izvorni_sadrzaj>
    <derivirana_varijabla naziv="DomainObject.Predmet.ProtustrankaNazivFormatedOIB_1">PALMA j.d.o.o. za trgovinu drvnom građom, OIB 32568351196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PALMA j.d.o.o. za trgovinu drvnom građom</item>
    </izvorni_sadrzaj>
    <derivirana_varijabla naziv="DomainObject.Predmet.ProtuStrankaListFormated_1">
      <item>PALMA j.d.o.o. za trgovinu drvnom građom</item>
    </derivirana_varijabla>
  </DomainObject.Predmet.ProtuStrankaListFormated>
  <DomainObject.Predmet.ProtuStrankaListFormatedOIB>
    <izvorni_sadrzaj>
      <item>PALMA j.d.o.o. za trgovinu drvnom građom, OIB 32568351196</item>
    </izvorni_sadrzaj>
    <derivirana_varijabla naziv="DomainObject.Predmet.ProtuStrankaListFormatedOIB_1">
      <item>PALMA j.d.o.o. za trgovinu drvnom građom, OIB 32568351196</item>
    </derivirana_varijabla>
  </DomainObject.Predmet.ProtuStrankaListFormatedOIB>
  <DomainObject.Predmet.ProtuStrankaListFormatedWithAdress>
    <izvorni_sadrzaj>
      <item>PALMA j.d.o.o. za trgovinu drvnom građom, Detkovac 88, 33411 Detkovac</item>
    </izvorni_sadrzaj>
    <derivirana_varijabla naziv="DomainObject.Predmet.ProtuStrankaListFormatedWithAdress_1">
      <item>PALMA j.d.o.o. za trgovinu drvnom građom, Detkovac 88, 33411 Detkovac</item>
    </derivirana_varijabla>
  </DomainObject.Predmet.ProtuStrankaListFormatedWithAdress>
  <DomainObject.Predmet.ProtuStrankaListFormatedWithAdressOIB>
    <izvorni_sadrzaj>
      <item>PALMA j.d.o.o. za trgovinu drvnom građom, OIB 32568351196, Detkovac 88, 33411 Detkovac</item>
    </izvorni_sadrzaj>
    <derivirana_varijabla naziv="DomainObject.Predmet.ProtuStrankaListFormatedWithAdressOIB_1">
      <item>PALMA j.d.o.o. za trgovinu drvnom građom, OIB 32568351196, Detkovac 88, 33411 Detkovac</item>
    </derivirana_varijabla>
  </DomainObject.Predmet.ProtuStrankaListFormatedWithAdressOIB>
  <DomainObject.Predmet.ProtuStrankaListNazivFormated>
    <izvorni_sadrzaj>
      <item>PALMA j.d.o.o. za trgovinu drvnom građom</item>
    </izvorni_sadrzaj>
    <derivirana_varijabla naziv="DomainObject.Predmet.ProtuStrankaListNazivFormated_1">
      <item>PALMA j.d.o.o. za trgovinu drvnom građom</item>
    </derivirana_varijabla>
  </DomainObject.Predmet.ProtuStrankaListNazivFormated>
  <DomainObject.Predmet.ProtuStrankaListNazivFormatedOIB>
    <izvorni_sadrzaj>
      <item>PALMA j.d.o.o. za trgovinu drvnom građom, OIB 32568351196</item>
    </izvorni_sadrzaj>
    <derivirana_varijabla naziv="DomainObject.Predmet.ProtuStrankaListNazivFormatedOIB_1">
      <item>PALMA j.d.o.o. za trgovinu drvnom građom, OIB 32568351196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St-229/2017-2</izvorni_sadrzaj>
    <derivirana_varijabla naziv="DomainObject.PoslovniBrojDokumenta_1">St-229/2017-2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PALMA j.d.o.o. za trgovinu drvnom građom</izvorni_sadrzaj>
    <derivirana_varijabla naziv="DomainObject.Predmet.ProtustrankaIDrugi_1">PALMA j.d.o.o. za trgovinu drvnom građom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PALMA j.d.o.o. za trgovinu drvnom građom, OIB 32568351196, Detkovac 88, 33411 Detkovac</izvorni_sadrzaj>
    <derivirana_varijabla naziv="DomainObject.Predmet.ProtustrankaIDrugiAdressOIB_1">PALMA j.d.o.o. za trgovinu drvnom građom, OIB 32568351196, Detkovac 88, 33411 Detkovac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PALMA j.d.o.o. za trgovinu drvnom građom</item>
    </izvorni_sadrzaj>
    <derivirana_varijabla naziv="DomainObject.Predmet.SudioniciListNaziv_1">
      <item>FINA, RC ZAGREB, Podružnica BJELOVAR</item>
      <item>PALMA j.d.o.o. za trgovinu drvnom građom</item>
    </derivirana_varijabla>
  </DomainObject.Predmet.SudioniciListNaziv>
  <DomainObject.Predmet.SudioniciListAdressOIB>
    <izvorni_sadrzaj>
      <item>FINA, RC ZAGREB, Podružnica BJELOVAR, OIB 85821130368, F. Supila 4,43000 Bjelovar</item>
      <item>PALMA j.d.o.o. za trgovinu drvnom građom, OIB 32568351196, Detkovac 88,33411 Detkovac</item>
    </izvorni_sadrzaj>
    <derivirana_varijabla naziv="DomainObject.Predmet.SudioniciListAdressOIB_1">
      <item>FINA, RC ZAGREB, Podružnica BJELOVAR, OIB 85821130368, F. Supila 4,43000 Bjelovar</item>
      <item>PALMA j.d.o.o. za trgovinu drvnom građom, OIB 32568351196, Detkovac 88,33411 Detkovac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E4545-B61B-47AC-B96D-D0A310EC5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2723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