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ec67" w14:paraId="5d8ec67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4A6C52">
        <w:t>52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BF0846">
        <w:t>2</w:t>
      </w:r>
      <w:r w:rsidR="00814557" w:rsidRPr="006F1FF1">
        <w:t xml:space="preserve">. </w:t>
      </w:r>
      <w:r w:rsidR="00BF0846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CF76CA">
        <w:t>štvo E-205</w:t>
      </w:r>
      <w:r w:rsidR="002C5E3E">
        <w:t xml:space="preserve">, </w:t>
      </w:r>
      <w:r w:rsidR="00103A86" w:rsidRPr="00103A86">
        <w:t>PARKIRNO MJESTO</w:t>
      </w:r>
      <w:r w:rsidR="00CF76CA">
        <w:t xml:space="preserve"> - P 98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BF0846">
        <w:t>2</w:t>
      </w:r>
      <w:r w:rsidR="00814557" w:rsidRPr="006F1FF1">
        <w:t xml:space="preserve">. </w:t>
      </w:r>
      <w:r w:rsidR="00BF0846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157559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157559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15755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96F98">
      <w:t>5</w:t>
    </w:r>
    <w:r w:rsidR="00BF0846">
      <w:t>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57559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96F98"/>
    <w:rsid w:val="004A6A74"/>
    <w:rsid w:val="004A6C52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23D4B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207B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0846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CF76CA"/>
    <w:rsid w:val="00D21233"/>
    <w:rsid w:val="00D21EC9"/>
    <w:rsid w:val="00D22521"/>
    <w:rsid w:val="00D23FAD"/>
    <w:rsid w:val="00D35034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St-5/2018-51</izvorni_sadrzaj>
    <derivirana_varijabla naziv="DomainObject.PredzadnjaOdlukaIzPredmeta.Oznaka_1">St-5/2018-51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8FC3A-7232-4AE9-9C07-F3CFE97215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2018-10-23T12:56:00Z</dcterms:created>
  <dc:creator>Srđan Gavranić</dc:creator>
  <cp:lastModifiedBy>Ante Rubelj</cp:lastModifiedBy>
  <cp:lastPrinted>2018-11-05T12:00:00Z</cp:lastPrinted>
  <dcterms:modified xmlns:xsi="http://www.w3.org/2001/XMLSchema-instance" xsi:type="dcterms:W3CDTF">2018-11-05T12:00:00Z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E-205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