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f8cf" w14:paraId="36df8c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82700">
        <w:t>480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82700">
        <w:t>CAPITANO j.d.o.o. za strojarske instalacije i morski prijevo</w:t>
      </w:r>
      <w:r w:rsidR="00EF2186">
        <w:t>z</w:t>
      </w:r>
      <w:r w:rsidR="00482700">
        <w:t>, Šibenik, Istarska 62, OIB: 66402238642</w:t>
      </w:r>
      <w:r>
        <w:t xml:space="preserve">, zastupanom po </w:t>
      </w:r>
      <w:r w:rsidR="00226979">
        <w:t>članu uprave</w:t>
      </w:r>
      <w:r>
        <w:t xml:space="preserve"> </w:t>
      </w:r>
      <w:r w:rsidR="00482700">
        <w:t>Duji Maričiću iz Šibenika</w:t>
      </w:r>
      <w:r>
        <w:t xml:space="preserve">,  </w:t>
      </w:r>
      <w:r w:rsidR="00EF2186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EF2186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82700">
        <w:rPr>
          <w:b/>
        </w:rPr>
        <w:t>16</w:t>
      </w:r>
      <w:r w:rsidR="00372EF1">
        <w:rPr>
          <w:b/>
        </w:rPr>
        <w:t xml:space="preserve">. </w:t>
      </w:r>
      <w:r w:rsidR="006A2139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482700">
        <w:rPr>
          <w:b/>
        </w:rPr>
        <w:t>09</w:t>
      </w:r>
      <w:r w:rsidR="00DF0E12">
        <w:rPr>
          <w:b/>
        </w:rPr>
        <w:t>,</w:t>
      </w:r>
      <w:r w:rsidR="00482700">
        <w:rPr>
          <w:b/>
        </w:rPr>
        <w:t>4</w:t>
      </w:r>
      <w:r w:rsidR="00B51F49">
        <w:rPr>
          <w:b/>
        </w:rPr>
        <w:t>0</w:t>
      </w:r>
      <w:r w:rsidR="00372EF1">
        <w:t xml:space="preserve"> sati </w:t>
      </w:r>
      <w:r w:rsidR="00482700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482700">
        <w:t>Dujo Maričić</w:t>
      </w:r>
      <w:r w:rsidR="00E90F8F">
        <w:t xml:space="preserve"> iz </w:t>
      </w:r>
      <w:r w:rsidR="00482700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EF2186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482700">
        <w:t>Dujo Maričić iz 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EF2186" w:rsidP="00A576FE" w:rsidR="00EF2186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482700">
        <w:t>CAPITANO j.d.o.o. za strojarske instalacije i morski prijevo</w:t>
      </w:r>
      <w:r w:rsidR="00EF2186">
        <w:t>z</w:t>
      </w:r>
      <w:r w:rsidR="00482700">
        <w:t>, 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27. studenog 2017.</w:t>
      </w:r>
      <w:r w:rsidRPr="006A6907">
        <w:t xml:space="preserve"> u Očevidniku redoslijeda osnova za plaćanje ima evidentirane neizvršene osnove za plaćanje u neprekinutom razdoblju od </w:t>
      </w:r>
      <w:r w:rsidR="00482700">
        <w:t>621 dan</w:t>
      </w:r>
      <w:r w:rsidRPr="006A6907">
        <w:t xml:space="preserve"> u iznosu od </w:t>
      </w:r>
      <w:r w:rsidR="00482700">
        <w:t>58</w:t>
      </w:r>
      <w:r>
        <w:t>.</w:t>
      </w:r>
      <w:r w:rsidR="00482700">
        <w:t>388</w:t>
      </w:r>
      <w:r>
        <w:t>,</w:t>
      </w:r>
      <w:r w:rsidR="00482700">
        <w:t>41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>ima 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EF2186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692BE2" w:rsidP="00692BE2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82700">
        <w:t>Dujo Maričić iz Šibenika, Istarska ulica 62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F5D3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82700">
      <w:t>480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43B5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82700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92BE2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2186"/>
    <w:rsid w:val="00EF3BBC"/>
    <w:rsid w:val="00EF416E"/>
    <w:rsid w:val="00EF566D"/>
    <w:rsid w:val="00EF5D34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CAPITANO j.d.o.o. za strojarske instalacije i morski prijevoz</izvorni_sadrzaj>
    <derivirana_varijabla naziv="DomainObject.Predmet.ProtustrankaFormated_1">  CAPITANO j.d.o.o. za strojarske instalacije i morski prijevoz</derivirana_varijabla>
  </DomainObject.Predmet.ProtustrankaFormated>
  <DomainObject.Predmet.ProtustrankaFormatedOIB>
    <izvorni_sadrzaj>  CAPITANO j.d.o.o. za strojarske instalacije i morski prijevoz, OIB 66402238642</izvorni_sadrzaj>
    <derivirana_varijabla naziv="DomainObject.Predmet.ProtustrankaFormatedOIB_1">  CAPITANO j.d.o.o. za strojarske instalacije i morski prijevoz, OIB 66402238642</derivirana_varijabla>
  </DomainObject.Predmet.ProtustrankaFormatedOIB>
  <DomainObject.Predmet.ProtustrankaFormatedWithAdress>
    <izvorni_sadrzaj> CAPITANO j.d.o.o. za strojarske instalacije i morski prijevoz, Istarska 62, 22000 Šibenik</izvorni_sadrzaj>
    <derivirana_varijabla naziv="DomainObject.Predmet.ProtustrankaFormatedWithAdress_1"> CAPITANO j.d.o.o. za strojarske instalacije i morski prijevoz, Istarska 62, 22000 Šibenik</derivirana_varijabla>
  </DomainObject.Predmet.ProtustrankaFormatedWithAdress>
  <DomainObject.Predmet.ProtustrankaFormatedWithAdressOIB>
    <izvorni_sadrzaj> CAPITANO j.d.o.o. za strojarske instalacije i morski prijevoz, OIB 66402238642, Istarska 62, 22000 Šibenik</izvorni_sadrzaj>
    <derivirana_varijabla naziv="DomainObject.Predmet.ProtustrankaFormatedWithAdressOIB_1"> CAPITANO j.d.o.o. za strojarske instalacije i morski prijevoz, OIB 66402238642, Istarska 62, 22000 Šibenik</derivirana_varijabla>
  </DomainObject.Predmet.ProtustrankaFormatedWithAdressOIB>
  <DomainObject.Predmet.ProtustrankaWithAdress>
    <izvorni_sadrzaj>CAPITANO j.d.o.o. za strojarske instalacije i morski prijevoz Istarska 62, 22000 Šibenik</izvorni_sadrzaj>
    <derivirana_varijabla naziv="DomainObject.Predmet.ProtustrankaWithAdress_1">CAPITANO j.d.o.o. za strojarske instalacije i morski prijevoz Istarska 62, 22000 Šibenik</derivirana_varijabla>
  </DomainObject.Predmet.ProtustrankaWithAdress>
  <DomainObject.Predmet.ProtustrankaWithAdressOIB>
    <izvorni_sadrzaj>CAPITANO j.d.o.o. za strojarske instalacije i morski prijevoz, OIB 66402238642, Istarska 62, 22000 Šibenik</izvorni_sadrzaj>
    <derivirana_varijabla naziv="DomainObject.Predmet.ProtustrankaWithAdressOIB_1">CAPITANO j.d.o.o. za strojarske instalacije i morski prijevoz, OIB 66402238642, Istarska 62, 22000 Šibenik</derivirana_varijabla>
  </DomainObject.Predmet.ProtustrankaWithAdressOIB>
  <DomainObject.Predmet.ProtustrankaNazivFormated>
    <izvorni_sadrzaj>CAPITANO j.d.o.o. za strojarske instalacije i morski prijevoz</izvorni_sadrzaj>
    <derivirana_varijabla naziv="DomainObject.Predmet.ProtustrankaNazivFormated_1">CAPITANO j.d.o.o. za strojarske instalacije i morski prijevoz</derivirana_varijabla>
  </DomainObject.Predmet.ProtustrankaNazivFormated>
  <DomainObject.Predmet.ProtustrankaNazivFormatedOIB>
    <izvorni_sadrzaj>CAPITANO j.d.o.o. za strojarske instalacije i morski prijevoz, OIB 66402238642</izvorni_sadrzaj>
    <derivirana_varijabla naziv="DomainObject.Predmet.ProtustrankaNazivFormatedOIB_1">CAPITANO j.d.o.o. za strojarske instalacije i morski prijevoz, OIB 66402238642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CAPITANO j.d.o.o. za strojarske instalacije i morski prijevoz</item>
    </izvorni_sadrzaj>
    <derivirana_varijabla naziv="DomainObject.Predmet.ProtuStrankaListFormated_1">
      <item>CAPITANO j.d.o.o. za strojarske instalacije i morski prijevoz</item>
    </derivirana_varijabla>
  </DomainObject.Predmet.ProtuStrankaListFormated>
  <DomainObject.Predmet.ProtuStrankaListFormatedOIB>
    <izvorni_sadrzaj>
      <item>CAPITANO j.d.o.o. za strojarske instalacije i morski prijevoz, OIB 66402238642</item>
    </izvorni_sadrzaj>
    <derivirana_varijabla naziv="DomainObject.Predmet.ProtuStrankaListFormatedOIB_1">
      <item>CAPITANO j.d.o.o. za strojarske instalacije i morski prijevoz, OIB 66402238642</item>
    </derivirana_varijabla>
  </DomainObject.Predmet.ProtuStrankaListFormatedOIB>
  <DomainObject.Predmet.ProtuStrankaListFormatedWithAdress>
    <izvorni_sadrzaj>
      <item>CAPITANO j.d.o.o. za strojarske instalacije i morski prijevoz, Istarska 62, 22000 Šibenik</item>
    </izvorni_sadrzaj>
    <derivirana_varijabla naziv="DomainObject.Predmet.ProtuStrankaListFormatedWithAdress_1">
      <item>CAPITANO j.d.o.o. za strojarske instalacije i morski prijevoz, Istarska 62, 22000 Šibenik</item>
    </derivirana_varijabla>
  </DomainObject.Predmet.ProtuStrankaListFormatedWithAdress>
  <DomainObject.Predmet.ProtuStrankaListFormatedWithAdressOIB>
    <izvorni_sadrzaj>
      <item>CAPITANO j.d.o.o. za strojarske instalacije i morski prijevoz, OIB 66402238642, Istarska 62, 22000 Šibenik</item>
    </izvorni_sadrzaj>
    <derivirana_varijabla naziv="DomainObject.Predmet.ProtuStrankaListFormatedWithAdressOIB_1">
      <item>CAPITANO j.d.o.o. za strojarske instalacije i morski prijevoz, OIB 66402238642, Istarska 62, 22000 Šibenik</item>
    </derivirana_varijabla>
  </DomainObject.Predmet.ProtuStrankaListFormatedWithAdressOIB>
  <DomainObject.Predmet.ProtuStrankaListNazivFormated>
    <izvorni_sadrzaj>
      <item>CAPITANO j.d.o.o. za strojarske instalacije i morski prijevoz</item>
    </izvorni_sadrzaj>
    <derivirana_varijabla naziv="DomainObject.Predmet.ProtuStrankaListNazivFormated_1">
      <item>CAPITANO j.d.o.o. za strojarske instalacije i morski prijevoz</item>
    </derivirana_varijabla>
  </DomainObject.Predmet.ProtuStrankaListNazivFormated>
  <DomainObject.Predmet.ProtuStrankaListNazivFormatedOIB>
    <izvorni_sadrzaj>
      <item>CAPITANO j.d.o.o. za strojarske instalacije i morski prijevoz, OIB 66402238642</item>
    </izvorni_sadrzaj>
    <derivirana_varijabla naziv="DomainObject.Predmet.ProtuStrankaListNazivFormatedOIB_1">
      <item>CAPITANO j.d.o.o. za strojarske instalacije i morski prijevoz, OIB 66402238642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CAPITANO j.d.o.o. za strojarske instalacije i morski prijevoz</izvorni_sadrzaj>
    <derivirana_varijabla naziv="DomainObject.Predmet.ProtustrankaIDrugi_1">CAPITANO j.d.o.o. za strojarske instalacije i 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CAPITANO j.d.o.o. za strojarske instalacije i morski prijevoz, OIB 66402238642, Istarska 62, 22000 Šibenik</izvorni_sadrzaj>
    <derivirana_varijabla naziv="DomainObject.Predmet.ProtustrankaIDrugiAdressOIB_1">CAPITANO j.d.o.o. za strojarske instalacije i morski prijevoz, OIB 66402238642, Istarska 62,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CAPITANO j.d.o.o. za strojarske instalacije i morski prijevoz</item>
    </izvorni_sadrzaj>
    <derivirana_varijabla naziv="DomainObject.Predmet.SudioniciListNaziv_1">
      <item>FINA - Podružnica Šibenik</item>
      <item>CAPITANO j.d.o.o. za strojarske instalacije i morski prijevoz</item>
    </derivirana_varijabla>
  </DomainObject.Predmet.SudioniciListNaziv>
  <DomainObject.Predmet.SudioniciListAdressOIB>
    <izvorni_sadrzaj>
      <item>FINA - Podružnica Šibenik, OIB 85821130368, Perivoj L. Marune 1,22000 Šibenik</item>
      <item>CAPITANO j.d.o.o. za strojarske instalacije i morski prijevoz, OIB 66402238642, Istarska 62,22000 Šibenik</item>
    </izvorni_sadrzaj>
    <derivirana_varijabla naziv="DomainObject.Predmet.SudioniciListAdressOIB_1">
      <item>FINA - Podružnica Šibenik, OIB 85821130368, Perivoj L. Marune 1,22000 Šibenik</item>
      <item>CAPITANO j.d.o.o. za strojarske instalacije i morski prijevoz, OIB 66402238642, Istarska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66402238642</item>
    </izvorni_sadrzaj>
    <derivirana_varijabla naziv="DomainObject.Predmet.SudioniciListNazivOIB_1">
      <item>, OIB 85821130368</item>
      <item>, OIB 66402238642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5E52F-D82D-4026-BC0D-03C87D2C6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2421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2017-12-13T07:13:00Z</dcterms:created>
  <dc:creator>Administrator</dc:creator>
  <cp:lastModifiedBy>Nena Mužanović</cp:lastModifiedBy>
  <cp:lastPrinted>2017-09-20T07:54:00Z</cp:lastPrinted>
  <dcterms:modified xmlns:xsi="http://www.w3.org/2001/XMLSchema-instance" xsi:type="dcterms:W3CDTF">2017-12-15T10:51:00Z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