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277a" w14:paraId="f85277a" w:rsidRDefault="0070365B" w:rsidP="0070365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0365B" w:rsidP="0070365B" w:rsidR="0070365B">
      <w:pPr>
        <w:spacing w:after="0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365B" w:rsidP="0070365B" w:rsidR="0070365B">
      <w:pPr>
        <w:spacing w:after="0"/>
      </w:pPr>
      <w:r>
        <w:t xml:space="preserve">         REPUBLIKA HRVATSKA</w:t>
      </w:r>
    </w:p>
    <w:p w:rsidRDefault="0070365B" w:rsidP="0070365B" w:rsidR="0070365B">
      <w:pPr>
        <w:spacing w:after="0"/>
      </w:pPr>
      <w:r>
        <w:t xml:space="preserve"> TRGOVAČKI SUD U VARAŽDINU</w:t>
      </w:r>
    </w:p>
    <w:p w:rsidRDefault="0070365B" w:rsidP="0070365B" w:rsidR="0070365B">
      <w:pPr>
        <w:spacing w:after="0"/>
      </w:pPr>
      <w:r>
        <w:t xml:space="preserve">                   Braće Radića 2</w:t>
      </w:r>
    </w:p>
    <w:p w:rsidRDefault="0070365B" w:rsidP="0070365B" w:rsidR="0070365B">
      <w:pPr>
        <w:spacing w:after="0"/>
        <w:jc w:val="center"/>
      </w:pPr>
    </w:p>
    <w:p w:rsidRDefault="0070365B" w:rsidP="0070365B" w:rsidR="0070365B">
      <w:pPr>
        <w:spacing w:after="0"/>
        <w:jc w:val="center"/>
      </w:pPr>
    </w:p>
    <w:p w:rsidRDefault="0070365B" w:rsidP="0070365B" w:rsidR="0070365B">
      <w:pPr>
        <w:spacing w:after="0"/>
        <w:jc w:val="center"/>
      </w:pPr>
    </w:p>
    <w:p w:rsidRDefault="0070365B" w:rsidP="0070365B" w:rsidR="0070365B">
      <w:pPr>
        <w:spacing w:after="0"/>
      </w:pPr>
      <w:r>
        <w:t xml:space="preserve">                                        U  I M E  R E P U B L I K E  H R V A T S K E</w:t>
      </w:r>
    </w:p>
    <w:p w:rsidRDefault="0070365B" w:rsidP="0070365B" w:rsidR="0070365B">
      <w:pPr>
        <w:spacing w:after="0"/>
      </w:pPr>
    </w:p>
    <w:p w:rsidRDefault="0070365B" w:rsidP="0070365B" w:rsidR="0070365B">
      <w:pPr>
        <w:spacing w:after="0"/>
        <w:jc w:val="center"/>
      </w:pPr>
      <w:r>
        <w:t>R J E Š E NJ E</w:t>
      </w:r>
    </w:p>
    <w:p w:rsidRDefault="0070365B" w:rsidP="0070365B" w:rsidR="0070365B">
      <w:pPr>
        <w:spacing w:after="0"/>
      </w:pPr>
    </w:p>
    <w:p w:rsidRDefault="0070365B" w:rsidP="0070365B" w:rsidR="0070365B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AGATHIS d.o.o. Đurđevac, Vinogradska 78, OIB: 77024738472, dana 25. svibnja 2016., </w:t>
      </w:r>
    </w:p>
    <w:p w:rsidRDefault="0070365B" w:rsidP="0070365B" w:rsidR="0070365B">
      <w:pPr>
        <w:spacing w:after="0"/>
        <w:jc w:val="both"/>
      </w:pPr>
    </w:p>
    <w:p w:rsidRDefault="0070365B" w:rsidP="0070365B" w:rsidR="0070365B">
      <w:pPr>
        <w:spacing w:after="0"/>
        <w:jc w:val="center"/>
      </w:pPr>
      <w:r>
        <w:t>r i j e š i o  j e</w:t>
      </w:r>
    </w:p>
    <w:p w:rsidRDefault="0070365B" w:rsidP="0070365B" w:rsidR="0070365B">
      <w:pPr>
        <w:spacing w:after="0"/>
      </w:pPr>
    </w:p>
    <w:p w:rsidRDefault="0070365B" w:rsidP="0070365B" w:rsidR="0070365B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AGATHIS d.o.o. Đurđevac, Vinogradska 78, OIB: 77024738472, s danom 25. svibnja 2016. u 11,30 sati.</w:t>
      </w:r>
    </w:p>
    <w:p w:rsidRDefault="0070365B" w:rsidP="0070365B" w:rsidR="0070365B">
      <w:pPr>
        <w:spacing w:after="0"/>
        <w:ind w:hanging="705" w:left="1413"/>
        <w:jc w:val="both"/>
      </w:pPr>
    </w:p>
    <w:p w:rsidRDefault="0070365B" w:rsidP="0070365B" w:rsidR="0070365B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Berislav Maksimović iz </w:t>
      </w:r>
      <w:proofErr w:type="spellStart"/>
      <w:r>
        <w:t>Hrašćice</w:t>
      </w:r>
      <w:proofErr w:type="spellEnd"/>
      <w:r>
        <w:t>, Braće Radića 1, OIB: 57300759557.</w:t>
      </w:r>
    </w:p>
    <w:p w:rsidRDefault="0070365B" w:rsidP="0070365B" w:rsidR="0070365B">
      <w:pPr>
        <w:spacing w:after="0"/>
        <w:ind w:hanging="705" w:left="1413"/>
        <w:jc w:val="both"/>
      </w:pPr>
    </w:p>
    <w:p w:rsidRDefault="0070365B" w:rsidP="0070365B" w:rsidR="0070365B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AGATHIS d.o.o. Đurđevac, Vinogradska 78, OIB: 77024738472.</w:t>
      </w:r>
    </w:p>
    <w:p w:rsidRDefault="0070365B" w:rsidP="0070365B" w:rsidR="0070365B">
      <w:pPr>
        <w:spacing w:after="0"/>
        <w:ind w:hanging="705" w:left="1410"/>
        <w:jc w:val="both"/>
      </w:pPr>
    </w:p>
    <w:p w:rsidRDefault="0070365B" w:rsidP="0070365B" w:rsidR="0070365B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70365B" w:rsidP="0070365B" w:rsidR="0070365B">
      <w:pPr>
        <w:spacing w:after="0"/>
        <w:jc w:val="both"/>
      </w:pPr>
    </w:p>
    <w:p w:rsidRDefault="0070365B" w:rsidP="0070365B" w:rsidR="0070365B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AGATHIS d.o.o. Đurđevac, Vinogradska 78, OIB: 77024738472, bit će brisan iz sudskog registra.</w:t>
      </w:r>
    </w:p>
    <w:p w:rsidRDefault="0070365B" w:rsidP="0070365B" w:rsidR="0070365B">
      <w:pPr>
        <w:spacing w:after="0"/>
        <w:jc w:val="center"/>
      </w:pPr>
    </w:p>
    <w:p w:rsidRDefault="0070365B" w:rsidP="0070365B" w:rsidR="0070365B">
      <w:pPr>
        <w:spacing w:after="0"/>
        <w:jc w:val="center"/>
      </w:pPr>
      <w:r>
        <w:t>Obrazloženje</w:t>
      </w:r>
    </w:p>
    <w:p w:rsidRDefault="0070365B" w:rsidP="0070365B" w:rsidR="0070365B">
      <w:pPr>
        <w:spacing w:after="0"/>
      </w:pPr>
    </w:p>
    <w:p w:rsidRDefault="0070365B" w:rsidP="0070365B" w:rsidR="0070365B">
      <w:pPr>
        <w:spacing w:after="0"/>
        <w:jc w:val="both"/>
      </w:pPr>
      <w:r>
        <w:tab/>
        <w:t xml:space="preserve">Predlagatelj Financijska agencija Regionalni centar Zagreb, Podružnica Varaždin je dana 15.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70365B" w:rsidP="0070365B" w:rsidR="0070365B">
      <w:pPr>
        <w:spacing w:after="0"/>
      </w:pPr>
    </w:p>
    <w:p w:rsidRDefault="0070365B" w:rsidP="0070365B" w:rsidR="0070365B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70365B" w:rsidP="0070365B" w:rsidR="0070365B">
      <w:pPr>
        <w:spacing w:after="0"/>
      </w:pPr>
    </w:p>
    <w:p w:rsidRDefault="0070365B" w:rsidP="0070365B" w:rsidR="0070365B">
      <w:pPr>
        <w:spacing w:after="0"/>
        <w:jc w:val="center"/>
      </w:pPr>
      <w:r>
        <w:t>U Varaždinu 25. svibnja 2016.</w:t>
      </w:r>
    </w:p>
    <w:p w:rsidRDefault="0070365B" w:rsidP="0070365B" w:rsidR="0070365B">
      <w:pPr>
        <w:spacing w:after="0"/>
        <w:jc w:val="center"/>
      </w:pPr>
    </w:p>
    <w:p w:rsidRDefault="0070365B" w:rsidP="0070365B" w:rsidR="0070365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70365B" w:rsidP="0070365B" w:rsidR="0070365B">
      <w:pPr>
        <w:spacing w:after="0"/>
      </w:pPr>
    </w:p>
    <w:p w:rsidRDefault="0070365B" w:rsidP="0070365B" w:rsidR="0070365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70365B" w:rsidP="0070365B" w:rsidR="0070365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65B" w:rsidP="0070365B" w:rsidR="0070365B">
      <w:pPr>
        <w:spacing w:after="0"/>
      </w:pPr>
      <w:r>
        <w:tab/>
      </w:r>
    </w:p>
    <w:p w:rsidRDefault="0070365B" w:rsidP="0070365B" w:rsidR="0070365B">
      <w:pPr>
        <w:spacing w:after="0"/>
        <w:ind w:firstLine="708"/>
      </w:pPr>
      <w:r>
        <w:t>Uputa o pravnom lijeku:</w:t>
      </w:r>
    </w:p>
    <w:p w:rsidRDefault="0070365B" w:rsidP="0070365B" w:rsidR="0070365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70365B" w:rsidP="0070365B" w:rsidR="0070365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0365B" w:rsidP="0070365B" w:rsidR="0070365B">
      <w:pPr>
        <w:spacing w:after="0"/>
      </w:pPr>
    </w:p>
    <w:p w:rsidRDefault="0070365B" w:rsidP="0070365B" w:rsidR="0070365B">
      <w:pPr>
        <w:spacing w:after="0"/>
      </w:pPr>
    </w:p>
    <w:p w:rsidRDefault="0070365B" w:rsidP="0070365B" w:rsidR="0070365B">
      <w:pPr>
        <w:spacing w:after="0"/>
      </w:pPr>
      <w:r>
        <w:t>DNA:</w:t>
      </w:r>
    </w:p>
    <w:p w:rsidRDefault="0070365B" w:rsidP="0070365B" w:rsidR="0070365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70365B" w:rsidP="0070365B" w:rsidR="0070365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70365B" w:rsidP="0070365B" w:rsidR="0070365B">
      <w:pPr>
        <w:numPr>
          <w:ilvl w:val="0"/>
          <w:numId w:val="47"/>
        </w:numPr>
        <w:spacing w:after="0"/>
      </w:pPr>
      <w:r>
        <w:t>Dužnik AGATHIS d.o.o. Đurđevac, Vinogradska 78.</w:t>
      </w:r>
    </w:p>
    <w:p w:rsidRDefault="0070365B" w:rsidP="0070365B" w:rsidR="0070365B">
      <w:pPr>
        <w:numPr>
          <w:ilvl w:val="0"/>
          <w:numId w:val="47"/>
        </w:numPr>
        <w:spacing w:after="0"/>
      </w:pPr>
      <w:r>
        <w:t xml:space="preserve">Osoba ovlaštena za zastupanje – Nenad </w:t>
      </w:r>
      <w:proofErr w:type="spellStart"/>
      <w:r>
        <w:t>Rakitničan</w:t>
      </w:r>
      <w:proofErr w:type="spellEnd"/>
      <w:r>
        <w:t>, Đurđevac, Vinogradska 78,</w:t>
      </w:r>
    </w:p>
    <w:p w:rsidRDefault="0070365B" w:rsidP="0070365B" w:rsidR="0070365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 xml:space="preserve">Anita </w:t>
      </w:r>
      <w:proofErr w:type="spellStart"/>
      <w:r>
        <w:t>Rakitničan</w:t>
      </w:r>
      <w:proofErr w:type="spellEnd"/>
      <w:r>
        <w:t>, Đurđevac, Vinogradska 78.</w:t>
      </w:r>
    </w:p>
    <w:p w:rsidRDefault="0070365B" w:rsidP="0070365B" w:rsidR="0070365B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70365B" w:rsidP="0070365B" w:rsidR="0070365B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70365B" w:rsidP="0070365B" w:rsidR="0070365B">
      <w:pPr>
        <w:numPr>
          <w:ilvl w:val="0"/>
          <w:numId w:val="47"/>
        </w:numPr>
        <w:spacing w:after="0"/>
      </w:pPr>
      <w:r>
        <w:t xml:space="preserve">Stečajni upravitelj Berislav Maksimović iz </w:t>
      </w:r>
      <w:proofErr w:type="spellStart"/>
      <w:r>
        <w:t>Hrašćice</w:t>
      </w:r>
      <w:proofErr w:type="spellEnd"/>
      <w:r>
        <w:t>, Braće Radića 1.</w:t>
      </w:r>
    </w:p>
    <w:p w:rsidRDefault="0070365B" w:rsidP="0070365B" w:rsidR="0070365B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70365B" w:rsidR="00AE649C" w:rsidRPr="00B76F3C">
      <w:pPr>
        <w:pStyle w:val="SudSjedite"/>
      </w:pPr>
      <w:r>
        <w:tab/>
      </w:r>
    </w:p>
    <w:p w:rsidRDefault="00CB0EA4" w:rsidP="0070365B" w:rsidR="00CB0EA4">
      <w:pPr>
        <w:pStyle w:val="Naslovdokumenta"/>
        <w:spacing w:after="0"/>
      </w:pPr>
    </w:p>
    <w:p w:rsidRDefault="0071688E" w:rsidP="0070365B" w:rsidR="0071688E">
      <w:pPr>
        <w:pStyle w:val="Poetniodjeljak"/>
        <w:spacing w:after="0"/>
      </w:pPr>
    </w:p>
    <w:p w:rsidRDefault="00A21F0D" w:rsidP="0070365B" w:rsidR="00A21F0D">
      <w:pPr>
        <w:pStyle w:val="NormaleSPIS"/>
        <w:spacing w:after="0"/>
        <w:rPr>
          <w:noProof/>
        </w:rPr>
      </w:pPr>
    </w:p>
    <w:p w:rsidRDefault="00DA0242" w:rsidP="0070365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65B" w:rsidR="008333A9">
    <w:pPr>
      <w:pStyle w:val="Zaglavlje"/>
    </w:pPr>
    <w:r>
      <w:rPr>
        <w:rStyle w:val="PozadinaSvijetloCrvena"/>
        <w:shd w:fill="auto" w:color="auto" w:val="clear"/>
      </w:rPr>
      <w:t>Poslovni broj. 7 St-1086/15-5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345651B"/>
    <w:multiLevelType w:val="hybridMultilevel"/>
    <w:tmpl w:val="9FF40024"/>
    <w:lvl w:tplc="F1EEDC94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65B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2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St-1086/2015-5</izvorni_sadrzaj>
    <derivirana_varijabla naziv="DomainObject.Oznaka_1">St-1086/2015-5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AGATHIS društvo s ograničenom odgovornošću za proizvodnju, trgovinu i usluge</izvorni_sadrzaj>
    <derivirana_varijabla naziv="DomainObject.Predmet.ProtustrankaFormated_1">  AGATHIS društvo s ograničenom odgovornošću za proizvodnju, trgovinu i usluge</derivirana_varijabla>
  </DomainObject.Predmet.ProtustrankaFormated>
  <DomainObject.Predmet.ProtustrankaFormatedOIB>
    <izvorni_sadrzaj>  AGATHIS društvo s ograničenom odgovornošću za proizvodnju, trgovinu i usluge, OIB 77024738472</izvorni_sadrzaj>
    <derivirana_varijabla naziv="DomainObject.Predmet.ProtustrankaFormatedOIB_1">  AGATHIS društvo s ograničenom odgovornošću za proizvodnju, trgovinu i usluge, OIB 77024738472</derivirana_varijabla>
  </DomainObject.Predmet.ProtustrankaFormatedOIB>
  <DomainObject.Predmet.ProtustrankaFormatedWithAdress>
    <izvorni_sadrzaj> AGATHIS društvo s ograničenom odgovornošću za proizvodnju, trgovinu i usluge, Vinogradska 78, 48350 Đurđevac</izvorni_sadrzaj>
    <derivirana_varijabla naziv="DomainObject.Predmet.ProtustrankaFormatedWithAdress_1"> AGATHIS društvo s ograničenom odgovornošću za proizvodnju, trgovinu i usluge, Vinogradska 78, 48350 Đurđevac</derivirana_varijabla>
  </DomainObject.Predmet.ProtustrankaFormatedWithAdress>
  <DomainObject.Predmet.ProtustrankaFormatedWithAdressOIB>
    <izvorni_sadrzaj> AGATHIS društvo s ograničenom odgovornošću za proizvodnju, trgovinu i usluge, OIB 77024738472, Vinogradska 78, 48350 Đurđevac</izvorni_sadrzaj>
    <derivirana_varijabla naziv="DomainObject.Predmet.ProtustrankaFormatedWithAdressOIB_1"> AGATHIS društvo s ograničenom odgovornošću za proizvodnju, trgovinu i usluge, OIB 77024738472, Vinogradska 78, 48350 Đurđevac</derivirana_varijabla>
  </DomainObject.Predmet.ProtustrankaFormatedWithAdressOIB>
  <DomainObject.Predmet.ProtustrankaWithAdress>
    <izvorni_sadrzaj>AGATHIS društvo s ograničenom odgovornošću za proizvodnju, trgovinu i usluge Vinogradska 78, 48350 Đurđevac</izvorni_sadrzaj>
    <derivirana_varijabla naziv="DomainObject.Predmet.ProtustrankaWithAdress_1">AGATHIS društvo s ograničenom odgovornošću za proizvodnju, trgovinu i usluge Vinogradska 78, 48350 Đurđevac</derivirana_varijabla>
  </DomainObject.Predmet.ProtustrankaWithAdress>
  <DomainObject.Predmet.ProtustrankaWithAdressOIB>
    <izvorni_sadrzaj>AGATHIS društvo s ograničenom odgovornošću za proizvodnju, trgovinu i usluge, OIB 77024738472, Vinogradska 78, 48350 Đurđevac</izvorni_sadrzaj>
    <derivirana_varijabla naziv="DomainObject.Predmet.ProtustrankaWithAdressOIB_1">AGATHIS društvo s ograničenom odgovornošću za proizvodnju, trgovinu i usluge, OIB 77024738472, Vinogradska 78, 48350 Đurđevac</derivirana_varijabla>
  </DomainObject.Predmet.ProtustrankaWithAdressOIB>
  <DomainObject.Predmet.ProtustrankaNazivFormated>
    <izvorni_sadrzaj>AGATHIS društvo s ograničenom odgovornošću za proizvodnju, trgovinu i usluge</izvorni_sadrzaj>
    <derivirana_varijabla naziv="DomainObject.Predmet.ProtustrankaNazivFormated_1">AGATHIS društvo s ograničenom odgovornošću za proizvodnju, trgovinu i usluge</derivirana_varijabla>
  </DomainObject.Predmet.ProtustrankaNazivFormated>
  <DomainObject.Predmet.ProtustrankaNazivFormatedOIB>
    <izvorni_sadrzaj>AGATHIS društvo s ograničenom odgovornošću za proizvodnju, trgovinu i usluge, OIB 77024738472</izvorni_sadrzaj>
    <derivirana_varijabla naziv="DomainObject.Predmet.ProtustrankaNazivFormatedOIB_1">AGATHIS društvo s ograničenom odgovornošću za proizvodnju, trgovinu i usluge, OIB 77024738472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192899.64</izvorni_sadrzaj>
    <derivirana_varijabla naziv="DomainObject.Predmet.TrenutnaVrijednost_1">192899.64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AGATHIS društvo s ograničenom odgovornošću za proizvodnju, trgovinu i usluge</item>
    </izvorni_sadrzaj>
    <derivirana_varijabla naziv="DomainObject.Predmet.ProtuStrankaListFormated_1">
      <item>AGATHIS društvo s ograničenom odgovornošću za proizvodnju, trgovinu i usluge</item>
    </derivirana_varijabla>
  </DomainObject.Predmet.ProtuStrankaListFormated>
  <DomainObject.Predmet.ProtuStrankaListFormatedOIB>
    <izvorni_sadrzaj>
      <item>AGATHIS društvo s ograničenom odgovornošću za proizvodnju, trgovinu i usluge, OIB 77024738472</item>
    </izvorni_sadrzaj>
    <derivirana_varijabla naziv="DomainObject.Predmet.ProtuStrankaListFormatedOIB_1">
      <item>AGATHIS društvo s ograničenom odgovornošću za proizvodnju, trgovinu i usluge, OIB 77024738472</item>
    </derivirana_varijabla>
  </DomainObject.Predmet.ProtuStrankaListFormatedOIB>
  <DomainObject.Predmet.ProtuStrankaListFormatedWithAdress>
    <izvorni_sadrzaj>
      <item>AGATHIS društvo s ograničenom odgovornošću za proizvodnju, trgovinu i usluge, Vinogradska 78, 48350 Đurđevac</item>
    </izvorni_sadrzaj>
    <derivirana_varijabla naziv="DomainObject.Predmet.ProtuStrankaListFormatedWithAdress_1">
      <item>AGATHIS društvo s ograničenom odgovornošću za proizvodnju, trgovinu i usluge, Vinogradska 78, 48350 Đurđevac</item>
    </derivirana_varijabla>
  </DomainObject.Predmet.ProtuStrankaListFormatedWithAdress>
  <DomainObject.Predmet.ProtuStrankaListFormatedWithAdressOIB>
    <izvorni_sadrzaj>
      <item>AGATHIS društvo s ograničenom odgovornošću za proizvodnju, trgovinu i usluge, OIB 77024738472, Vinogradska 78, 48350 Đurđevac</item>
    </izvorni_sadrzaj>
    <derivirana_varijabla naziv="DomainObject.Predmet.ProtuStrankaListFormatedWithAdressOIB_1">
      <item>AGATHIS društvo s ograničenom odgovornošću za proizvodnju, trgovinu i usluge, OIB 77024738472, Vinogradska 78, 48350 Đurđevac</item>
    </derivirana_varijabla>
  </DomainObject.Predmet.ProtuStrankaListFormatedWithAdressOIB>
  <DomainObject.Predmet.ProtuStrankaListNazivFormated>
    <izvorni_sadrzaj>
      <item>AGATHIS društvo s ograničenom odgovornošću za proizvodnju, trgovinu i usluge</item>
    </izvorni_sadrzaj>
    <derivirana_varijabla naziv="DomainObject.Predmet.ProtuStrankaListNazivFormated_1">
      <item>AGATHIS društvo s ograničenom odgovornošću za proizvodnju, trgovinu i usluge</item>
    </derivirana_varijabla>
  </DomainObject.Predmet.ProtuStrankaListNazivFormated>
  <DomainObject.Predmet.ProtuStrankaListNazivFormatedOIB>
    <izvorni_sadrzaj>
      <item>AGATHIS društvo s ograničenom odgovornošću za proizvodnju, trgovinu i usluge, OIB 77024738472</item>
    </izvorni_sadrzaj>
    <derivirana_varijabla naziv="DomainObject.Predmet.ProtuStrankaListNazivFormatedOIB_1">
      <item>AGATHIS društvo s ograničenom odgovornošću za proizvodnju, trgovinu i usluge, OIB 77024738472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St-1086/2015-5</izvorni_sadrzaj>
    <derivirana_varijabla naziv="DomainObject.PoslovniBrojDokumenta_1">St-1086/2015-5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AGATHIS društvo s ograničenom odgovornošću za proizvodnju, trgovinu i usluge</izvorni_sadrzaj>
    <derivirana_varijabla naziv="DomainObject.Predmet.ProtustrankaIDrugi_1">AGATHIS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AGATHIS društvo s ograničenom odgovornošću za proizvodnju, trgovinu i usluge, OIB 77024738472, Vinogradska 78, 48350 Đurđevac</izvorni_sadrzaj>
    <derivirana_varijabla naziv="DomainObject.Predmet.ProtustrankaIDrugiAdressOIB_1">AGATHIS društvo s ograničenom odgovornošću za proizvodnju, trgovinu i usluge, OIB 77024738472, Vinogradska 78,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AGATHIS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AGATHIS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AGATHIS društvo s ograničenom odgovornošću za proizvodnju, trgovinu i usluge, OIB 77024738472, Vinogradska 78,48350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AGATHIS društvo s ograničenom odgovornošću za proizvodnju, trgovinu i usluge, OIB 77024738472, Vinogradska 78,48350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22A6E-4C7A-4687-9D37-35359556F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2798</properties:Characters>
  <properties:Lines>86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2016-05-25T08:36:00Z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