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e553" w14:paraId="00ee553" w:rsidRDefault="00047439" w:rsidP="00047439" w:rsidR="00047439">
      <w:pPr>
        <w15:collapsed w:val="false"/>
        <w:rPr>
          <w:rStyle w:val="Naglaeno"/>
        </w:rPr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439" w:rsidP="00047439" w:rsidR="00047439"/>
    <w:p w:rsidRDefault="00047439" w:rsidP="00047439" w:rsidR="00047439">
      <w:pPr>
        <w:ind w:hanging="720" w:left="360"/>
      </w:pPr>
      <w:r>
        <w:t xml:space="preserve">      REPUBLIKA HRVATSKA</w:t>
      </w:r>
    </w:p>
    <w:p w:rsidRDefault="00047439" w:rsidP="00047439" w:rsidR="0004743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7439" w:rsidP="00047439" w:rsidR="00047439"/>
    <w:p w:rsidRDefault="00047439" w:rsidP="00047439" w:rsidR="00047439">
      <w:pPr>
        <w:jc w:val="center"/>
      </w:pPr>
      <w:r>
        <w:t>REPUBLIKA HRVATSKA</w:t>
      </w:r>
    </w:p>
    <w:p w:rsidRDefault="00047439" w:rsidP="00047439" w:rsidR="00047439">
      <w:pPr>
        <w:jc w:val="center"/>
      </w:pPr>
      <w:r>
        <w:t>R J E Š E N J E</w:t>
      </w:r>
    </w:p>
    <w:p w:rsidRDefault="00047439" w:rsidP="00047439" w:rsidR="00047439">
      <w:pPr>
        <w:jc w:val="both"/>
      </w:pPr>
    </w:p>
    <w:p w:rsidRDefault="00047439" w:rsidP="00047439" w:rsidR="00047439">
      <w:pPr>
        <w:jc w:val="both"/>
      </w:pPr>
    </w:p>
    <w:p w:rsidRDefault="00047439" w:rsidP="00047439" w:rsidR="0004743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LATESKO d.o.o., Osijek, Biševska 15, MBS: 030195937, OIB: 13506777752</w:t>
      </w:r>
      <w:r>
        <w:rPr>
          <w:color w:val="000000"/>
        </w:rPr>
        <w:t>, dana 2</w:t>
      </w:r>
      <w:r w:rsidR="005F223E">
        <w:rPr>
          <w:color w:val="000000"/>
        </w:rPr>
        <w:t>6</w:t>
      </w:r>
      <w:r>
        <w:rPr>
          <w:color w:val="000000"/>
        </w:rPr>
        <w:t>. studenog 2018. godine</w:t>
      </w:r>
    </w:p>
    <w:p w:rsidRDefault="00047439" w:rsidP="00047439" w:rsidR="00047439">
      <w:pPr>
        <w:jc w:val="both"/>
      </w:pPr>
    </w:p>
    <w:p w:rsidRDefault="00047439" w:rsidP="00047439" w:rsidR="00047439">
      <w:pPr>
        <w:jc w:val="both"/>
      </w:pPr>
    </w:p>
    <w:p w:rsidRDefault="00047439" w:rsidP="00047439" w:rsidR="00047439">
      <w:pPr>
        <w:jc w:val="center"/>
      </w:pPr>
      <w:r>
        <w:t>r i j e š i o  j e</w:t>
      </w:r>
      <w:r>
        <w:tab/>
      </w:r>
      <w:r>
        <w:tab/>
      </w:r>
    </w:p>
    <w:p w:rsidRDefault="00047439" w:rsidP="00047439" w:rsidR="00047439">
      <w:pPr>
        <w:jc w:val="center"/>
      </w:pPr>
      <w:r>
        <w:tab/>
      </w:r>
    </w:p>
    <w:p w:rsidRDefault="00047439" w:rsidP="00047439" w:rsidR="00047439">
      <w:pPr>
        <w:jc w:val="center"/>
      </w:pPr>
      <w:r>
        <w:tab/>
      </w:r>
      <w:r>
        <w:tab/>
      </w:r>
    </w:p>
    <w:p w:rsidRDefault="00047439" w:rsidP="00047439" w:rsidR="00047439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LATESKO d.o.o., Osijek, Biševska 15, MBS: 030195937, OIB: 13506777752, za dan</w:t>
      </w:r>
    </w:p>
    <w:p w:rsidRDefault="00047439" w:rsidP="00047439" w:rsidR="00047439">
      <w:pPr>
        <w:jc w:val="both"/>
      </w:pPr>
    </w:p>
    <w:p w:rsidRDefault="00047439" w:rsidP="00047439" w:rsidR="0004743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09. siječanj 2019. u 9,15 sati</w:t>
      </w:r>
    </w:p>
    <w:p w:rsidRDefault="00047439" w:rsidP="00047439" w:rsidR="00047439">
      <w:pPr>
        <w:jc w:val="center"/>
      </w:pPr>
    </w:p>
    <w:p w:rsidRDefault="00047439" w:rsidP="00047439" w:rsidR="00047439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047439" w:rsidP="00047439" w:rsidR="00047439"/>
    <w:p w:rsidRDefault="00047439" w:rsidP="00047439" w:rsidR="00047439">
      <w:r>
        <w:t>Na ročište se pozivaju:</w:t>
      </w:r>
    </w:p>
    <w:p w:rsidRDefault="00047439" w:rsidP="00047439" w:rsidR="00047439">
      <w:pPr>
        <w:jc w:val="both"/>
      </w:pPr>
      <w:r>
        <w:t>-FINA</w:t>
      </w:r>
    </w:p>
    <w:p w:rsidRDefault="00047439" w:rsidP="00047439" w:rsidR="00047439">
      <w:pPr>
        <w:jc w:val="both"/>
      </w:pPr>
      <w:r>
        <w:t>-ŽDO GUO Osijek</w:t>
      </w:r>
    </w:p>
    <w:p w:rsidRDefault="00047439" w:rsidP="00047439" w:rsidR="00047439">
      <w:pPr>
        <w:jc w:val="both"/>
      </w:pPr>
      <w:r>
        <w:t xml:space="preserve">-zakonski zastupnik dužnika – direktor Ivana </w:t>
      </w:r>
      <w:proofErr w:type="spellStart"/>
      <w:r>
        <w:t>Svalina</w:t>
      </w:r>
      <w:proofErr w:type="spellEnd"/>
      <w:r>
        <w:t>, OIB: 59334994788, Osijek, Biševska 15</w:t>
      </w:r>
    </w:p>
    <w:p w:rsidRDefault="00047439" w:rsidP="00047439" w:rsidR="00047439">
      <w:pPr>
        <w:jc w:val="both"/>
      </w:pPr>
    </w:p>
    <w:p w:rsidRDefault="00047439" w:rsidP="00047439" w:rsidR="00047439">
      <w:pPr>
        <w:jc w:val="both"/>
      </w:pPr>
    </w:p>
    <w:p w:rsidRDefault="00047439" w:rsidP="00047439" w:rsidR="00047439">
      <w:pPr>
        <w:jc w:val="both"/>
      </w:pPr>
      <w:r>
        <w:tab/>
      </w:r>
      <w:r>
        <w:tab/>
      </w:r>
      <w:r>
        <w:tab/>
      </w:r>
      <w:r>
        <w:tab/>
        <w:t>U Osijeku, 2</w:t>
      </w:r>
      <w:r w:rsidR="005F223E">
        <w:t>6</w:t>
      </w:r>
      <w:bookmarkStart w:name="_GoBack" w:id="0"/>
      <w:bookmarkEnd w:id="0"/>
      <w:r>
        <w:t xml:space="preserve">. studenog 2018. </w:t>
      </w:r>
    </w:p>
    <w:p w:rsidRDefault="00047439" w:rsidP="00047439" w:rsidR="00047439">
      <w:pPr>
        <w:jc w:val="both"/>
      </w:pPr>
    </w:p>
    <w:p w:rsidRDefault="00047439" w:rsidP="00047439" w:rsidR="000474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047439" w:rsidP="00047439" w:rsidR="000474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047439" w:rsidP="00047439" w:rsidR="00047439">
      <w:pPr>
        <w:jc w:val="both"/>
      </w:pPr>
    </w:p>
    <w:p w:rsidRDefault="00047439" w:rsidP="00047439" w:rsidR="00047439">
      <w:pPr>
        <w:jc w:val="both"/>
      </w:pPr>
      <w:r>
        <w:t>Zapisničar: Danijela Špeletić</w:t>
      </w:r>
    </w:p>
    <w:p w:rsidRDefault="00047439" w:rsidP="00047439" w:rsidR="00047439">
      <w:pPr>
        <w:jc w:val="both"/>
      </w:pPr>
    </w:p>
    <w:p w:rsidRDefault="00047439" w:rsidP="00047439" w:rsidR="00047439">
      <w:pPr>
        <w:jc w:val="both"/>
      </w:pPr>
      <w:r>
        <w:t>DNA:</w:t>
      </w:r>
    </w:p>
    <w:p w:rsidRDefault="00047439" w:rsidP="00047439" w:rsidR="0004743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047439" w:rsidP="00047439" w:rsidR="0004743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216538">
        <w:rPr>
          <w:color w:val="000000"/>
        </w:rPr>
        <w:t>09</w:t>
      </w:r>
      <w:r>
        <w:rPr>
          <w:color w:val="000000"/>
        </w:rPr>
        <w:t>.</w:t>
      </w:r>
      <w:r w:rsidR="00216538">
        <w:rPr>
          <w:color w:val="000000"/>
        </w:rPr>
        <w:t>01</w:t>
      </w:r>
      <w:r>
        <w:rPr>
          <w:color w:val="000000"/>
        </w:rPr>
        <w:t>.201</w:t>
      </w:r>
      <w:r w:rsidR="00216538">
        <w:rPr>
          <w:color w:val="000000"/>
        </w:rPr>
        <w:t>9</w:t>
      </w:r>
      <w:r>
        <w:rPr>
          <w:color w:val="000000"/>
        </w:rPr>
        <w:t>. u 9,</w:t>
      </w:r>
      <w:r w:rsidR="00216538">
        <w:rPr>
          <w:color w:val="000000"/>
        </w:rPr>
        <w:t>15</w:t>
      </w:r>
      <w:r>
        <w:rPr>
          <w:color w:val="000000"/>
        </w:rPr>
        <w:t xml:space="preserve"> sati</w:t>
      </w:r>
    </w:p>
    <w:p w:rsidRDefault="00687A19" w:rsidP="00047439" w:rsidR="00687A19" w:rsidRPr="00047439"/>
    <w:sectPr w:rsidR="00687A19" w:rsidRPr="0004743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AF3" w:rsidR="008F1AF3">
      <w:r>
        <w:separator/>
      </w:r>
    </w:p>
  </w:endnote>
  <w:endnote w:id="0" w:type="continuationSeparator">
    <w:p w:rsidRDefault="008F1AF3" w:rsidR="008F1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AF3" w:rsidR="008F1AF3">
      <w:r>
        <w:separator/>
      </w:r>
    </w:p>
  </w:footnote>
  <w:footnote w:id="0" w:type="continuationSeparator">
    <w:p w:rsidRDefault="008F1AF3" w:rsidR="008F1A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4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C82971" w:rsidR="00C82971">
    <w:pPr>
      <w:jc w:val="right"/>
    </w:pPr>
    <w:r>
      <w:tab/>
    </w:r>
    <w:r>
      <w:tab/>
    </w:r>
    <w:r w:rsidR="00047439">
      <w:t>7 St-1159/18-16</w:t>
    </w: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47439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554E"/>
    <w:rsid w:val="0020063F"/>
    <w:rsid w:val="0020708E"/>
    <w:rsid w:val="00210459"/>
    <w:rsid w:val="00212F69"/>
    <w:rsid w:val="0021650A"/>
    <w:rsid w:val="00216538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223E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27E2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1AF3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44D96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44D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44D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4D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D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D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44D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44D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4D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D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D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6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2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St-1159/2018-16</izvorni_sadrzaj>
    <derivirana_varijabla naziv="DomainObject.Oznaka_1">St-1159/2018-16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St-1159/2018</izvorni_sadrzaj>
    <derivirana_varijabla naziv="DomainObject.Predmet.OznakaBroj_1">St-1159/2018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LATESKO društvo s ograničenom odgovornošću za usluge zastupanog po punomoćniku Ivana Svalina</izvorni_sadrzaj>
    <derivirana_varijabla naziv="DomainObject.Predmet.ProtustrankaFormated_1">  LATESKO društvo s ograničenom odgovornošću za usluge zastupanog po punomoćniku Ivana Svalina</derivirana_varijabla>
  </DomainObject.Predmet.ProtustrankaFormated>
  <DomainObject.Predmet.ProtustrankaFormatedOIB>
    <izvorni_sadrzaj>  LATESKO društvo s ograničenom odgovornošću za usluge, OIB 13506777752 zastupanog po punomoćniku Ivana Svalina</izvorni_sadrzaj>
    <derivirana_varijabla naziv="DomainObject.Predmet.ProtustrankaFormatedOIB_1">  LATESKO društvo s ograničenom odgovornošću za usluge, OIB 13506777752 zastupanog po punomoćniku Ivana Svalina</derivirana_varijabla>
  </DomainObject.Predmet.ProtustrankaFormatedOIB>
  <DomainObject.Predmet.ProtustrankaFormatedWithAdress>
    <izvorni_sadrzaj> LATESKO društvo s ograničenom odgovornošću za usluge, Biševska 15, 31000 Osijek zastupanog po punomoćniku Ivana Svalina</izvorni_sadrzaj>
    <derivirana_varijabla naziv="DomainObject.Predmet.ProtustrankaFormatedWithAdress_1"> LATESKO društvo s ograničenom odgovornošću za usluge, Biševska 15, 31000 Osijek zastupanog po punomoćniku Ivana Svalina</derivirana_varijabla>
  </DomainObject.Predmet.ProtustrankaFormatedWithAdress>
  <DomainObject.Predmet.ProtustrankaFormatedWithAdressOIB>
    <izvorni_sadrzaj> LATESKO društvo s ograničenom odgovornošću za usluge, OIB 13506777752, Biševska 15, 31000 Osijek zastupanog po punomoćniku Ivana Svalina</izvorni_sadrzaj>
    <derivirana_varijabla naziv="DomainObject.Predmet.ProtustrankaFormatedWithAdressOIB_1"> LATESKO društvo s ograničenom odgovornošću za usluge, OIB 13506777752, Biševska 15, 31000 Osijek zastupanog po punomoćniku Ivana Svalina</derivirana_varijabla>
  </DomainObject.Predmet.ProtustrankaFormatedWithAdressOIB>
  <DomainObject.Predmet.ProtustrankaWithAdress>
    <izvorni_sadrzaj>LATESKO društvo s ograničenom odgovornošću za usluge Biševska 15, 31000 Osijek</izvorni_sadrzaj>
    <derivirana_varijabla naziv="DomainObject.Predmet.ProtustrankaWithAdress_1">LATESKO društvo s ograničenom odgovornošću za usluge Biševska 15, 31000 Osijek</derivirana_varijabla>
  </DomainObject.Predmet.ProtustrankaWithAdress>
  <DomainObject.Predmet.ProtustrankaWithAdressOIB>
    <izvorni_sadrzaj>LATESKO društvo s ograničenom odgovornošću za usluge, OIB 13506777752, Biševska 15, 31000 Osijek</izvorni_sadrzaj>
    <derivirana_varijabla naziv="DomainObject.Predmet.ProtustrankaWithAdressOIB_1">LATESKO društvo s ograničenom odgovornošću za usluge, OIB 13506777752, Biševska 15, 31000 Osijek</derivirana_varijabla>
  </DomainObject.Predmet.ProtustrankaWithAdressOIB>
  <DomainObject.Predmet.ProtustrankaNazivFormated>
    <izvorni_sadrzaj>LATESKO društvo s ograničenom odgovornošću za usluge</izvorni_sadrzaj>
    <derivirana_varijabla naziv="DomainObject.Predmet.ProtustrankaNazivFormated_1">LATESKO društvo s ograničenom odgovornošću za usluge</derivirana_varijabla>
  </DomainObject.Predmet.ProtustrankaNazivFormated>
  <DomainObject.Predmet.ProtustrankaNazivFormatedOIB>
    <izvorni_sadrzaj>LATESKO društvo s ograničenom odgovornošću za usluge, OIB 13506777752</izvorni_sadrzaj>
    <derivirana_varijabla naziv="DomainObject.Predmet.ProtustrankaNazivFormatedOIB_1">LATESKO društvo s ograničenom odgovornošću za usluge, OIB 13506777752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LATESKO društvo s ograničenom odgovornošću za usluge zastupanog po punomoćniku Ivana Svalina</item>
    </izvorni_sadrzaj>
    <derivirana_varijabla naziv="DomainObject.Predmet.ProtuStrankaListFormated_1">
      <item>LATESKO društvo s ograničenom odgovornošću za usluge zastupanog po punomoćniku Ivana Svalina</item>
    </derivirana_varijabla>
  </DomainObject.Predmet.ProtuStrankaListFormated>
  <DomainObject.Predmet.ProtuStrankaListFormatedOIB>
    <izvorni_sadrzaj>
      <item>LATESKO društvo s ograničenom odgovornošću za usluge, OIB 13506777752 zastupanog po punomoćniku Ivana Svalina</item>
    </izvorni_sadrzaj>
    <derivirana_varijabla naziv="DomainObject.Predmet.ProtuStrankaListFormatedOIB_1">
      <item>LATESKO društvo s ograničenom odgovornošću za usluge, OIB 13506777752 zastupanog po punomoćniku Ivana Svalina</item>
    </derivirana_varijabla>
  </DomainObject.Predmet.ProtuStrankaListFormatedOIB>
  <DomainObject.Predmet.ProtuStrankaListFormatedWithAdress>
    <izvorni_sadrzaj>
      <item>LATESKO društvo s ograničenom odgovornošću za usluge, Biševska 15, 31000 Osijek zastupanog po punomoćniku Ivana Svalina</item>
    </izvorni_sadrzaj>
    <derivirana_varijabla naziv="DomainObject.Predmet.ProtuStrankaListFormatedWithAdress_1">
      <item>LATESKO društvo s ograničenom odgovornošću za usluge, Biševska 15, 31000 Osijek zastupanog po punomoćniku Ivana Svalina</item>
    </derivirana_varijabla>
  </DomainObject.Predmet.ProtuStrankaListFormatedWithAdress>
  <DomainObject.Predmet.ProtuStrankaListFormatedWithAdressOIB>
    <izvorni_sadrzaj>
      <item>LATESKO društvo s ograničenom odgovornošću za usluge, OIB 13506777752, Biševska 15, 31000 Osijek zastupanog po punomoćniku Ivana Svalina</item>
    </izvorni_sadrzaj>
    <derivirana_varijabla naziv="DomainObject.Predmet.ProtuStrankaListFormatedWithAdressOIB_1">
      <item>LATESKO društvo s ograničenom odgovornošću za usluge, OIB 13506777752, Biševska 15, 31000 Osijek zastupanog po punomoćniku Ivana Svalina</item>
    </derivirana_varijabla>
  </DomainObject.Predmet.ProtuStrankaListFormatedWithAdressOIB>
  <DomainObject.Predmet.ProtuStrankaListNazivFormated>
    <izvorni_sadrzaj>
      <item>LATESKO društvo s ograničenom odgovornošću za usluge</item>
    </izvorni_sadrzaj>
    <derivirana_varijabla naziv="DomainObject.Predmet.ProtuStrankaListNazivFormated_1">
      <item>LATESKO društvo s ograničenom odgovornošću za usluge</item>
    </derivirana_varijabla>
  </DomainObject.Predmet.ProtuStrankaListNazivFormated>
  <DomainObject.Predmet.ProtuStrankaListNazivFormatedOIB>
    <izvorni_sadrzaj>
      <item>LATESKO društvo s ograničenom odgovornošću za usluge, OIB 13506777752</item>
    </izvorni_sadrzaj>
    <derivirana_varijabla naziv="DomainObject.Predmet.ProtuStrankaListNazivFormatedOIB_1">
      <item>LATESKO društvo s ograničenom odgovornošću za usluge, OIB 13506777752</item>
    </derivirana_varijabla>
  </DomainObject.Predmet.ProtuStrankaListNazivFormatedOIB>
  <DomainObject.Predmet.OstaliListFormated>
    <izvorni_sadrzaj>
      <item>Ivana Svalina punomoćnica sudionika u postupku LATESKO društvo s ograničenom odgovornošću za usluge</item>
      <item>Županijsko državno odvjetništvo u Osijeku</item>
    </izvorni_sadrzaj>
    <derivirana_varijabla naziv="DomainObject.Predmet.OstaliListFormated_1">
      <item>Ivana Svalina punomoćnica sudionika u postupku LATESKO društvo s ograničenom odgovornošću za usluge</item>
      <item>Županijsko državno odvjetništvo u Osijeku</item>
    </derivirana_varijabla>
  </DomainObject.Predmet.OstaliListFormated>
  <DomainObject.Predmet.OstaliListFormatedOIB>
    <izvorni_sadrzaj>
      <item>Ivana Svalina, OIB 59334994788 punomoćnica sudionika u postupku LATESKO društvo s ograničenom odgovornošću za usluge</item>
      <item>Županijsko državno odvjetništvo u Osijeku, OIB 61379160880</item>
    </izvorni_sadrzaj>
    <derivirana_varijabla naziv="DomainObject.Predmet.OstaliListFormatedOIB_1">
      <item>Ivana Svalina, OIB 59334994788 punomoćnica sudionika u postupku LATESKO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Ivana Svalina, Biševska 15, 31000 Osijek punomoćnica sudionika u postupku LATESKO društvo s ograničenom odgovornošću za usluge</item>
      <item>Županijsko državno odvjetništvo u Osijeku, Kapucinska 21, 31000 Osijek</item>
    </izvorni_sadrzaj>
    <derivirana_varijabla naziv="DomainObject.Predmet.OstaliListFormatedWithAdress_1">
      <item>Ivana Svalina, Biševska 15, 31000 Osijek punomoćnica sudionika u postupku LATESKO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Ivana Svalina</item>
      <item>Županijsko državno odvjetništvo u Osijeku</item>
    </izvorni_sadrzaj>
    <derivirana_varijabla naziv="DomainObject.Predmet.OstaliListNazivFormated_1">
      <item>Ivana Svalina</item>
      <item>Županijsko državno odvjetništvo u Osijeku</item>
    </derivirana_varijabla>
  </DomainObject.Predmet.OstaliListNazivFormated>
  <DomainObject.Predmet.OstaliListNazivFormatedOIB>
    <izvorni_sadrzaj>
      <item>Ivana Svalina, OIB 59334994788</item>
      <item>Županijsko državno odvjetništvo u Osijeku, OIB 61379160880</item>
    </izvorni_sadrzaj>
    <derivirana_varijabla naziv="DomainObject.Predmet.OstaliListNazivFormatedOIB_1">
      <item>Ivana Svalina, OIB 59334994788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St-1159/2018-16</izvorni_sadrzaj>
    <derivirana_varijabla naziv="DomainObject.PoslovniBrojDokumenta_1">St-1159/2018-16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LATESKO društvo s ograničenom odgovornošću za usluge</izvorni_sadrzaj>
    <derivirana_varijabla naziv="DomainObject.Predmet.ProtustrankaIDrugi_1">LATESKO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LATESKO društvo s ograničenom odgovornošću za usluge, OIB 13506777752, Biševska 15, 31000 Osijek</izvorni_sadrzaj>
    <derivirana_varijabla naziv="DomainObject.Predmet.ProtustrankaIDrugiAdressOIB_1">LATESKO društvo s ograničenom odgovornošću za usluge, OIB 13506777752, Biševska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LATESKO društvo s ograničenom odgovornošću za usluge</item>
      <item>Ivana Svalina</item>
      <item>Županijsko državno odvjetništvo u Osijeku</item>
    </izvorni_sadrzaj>
    <derivirana_varijabla naziv="DomainObject.Predmet.SudioniciListNaziv_1">
      <item>FINA RC OSIJEK</item>
      <item>LATESKO društvo s ograničenom odgovornošću za usluge</item>
      <item>Ivana Svalina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13506777752</item>
      <item>, OIB 59334994788</item>
      <item>, OIB 61379160880</item>
    </izvorni_sadrzaj>
    <derivirana_varijabla naziv="DomainObject.Predmet.SudioniciListNazivOIB_1">
      <item>, OIB 85821130368</item>
      <item>, OIB 13506777752</item>
      <item>, OIB 59334994788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St-1159/2018-16</izvorni_sadrzaj>
    <derivirana_varijabla naziv="DomainObject.PredzadnjaOdlukaIzPredmeta.Oznaka_1">St-1159/2018-16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9E3E7-7A11-4B0E-89DA-1A40CEDEA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165</properties:Words>
  <properties:Characters>905</properties:Characters>
  <properties:Lines>42</properties:Lines>
  <properties:Paragraphs>20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2018-11-26T07:42:00Z</dcterms:modified>
  <cp:revision>149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St-1159/2018-16 / Odluka - Rješenje (1159-18_(-16)_LATESKO.docx)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