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c287" w14:paraId="797c287" w:rsidRDefault="003B674A" w:rsidP="004E7294" w:rsidR="004E7294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87E37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4E7294" w:rsidR="00FF0485" w:rsidRPr="004E7294">
      <w:pPr>
        <w:rPr>
          <w:color w:val="000000"/>
          <w:sz w:val="24"/>
          <w:szCs w:val="24"/>
        </w:rPr>
      </w:pPr>
      <w:r w:rsidRPr="00287E37">
        <w:rPr>
          <w:b/>
          <w:sz w:val="24"/>
          <w:szCs w:val="24"/>
        </w:rPr>
        <w:t>REPUBLIKA HRVATSKA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TRGOVAČKI SUD U SPLITU</w:t>
      </w:r>
    </w:p>
    <w:p w:rsidRDefault="009E6353" w:rsidP="004B19B9" w:rsidR="00FF0485" w:rsidRPr="00287E37">
      <w:pPr>
        <w:rPr>
          <w:b/>
          <w:sz w:val="24"/>
          <w:szCs w:val="24"/>
        </w:rPr>
      </w:pPr>
      <w:r>
        <w:rPr>
          <w:b/>
          <w:sz w:val="24"/>
          <w:szCs w:val="24"/>
        </w:rPr>
        <w:t>Split, Sukoišanska 6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E7294">
        <w:rPr>
          <w:b/>
          <w:sz w:val="24"/>
          <w:szCs w:val="24"/>
        </w:rPr>
        <w:tab/>
      </w:r>
      <w:r w:rsidR="004E7294">
        <w:rPr>
          <w:b/>
          <w:sz w:val="24"/>
          <w:szCs w:val="24"/>
        </w:rPr>
        <w:tab/>
      </w:r>
      <w:r w:rsidR="004E7294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</w:t>
      </w:r>
      <w:r w:rsidR="00867F0A" w:rsidRPr="00287E37">
        <w:rPr>
          <w:b/>
          <w:sz w:val="24"/>
          <w:szCs w:val="24"/>
        </w:rPr>
        <w:t xml:space="preserve">Posl. br. 18 </w:t>
      </w:r>
      <w:r w:rsidR="00FF0485" w:rsidRPr="00287E37">
        <w:rPr>
          <w:b/>
          <w:sz w:val="24"/>
          <w:szCs w:val="24"/>
        </w:rPr>
        <w:t>St</w:t>
      </w:r>
      <w:r w:rsidR="00867F0A" w:rsidRPr="00287E37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203</w:t>
      </w:r>
      <w:r w:rsidR="00FF0485" w:rsidRPr="00287E37">
        <w:rPr>
          <w:b/>
          <w:sz w:val="24"/>
          <w:szCs w:val="24"/>
        </w:rPr>
        <w:t>/201</w:t>
      </w:r>
      <w:r>
        <w:rPr>
          <w:b/>
          <w:sz w:val="24"/>
          <w:szCs w:val="24"/>
        </w:rPr>
        <w:t>7</w:t>
      </w:r>
      <w:r w:rsidR="004B19B9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5</w:t>
      </w:r>
      <w:r w:rsidR="001B707F">
        <w:rPr>
          <w:b/>
          <w:sz w:val="24"/>
          <w:szCs w:val="24"/>
        </w:rPr>
        <w:t>4</w:t>
      </w:r>
    </w:p>
    <w:p w:rsidRDefault="002F306D" w:rsidR="002F306D" w:rsidRPr="00287E37">
      <w:pPr>
        <w:jc w:val="center"/>
        <w:rPr>
          <w:b/>
          <w:sz w:val="24"/>
          <w:szCs w:val="24"/>
        </w:rPr>
      </w:pPr>
    </w:p>
    <w:p w:rsidRDefault="00FF0485" w:rsidP="002F306D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E P U B L I K A   H R V A T S K A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J E Š E N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4B19B9" w:rsidP="00791101" w:rsidR="00FF0485" w:rsidRPr="00287E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Trgovački sud u Splitu</w:t>
      </w:r>
      <w:r w:rsidR="00DC6FD1" w:rsidRPr="00287E37">
        <w:rPr>
          <w:sz w:val="24"/>
          <w:szCs w:val="24"/>
        </w:rPr>
        <w:t>,</w:t>
      </w:r>
      <w:r w:rsidR="004E7294" w:rsidRPr="004E7294">
        <w:t xml:space="preserve"> </w:t>
      </w:r>
      <w:r w:rsidR="00DC6FD1" w:rsidRPr="00287E37">
        <w:rPr>
          <w:sz w:val="24"/>
          <w:szCs w:val="24"/>
        </w:rPr>
        <w:t xml:space="preserve">po sucu tog suda </w:t>
      </w:r>
      <w:r w:rsidR="00C26618">
        <w:rPr>
          <w:sz w:val="24"/>
          <w:szCs w:val="24"/>
        </w:rPr>
        <w:t>Katarini Franković</w:t>
      </w:r>
      <w:r w:rsidR="00DC6FD1" w:rsidRPr="00287E37">
        <w:rPr>
          <w:sz w:val="24"/>
          <w:szCs w:val="24"/>
        </w:rPr>
        <w:t xml:space="preserve"> kao </w:t>
      </w:r>
      <w:r w:rsidR="00C26618">
        <w:rPr>
          <w:sz w:val="24"/>
          <w:szCs w:val="24"/>
        </w:rPr>
        <w:t>sucu pojedincu</w:t>
      </w:r>
      <w:r w:rsidR="00DC6FD1" w:rsidRPr="00287E37">
        <w:rPr>
          <w:sz w:val="24"/>
          <w:szCs w:val="24"/>
        </w:rPr>
        <w:t xml:space="preserve"> </w:t>
      </w:r>
      <w:r w:rsidR="00B243F2" w:rsidRPr="00287E37">
        <w:rPr>
          <w:sz w:val="24"/>
          <w:szCs w:val="24"/>
        </w:rPr>
        <w:t xml:space="preserve">u stečajnom postupku nad dužnikom </w:t>
      </w:r>
      <w:r w:rsidR="009E6353" w:rsidRPr="009E6353">
        <w:rPr>
          <w:sz w:val="24"/>
          <w:szCs w:val="24"/>
        </w:rPr>
        <w:t>Stečajna masa iza SFERA, d.o.o. u stečaju, Split, Ruđera Boškovića 7/125, OIB: 89018401535 zastupanog po stečajnom upravitelju Ante Gabelica</w:t>
      </w:r>
      <w:r w:rsidR="004E7294">
        <w:rPr>
          <w:sz w:val="24"/>
          <w:szCs w:val="24"/>
        </w:rPr>
        <w:t>,</w:t>
      </w:r>
      <w:r>
        <w:rPr>
          <w:sz w:val="24"/>
          <w:szCs w:val="24"/>
        </w:rPr>
        <w:t xml:space="preserve"> izvan ročišta, dana </w:t>
      </w:r>
      <w:r w:rsidR="001B707F">
        <w:rPr>
          <w:sz w:val="24"/>
          <w:szCs w:val="24"/>
        </w:rPr>
        <w:t>1</w:t>
      </w:r>
      <w:r w:rsidR="009E6353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9E6353">
        <w:rPr>
          <w:sz w:val="24"/>
          <w:szCs w:val="24"/>
        </w:rPr>
        <w:t>lip</w:t>
      </w:r>
      <w:r w:rsidR="00101EBA">
        <w:rPr>
          <w:sz w:val="24"/>
          <w:szCs w:val="24"/>
        </w:rPr>
        <w:t>nj</w:t>
      </w:r>
      <w:r>
        <w:rPr>
          <w:sz w:val="24"/>
          <w:szCs w:val="24"/>
        </w:rPr>
        <w:t>a 2018</w:t>
      </w:r>
      <w:r w:rsidR="00A2052F" w:rsidRPr="00A2052F">
        <w:rPr>
          <w:sz w:val="24"/>
          <w:szCs w:val="24"/>
        </w:rPr>
        <w:t>. godine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i j e š i o   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P="001A4DE7" w:rsidR="001A4DE7" w:rsidRPr="00101EBA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1A4DE7">
        <w:rPr>
          <w:sz w:val="24"/>
          <w:szCs w:val="24"/>
        </w:rPr>
        <w:t xml:space="preserve">Ponuditelju: </w:t>
      </w:r>
      <w:r w:rsidR="009E6353">
        <w:rPr>
          <w:sz w:val="24"/>
          <w:szCs w:val="24"/>
        </w:rPr>
        <w:t>GORAN ČULJAK</w:t>
      </w:r>
      <w:r w:rsidR="001A4DE7" w:rsidRPr="001A4DE7">
        <w:rPr>
          <w:sz w:val="24"/>
          <w:szCs w:val="24"/>
        </w:rPr>
        <w:t>,</w:t>
      </w:r>
      <w:r w:rsidR="001B707F">
        <w:rPr>
          <w:sz w:val="24"/>
          <w:szCs w:val="24"/>
        </w:rPr>
        <w:t xml:space="preserve"> Zagreb, </w:t>
      </w:r>
      <w:r w:rsidR="009E6353">
        <w:rPr>
          <w:sz w:val="24"/>
          <w:szCs w:val="24"/>
        </w:rPr>
        <w:t>Tavankutska 15</w:t>
      </w:r>
      <w:r w:rsidR="001B707F">
        <w:rPr>
          <w:sz w:val="24"/>
          <w:szCs w:val="24"/>
        </w:rPr>
        <w:t>,</w:t>
      </w:r>
      <w:r w:rsidR="001A4DE7" w:rsidRPr="001A4DE7">
        <w:rPr>
          <w:sz w:val="24"/>
          <w:szCs w:val="24"/>
        </w:rPr>
        <w:t xml:space="preserve"> OIB: </w:t>
      </w:r>
      <w:r w:rsidR="009E6353">
        <w:rPr>
          <w:sz w:val="24"/>
          <w:szCs w:val="24"/>
        </w:rPr>
        <w:t>48501738342</w:t>
      </w:r>
      <w:r w:rsidR="008F4AEA" w:rsidRPr="001A4DE7">
        <w:rPr>
          <w:sz w:val="24"/>
          <w:szCs w:val="24"/>
        </w:rPr>
        <w:t>,</w:t>
      </w:r>
      <w:r w:rsidR="00EE6C6F" w:rsidRPr="001A4DE7">
        <w:rPr>
          <w:sz w:val="24"/>
          <w:szCs w:val="24"/>
        </w:rPr>
        <w:t xml:space="preserve"> </w:t>
      </w:r>
      <w:r w:rsidRPr="001A4DE7">
        <w:rPr>
          <w:sz w:val="24"/>
          <w:szCs w:val="24"/>
        </w:rPr>
        <w:t xml:space="preserve">dosuđuje </w:t>
      </w:r>
      <w:r w:rsidR="009D7D10" w:rsidRPr="001A4DE7">
        <w:rPr>
          <w:sz w:val="24"/>
          <w:szCs w:val="24"/>
        </w:rPr>
        <w:t xml:space="preserve">se </w:t>
      </w:r>
      <w:r w:rsidR="00A360FC" w:rsidRPr="001A4DE7">
        <w:rPr>
          <w:sz w:val="24"/>
          <w:szCs w:val="24"/>
        </w:rPr>
        <w:t>imovin</w:t>
      </w:r>
      <w:r w:rsidR="009D7D10" w:rsidRPr="001A4DE7">
        <w:rPr>
          <w:sz w:val="24"/>
          <w:szCs w:val="24"/>
        </w:rPr>
        <w:t>a</w:t>
      </w:r>
      <w:r w:rsidR="001A4DE7">
        <w:rPr>
          <w:sz w:val="24"/>
          <w:szCs w:val="24"/>
        </w:rPr>
        <w:t xml:space="preserve"> stečajnog dužnika i to </w:t>
      </w:r>
      <w:r w:rsidR="001A4DE7" w:rsidRPr="001A4DE7">
        <w:rPr>
          <w:sz w:val="24"/>
          <w:szCs w:val="24"/>
        </w:rPr>
        <w:t>nekretnine označen</w:t>
      </w:r>
      <w:r w:rsidR="00101EBA">
        <w:rPr>
          <w:sz w:val="24"/>
          <w:szCs w:val="24"/>
        </w:rPr>
        <w:t>e</w:t>
      </w:r>
      <w:r w:rsidR="001A4DE7" w:rsidRPr="001A4DE7">
        <w:rPr>
          <w:sz w:val="24"/>
          <w:szCs w:val="24"/>
        </w:rPr>
        <w:t xml:space="preserve"> kao:</w:t>
      </w:r>
    </w:p>
    <w:p w:rsidRDefault="003B44B0" w:rsidP="003B44B0" w:rsidR="003B44B0" w:rsidRPr="003B44B0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B44B0">
        <w:rPr>
          <w:sz w:val="24"/>
          <w:szCs w:val="24"/>
        </w:rPr>
        <w:t>čest. br. 738/4 – oranica u Brebrovini, površine 1622 m2 i čest. br. 749/3 – oranica u Brebrovini, površine 5755 m2, upisana kod Općinskog suda u Sisku, Zemljišnoknjižni odjel Petrinja, u  z.ul. 804, k.o. Joševica,</w:t>
      </w:r>
    </w:p>
    <w:p w:rsidRDefault="003B44B0" w:rsidP="003B44B0" w:rsidR="003B44B0" w:rsidRPr="003B44B0">
      <w:pPr>
        <w:ind w:left="709"/>
        <w:jc w:val="both"/>
        <w:rPr>
          <w:sz w:val="24"/>
          <w:szCs w:val="24"/>
        </w:rPr>
      </w:pPr>
      <w:r w:rsidRPr="003B44B0">
        <w:rPr>
          <w:sz w:val="24"/>
          <w:szCs w:val="24"/>
        </w:rPr>
        <w:t>- čest. br. 749/1 – pašnjak u Brebrovini, površine 98189 m2, upisana kod Općinskog suda u Sisku, Zemljišnoknjižni odjel Petrinja, u  z.ul. 803, k.o. Joševica,</w:t>
      </w:r>
    </w:p>
    <w:p w:rsidRDefault="003B44B0" w:rsidP="003B44B0" w:rsidR="003B44B0" w:rsidRPr="003B44B0">
      <w:pPr>
        <w:ind w:left="709"/>
        <w:jc w:val="both"/>
        <w:rPr>
          <w:sz w:val="24"/>
          <w:szCs w:val="24"/>
        </w:rPr>
      </w:pPr>
      <w:r w:rsidRPr="003B44B0">
        <w:rPr>
          <w:sz w:val="24"/>
          <w:szCs w:val="24"/>
        </w:rPr>
        <w:t>- čest. br. 1275 – oranica gaj u Orovcu, površine 1529 m2, upisana kod Općinskog suda u Sisku, Zemljišnoknjižni odjel Petrinja, u  z.ul. 518, k.o. Joševica,</w:t>
      </w:r>
    </w:p>
    <w:p w:rsidRDefault="003B44B0" w:rsidP="003B44B0" w:rsidR="003B44B0" w:rsidRPr="003B44B0">
      <w:pPr>
        <w:ind w:left="709"/>
        <w:jc w:val="both"/>
        <w:rPr>
          <w:sz w:val="24"/>
          <w:szCs w:val="24"/>
        </w:rPr>
      </w:pPr>
      <w:r w:rsidRPr="003B44B0">
        <w:rPr>
          <w:sz w:val="24"/>
          <w:szCs w:val="24"/>
        </w:rPr>
        <w:t>- čest. br. 1282/2 – oranica u Orovcu, površine 4974 m2, upisana kod Općinskog suda u Sisku, Zemljišnoknjižni odjel Petrinja, u  z.ul. 444, k.o. Joševica,</w:t>
      </w:r>
    </w:p>
    <w:p w:rsidRDefault="003B44B0" w:rsidP="003B44B0" w:rsidR="003B44B0" w:rsidRPr="003B44B0">
      <w:pPr>
        <w:ind w:left="709"/>
        <w:jc w:val="both"/>
        <w:rPr>
          <w:sz w:val="24"/>
          <w:szCs w:val="24"/>
        </w:rPr>
      </w:pPr>
      <w:r w:rsidRPr="003B44B0">
        <w:rPr>
          <w:sz w:val="24"/>
          <w:szCs w:val="24"/>
        </w:rPr>
        <w:t>- čest. br. 1280/1– oranica gaj u Orovcu, površine 2597 m2 i čest. br. 1280/2 – oranica gaj u Orovcu, površine 3877 m2, upisana kod Općinskog suda u Sisku, Zemljišnoknjižni odjel Petrinja, u  z.ul. 425, k.o. Joševica,</w:t>
      </w:r>
    </w:p>
    <w:p w:rsidRDefault="003B44B0" w:rsidP="003B44B0" w:rsidR="001B707F">
      <w:pPr>
        <w:ind w:left="709"/>
        <w:jc w:val="both"/>
        <w:rPr>
          <w:sz w:val="24"/>
          <w:szCs w:val="24"/>
        </w:rPr>
      </w:pPr>
      <w:r w:rsidRPr="003B44B0">
        <w:rPr>
          <w:sz w:val="24"/>
          <w:szCs w:val="24"/>
        </w:rPr>
        <w:t>- čest. br. 1279/1– oranica, površine 1636 m2, čest. br. 1279/2– oranica gaj u Orovcu, površine 1137 m2, čest. br. 1281/1 – oranica gaj u Orovcu, površine 6916 m2,  čest. br. 1281/2 – oranica gaj u Orovcu, površine 5999 m2, čest. br. 1282/1 - oranica u Orovcu, površine 903 m2,   čest. br. 1290/2 - oranica u Orovcu, površine 1176 m2,   čest. br. 1290/4 - oranica u Orovcu, površine 3388 m2,   čest. br. 1290/5 - oranica u Orovcu, površine 4064 m2, čest. br. 1290/6 - oranica u Orovcu, površine 4017 m2,        i čest. br. 1290/7 – oranica u Orovcu, površine 1741 m2, upisana kod Općinskog suda u Sisku, Zemljišnoknjižni odjel Petri</w:t>
      </w:r>
      <w:r>
        <w:rPr>
          <w:sz w:val="24"/>
          <w:szCs w:val="24"/>
        </w:rPr>
        <w:t>nja, u  z.ul. 16, k.o. Joševica</w:t>
      </w:r>
      <w:r w:rsidR="001B707F">
        <w:rPr>
          <w:sz w:val="24"/>
          <w:szCs w:val="24"/>
        </w:rPr>
        <w:t>,</w:t>
      </w:r>
    </w:p>
    <w:p w:rsidRDefault="007B56B7" w:rsidP="001B707F" w:rsidR="00044220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v</w:t>
      </w:r>
      <w:r w:rsidR="00044220" w:rsidRPr="00287E37">
        <w:rPr>
          <w:sz w:val="24"/>
          <w:szCs w:val="24"/>
        </w:rPr>
        <w:t xml:space="preserve">rsta predmeta prodaje: </w:t>
      </w:r>
      <w:r w:rsidR="001A4DE7">
        <w:rPr>
          <w:sz w:val="24"/>
          <w:szCs w:val="24"/>
        </w:rPr>
        <w:t>skup</w:t>
      </w:r>
      <w:r w:rsidR="004B19B9">
        <w:rPr>
          <w:sz w:val="24"/>
          <w:szCs w:val="24"/>
        </w:rPr>
        <w:t>ni</w:t>
      </w:r>
      <w:r w:rsidR="00A2052F">
        <w:rPr>
          <w:sz w:val="24"/>
          <w:szCs w:val="24"/>
        </w:rPr>
        <w:t xml:space="preserve"> predmet prodaje</w:t>
      </w:r>
      <w:r w:rsidR="00044220" w:rsidRPr="00287E37">
        <w:rPr>
          <w:sz w:val="24"/>
          <w:szCs w:val="24"/>
        </w:rPr>
        <w:t>,</w:t>
      </w:r>
    </w:p>
    <w:p w:rsidRDefault="00044220" w:rsidP="00A360FC" w:rsidR="001B707F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identifikator </w:t>
      </w:r>
      <w:r w:rsidR="00A2052F">
        <w:rPr>
          <w:sz w:val="24"/>
          <w:szCs w:val="24"/>
        </w:rPr>
        <w:t xml:space="preserve">predmeta </w:t>
      </w:r>
      <w:r w:rsidRPr="00287E37">
        <w:rPr>
          <w:sz w:val="24"/>
          <w:szCs w:val="24"/>
        </w:rPr>
        <w:t xml:space="preserve">prodaje: </w:t>
      </w:r>
      <w:r w:rsidR="003B44B0">
        <w:rPr>
          <w:sz w:val="24"/>
          <w:szCs w:val="24"/>
        </w:rPr>
        <w:t>4026</w:t>
      </w:r>
      <w:r w:rsidR="00A2052F">
        <w:rPr>
          <w:sz w:val="24"/>
          <w:szCs w:val="24"/>
        </w:rPr>
        <w:t>,</w:t>
      </w:r>
    </w:p>
    <w:p w:rsidRDefault="00A2052F" w:rsidP="00A360FC" w:rsidR="00FF0485" w:rsidRPr="00287E37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oznaka</w:t>
      </w:r>
      <w:r w:rsidR="00101EBA">
        <w:rPr>
          <w:sz w:val="24"/>
          <w:szCs w:val="24"/>
        </w:rPr>
        <w:t xml:space="preserve"> e</w:t>
      </w:r>
      <w:r w:rsidR="001B707F">
        <w:rPr>
          <w:sz w:val="24"/>
          <w:szCs w:val="24"/>
        </w:rPr>
        <w:t>lektroničke javne dražbe: drug</w:t>
      </w:r>
      <w:r>
        <w:rPr>
          <w:sz w:val="24"/>
          <w:szCs w:val="24"/>
        </w:rPr>
        <w:t>a.</w:t>
      </w:r>
      <w:r w:rsidR="00FF0485" w:rsidRPr="00287E37">
        <w:rPr>
          <w:sz w:val="24"/>
          <w:szCs w:val="24"/>
        </w:rPr>
        <w:t xml:space="preserve">  </w:t>
      </w:r>
    </w:p>
    <w:p w:rsidRDefault="00FF0485" w:rsidP="00134DFA" w:rsidR="00FF0485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II.</w:t>
      </w:r>
      <w:r w:rsidR="0064790B" w:rsidRPr="00287E37">
        <w:rPr>
          <w:sz w:val="24"/>
          <w:szCs w:val="24"/>
        </w:rPr>
        <w:tab/>
        <w:t>Imovina</w:t>
      </w:r>
      <w:r w:rsidRPr="00287E37">
        <w:rPr>
          <w:sz w:val="24"/>
          <w:szCs w:val="24"/>
        </w:rPr>
        <w:t xml:space="preserve"> iz točke I. ovog rješenja predat će se ponuditelju</w:t>
      </w:r>
      <w:r w:rsidR="0042201E" w:rsidRPr="00287E37">
        <w:rPr>
          <w:sz w:val="24"/>
          <w:szCs w:val="24"/>
        </w:rPr>
        <w:t>:</w:t>
      </w:r>
      <w:r w:rsidRPr="00287E37">
        <w:rPr>
          <w:sz w:val="24"/>
          <w:szCs w:val="24"/>
        </w:rPr>
        <w:t xml:space="preserve"> </w:t>
      </w:r>
      <w:r w:rsidR="003B44B0" w:rsidRPr="003B44B0">
        <w:rPr>
          <w:sz w:val="24"/>
          <w:szCs w:val="24"/>
        </w:rPr>
        <w:t>GORAN ČULJAK, Zagreb, Tavankutska 15, OIB: 48501738342</w:t>
      </w:r>
      <w:r w:rsidR="00A2052F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nakon što u cijelosti u roku od </w:t>
      </w:r>
      <w:r w:rsidR="00287E37" w:rsidRPr="00287E37">
        <w:rPr>
          <w:sz w:val="24"/>
          <w:szCs w:val="24"/>
        </w:rPr>
        <w:t>30</w:t>
      </w:r>
      <w:r w:rsidRPr="00287E37">
        <w:rPr>
          <w:sz w:val="24"/>
          <w:szCs w:val="24"/>
        </w:rPr>
        <w:t xml:space="preserve"> dana od </w:t>
      </w:r>
      <w:r w:rsidR="008B5E39" w:rsidRPr="00287E37">
        <w:rPr>
          <w:sz w:val="24"/>
          <w:szCs w:val="24"/>
        </w:rPr>
        <w:t>dostave</w:t>
      </w:r>
      <w:r w:rsidRPr="00287E37">
        <w:rPr>
          <w:sz w:val="24"/>
          <w:szCs w:val="24"/>
        </w:rPr>
        <w:t xml:space="preserve"> o</w:t>
      </w:r>
      <w:r w:rsidR="002B2210">
        <w:rPr>
          <w:sz w:val="24"/>
          <w:szCs w:val="24"/>
        </w:rPr>
        <w:t>vog rješenja položi iznos kupov</w:t>
      </w:r>
      <w:r w:rsidRPr="00287E37">
        <w:rPr>
          <w:sz w:val="24"/>
          <w:szCs w:val="24"/>
        </w:rPr>
        <w:t xml:space="preserve">ine od </w:t>
      </w:r>
      <w:r w:rsidR="003B44B0">
        <w:rPr>
          <w:sz w:val="24"/>
          <w:szCs w:val="24"/>
        </w:rPr>
        <w:t>84.890,30</w:t>
      </w:r>
      <w:r w:rsidR="008F4AEA" w:rsidRPr="00287E37">
        <w:rPr>
          <w:sz w:val="24"/>
          <w:szCs w:val="24"/>
        </w:rPr>
        <w:t xml:space="preserve"> </w:t>
      </w:r>
      <w:r w:rsidR="00142C4A" w:rsidRPr="00287E37">
        <w:rPr>
          <w:sz w:val="24"/>
          <w:szCs w:val="24"/>
        </w:rPr>
        <w:t xml:space="preserve">kuna </w:t>
      </w:r>
      <w:r w:rsidRPr="00287E37">
        <w:rPr>
          <w:sz w:val="24"/>
          <w:szCs w:val="24"/>
        </w:rPr>
        <w:t xml:space="preserve">(slovima: </w:t>
      </w:r>
      <w:r w:rsidR="003B44B0">
        <w:rPr>
          <w:sz w:val="24"/>
          <w:szCs w:val="24"/>
        </w:rPr>
        <w:t>osamdesetčetiritisućeosamstodevedeset</w:t>
      </w:r>
      <w:r w:rsidR="00101EBA">
        <w:rPr>
          <w:sz w:val="24"/>
          <w:szCs w:val="24"/>
        </w:rPr>
        <w:t xml:space="preserve"> kuna</w:t>
      </w:r>
      <w:r w:rsidR="003B44B0">
        <w:rPr>
          <w:sz w:val="24"/>
          <w:szCs w:val="24"/>
        </w:rPr>
        <w:t xml:space="preserve"> i tri</w:t>
      </w:r>
      <w:r w:rsidR="001B707F">
        <w:rPr>
          <w:sz w:val="24"/>
          <w:szCs w:val="24"/>
        </w:rPr>
        <w:t>deset lipa</w:t>
      </w:r>
      <w:r w:rsidRPr="00287E37">
        <w:rPr>
          <w:sz w:val="24"/>
          <w:szCs w:val="24"/>
        </w:rPr>
        <w:t xml:space="preserve">) u korist računa </w:t>
      </w:r>
      <w:r w:rsidR="00C3304F" w:rsidRPr="00287E37">
        <w:rPr>
          <w:sz w:val="24"/>
          <w:szCs w:val="24"/>
        </w:rPr>
        <w:t>IBAN</w:t>
      </w:r>
      <w:r w:rsidR="00F237F9" w:rsidRPr="00287E37">
        <w:rPr>
          <w:sz w:val="24"/>
          <w:szCs w:val="24"/>
        </w:rPr>
        <w:t>: HR1123900011300028787 Model: HR11 poziv na broj</w:t>
      </w:r>
      <w:r w:rsidR="00BC00E9" w:rsidRPr="00287E37">
        <w:rPr>
          <w:sz w:val="24"/>
          <w:szCs w:val="24"/>
        </w:rPr>
        <w:t xml:space="preserve"> </w:t>
      </w:r>
      <w:r w:rsidR="008735FD" w:rsidRPr="00287E37">
        <w:rPr>
          <w:sz w:val="24"/>
          <w:szCs w:val="24"/>
        </w:rPr>
        <w:t xml:space="preserve">(P1) </w:t>
      </w:r>
      <w:r w:rsidR="003B44B0">
        <w:rPr>
          <w:sz w:val="24"/>
          <w:szCs w:val="24"/>
        </w:rPr>
        <w:t>78034</w:t>
      </w:r>
      <w:r w:rsidRPr="00287E37">
        <w:rPr>
          <w:sz w:val="24"/>
          <w:szCs w:val="24"/>
        </w:rPr>
        <w:t>,</w:t>
      </w:r>
      <w:r w:rsidR="00610E19" w:rsidRPr="00287E37">
        <w:rPr>
          <w:sz w:val="24"/>
          <w:szCs w:val="24"/>
        </w:rPr>
        <w:t xml:space="preserve"> a kao podatak drugi broj (P2)</w:t>
      </w:r>
      <w:r w:rsidR="004146A9" w:rsidRPr="00287E37">
        <w:rPr>
          <w:sz w:val="24"/>
          <w:szCs w:val="24"/>
        </w:rPr>
        <w:t xml:space="preserve"> odvojen crticom (-)</w:t>
      </w:r>
      <w:r w:rsidR="00EB7C39" w:rsidRPr="00287E37">
        <w:rPr>
          <w:sz w:val="24"/>
          <w:szCs w:val="24"/>
        </w:rPr>
        <w:t xml:space="preserve"> </w:t>
      </w:r>
      <w:r w:rsidR="003B44B0">
        <w:rPr>
          <w:sz w:val="24"/>
          <w:szCs w:val="24"/>
        </w:rPr>
        <w:t>32654</w:t>
      </w:r>
      <w:r w:rsidR="00610E19" w:rsidRPr="00287E37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opis plaćanja uplata cijene za St-</w:t>
      </w:r>
      <w:r w:rsidR="003B44B0">
        <w:rPr>
          <w:sz w:val="24"/>
          <w:szCs w:val="24"/>
        </w:rPr>
        <w:t>203</w:t>
      </w:r>
      <w:r w:rsidRPr="00287E37">
        <w:rPr>
          <w:sz w:val="24"/>
          <w:szCs w:val="24"/>
        </w:rPr>
        <w:t>/</w:t>
      </w:r>
      <w:r w:rsidR="00A771E5" w:rsidRPr="00287E37">
        <w:rPr>
          <w:sz w:val="24"/>
          <w:szCs w:val="24"/>
        </w:rPr>
        <w:t>201</w:t>
      </w:r>
      <w:r w:rsidR="003B44B0">
        <w:rPr>
          <w:sz w:val="24"/>
          <w:szCs w:val="24"/>
        </w:rPr>
        <w:t>7</w:t>
      </w:r>
      <w:r w:rsidRPr="00287E37">
        <w:rPr>
          <w:sz w:val="24"/>
          <w:szCs w:val="24"/>
        </w:rPr>
        <w:t xml:space="preserve"> i nakon što ovo rješenje postane pravomoćno.</w:t>
      </w:r>
      <w:r w:rsidR="00CD7576" w:rsidRPr="00287E37">
        <w:rPr>
          <w:sz w:val="24"/>
          <w:szCs w:val="24"/>
        </w:rPr>
        <w:t xml:space="preserve"> </w:t>
      </w:r>
    </w:p>
    <w:p w:rsidRDefault="00212B4A" w:rsidP="00F444B5" w:rsidR="00212B4A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 w:rsidRPr="00022CF4">
        <w:rPr>
          <w:sz w:val="24"/>
          <w:szCs w:val="24"/>
        </w:rPr>
        <w:t xml:space="preserve">U slučaju da je kupac osoba s pravom prvokupa tada je kao drugi broj (P2) potrebno naznačiti broj 19, a u slučaju prijeboja kao drugi broj (P2) potrebno naznačiti broj </w:t>
      </w:r>
      <w:r w:rsidR="00022CF4" w:rsidRPr="00022CF4">
        <w:rPr>
          <w:sz w:val="24"/>
          <w:szCs w:val="24"/>
        </w:rPr>
        <w:t xml:space="preserve">27. </w:t>
      </w:r>
    </w:p>
    <w:p w:rsidRDefault="00022CF4" w:rsidP="00F444B5" w:rsidR="00022CF4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022CF4">
        <w:rPr>
          <w:sz w:val="24"/>
          <w:szCs w:val="24"/>
        </w:rPr>
        <w:tab/>
        <w:t>Prilikom uplate kupovine na račun Agencije IBAN HR1123900011300028787 potrebno je da uplatitelj u polje 71A na SWIFT-u ili na obrascu naloga za plaćanje u polje "Opcija troškova" naznači</w:t>
      </w:r>
      <w:r w:rsidR="00586912">
        <w:rPr>
          <w:sz w:val="24"/>
          <w:szCs w:val="24"/>
        </w:rPr>
        <w:t>ti</w:t>
      </w:r>
      <w:r w:rsidRPr="00022CF4">
        <w:rPr>
          <w:sz w:val="24"/>
          <w:szCs w:val="24"/>
        </w:rPr>
        <w:t xml:space="preserve"> opciju "OUR"</w:t>
      </w:r>
      <w:r>
        <w:rPr>
          <w:sz w:val="24"/>
          <w:szCs w:val="24"/>
        </w:rPr>
        <w:t>.</w:t>
      </w:r>
    </w:p>
    <w:p w:rsidRDefault="002939B2" w:rsidP="00F444B5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CD7576" w:rsidRPr="00287E37">
        <w:rPr>
          <w:sz w:val="24"/>
          <w:szCs w:val="24"/>
        </w:rPr>
        <w:t xml:space="preserve">Primitak ovog rješenja računa se sukladno čl. </w:t>
      </w:r>
      <w:r w:rsidR="00574E6D" w:rsidRPr="00287E37">
        <w:rPr>
          <w:sz w:val="24"/>
          <w:szCs w:val="24"/>
        </w:rPr>
        <w:t>103</w:t>
      </w:r>
      <w:r w:rsidR="00C61842" w:rsidRPr="00287E37">
        <w:rPr>
          <w:sz w:val="24"/>
          <w:szCs w:val="24"/>
        </w:rPr>
        <w:t>.</w:t>
      </w:r>
      <w:r w:rsidR="00CD7576" w:rsidRPr="00287E37">
        <w:rPr>
          <w:sz w:val="24"/>
          <w:szCs w:val="24"/>
        </w:rPr>
        <w:t xml:space="preserve"> </w:t>
      </w:r>
      <w:r w:rsidR="00574E6D" w:rsidRPr="00287E37">
        <w:rPr>
          <w:sz w:val="24"/>
          <w:szCs w:val="24"/>
        </w:rPr>
        <w:t>Ovršnog zakona u vezi s čl. 247. Stečajnog zakona</w:t>
      </w:r>
      <w:r w:rsidR="00CD7576" w:rsidRPr="00287E37">
        <w:rPr>
          <w:sz w:val="24"/>
          <w:szCs w:val="24"/>
        </w:rPr>
        <w:t xml:space="preserve"> istekom </w:t>
      </w:r>
      <w:r w:rsidR="00BC00E9" w:rsidRPr="00287E37">
        <w:rPr>
          <w:sz w:val="24"/>
          <w:szCs w:val="24"/>
        </w:rPr>
        <w:t>treće</w:t>
      </w:r>
      <w:r w:rsidR="00CD7576" w:rsidRPr="00287E37">
        <w:rPr>
          <w:sz w:val="24"/>
          <w:szCs w:val="24"/>
        </w:rPr>
        <w:t>g dana od dana objave na e-Oglasnoj ploči.</w:t>
      </w:r>
    </w:p>
    <w:p w:rsidRDefault="00E82B67" w:rsidP="00F444B5" w:rsidR="00E82B67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  <w:t xml:space="preserve">Uplaćena jamčevina u iznosu od </w:t>
      </w:r>
      <w:r w:rsidR="003B44B0">
        <w:rPr>
          <w:sz w:val="24"/>
          <w:szCs w:val="24"/>
        </w:rPr>
        <w:t>8.389,03</w:t>
      </w:r>
      <w:r w:rsidR="00994B61">
        <w:rPr>
          <w:sz w:val="24"/>
          <w:szCs w:val="24"/>
        </w:rPr>
        <w:t xml:space="preserve"> kn </w:t>
      </w:r>
      <w:r w:rsidR="005D1717" w:rsidRPr="00287E37">
        <w:rPr>
          <w:sz w:val="24"/>
          <w:szCs w:val="24"/>
        </w:rPr>
        <w:t>(</w:t>
      </w:r>
      <w:r w:rsidR="003B44B0">
        <w:rPr>
          <w:sz w:val="24"/>
          <w:szCs w:val="24"/>
        </w:rPr>
        <w:t>osamtisućatristoosamdesetdevet</w:t>
      </w:r>
      <w:r w:rsidR="001B707F">
        <w:rPr>
          <w:sz w:val="24"/>
          <w:szCs w:val="24"/>
        </w:rPr>
        <w:t xml:space="preserve"> kuna, </w:t>
      </w:r>
      <w:r w:rsidR="003B44B0">
        <w:rPr>
          <w:sz w:val="24"/>
          <w:szCs w:val="24"/>
        </w:rPr>
        <w:t>tri</w:t>
      </w:r>
      <w:r w:rsidR="00F50918">
        <w:rPr>
          <w:sz w:val="24"/>
          <w:szCs w:val="24"/>
        </w:rPr>
        <w:t xml:space="preserve"> </w:t>
      </w:r>
      <w:r w:rsidR="00577D88">
        <w:rPr>
          <w:sz w:val="24"/>
          <w:szCs w:val="24"/>
        </w:rPr>
        <w:t>lipa</w:t>
      </w:r>
      <w:r w:rsidR="005D1717" w:rsidRPr="00287E37">
        <w:rPr>
          <w:sz w:val="24"/>
          <w:szCs w:val="24"/>
        </w:rPr>
        <w:t xml:space="preserve">) </w:t>
      </w:r>
      <w:r w:rsidRPr="00287E37">
        <w:rPr>
          <w:sz w:val="24"/>
          <w:szCs w:val="24"/>
        </w:rPr>
        <w:t>uračunava se u kupovninu.</w:t>
      </w:r>
    </w:p>
    <w:p w:rsidRDefault="00FF0485" w:rsidP="00F444B5" w:rsidR="00FF0485" w:rsidRPr="00287E37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8F1D4E" w:rsidR="008F1D4E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III.</w:t>
      </w:r>
      <w:r w:rsidRPr="00287E37">
        <w:rPr>
          <w:b/>
          <w:sz w:val="24"/>
          <w:szCs w:val="24"/>
        </w:rPr>
        <w:tab/>
      </w:r>
      <w:r w:rsidR="008F1D4E" w:rsidRPr="00287E37">
        <w:rPr>
          <w:sz w:val="24"/>
          <w:szCs w:val="24"/>
        </w:rPr>
        <w:t xml:space="preserve">Ako </w:t>
      </w:r>
      <w:r w:rsidR="004146A9" w:rsidRPr="00287E37">
        <w:rPr>
          <w:sz w:val="24"/>
          <w:szCs w:val="24"/>
        </w:rPr>
        <w:t xml:space="preserve">ponuditelj </w:t>
      </w:r>
      <w:r w:rsidR="008F1D4E" w:rsidRPr="00287E37">
        <w:rPr>
          <w:sz w:val="24"/>
          <w:szCs w:val="24"/>
        </w:rPr>
        <w:t xml:space="preserve">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913291" w:rsidRPr="00287E37">
        <w:rPr>
          <w:sz w:val="24"/>
          <w:szCs w:val="24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IV.</w:t>
      </w:r>
      <w:r w:rsidRPr="00287E37">
        <w:rPr>
          <w:sz w:val="24"/>
          <w:szCs w:val="24"/>
        </w:rPr>
        <w:tab/>
      </w:r>
      <w:r w:rsidR="00FF0485" w:rsidRPr="00287E37">
        <w:rPr>
          <w:sz w:val="24"/>
          <w:szCs w:val="24"/>
        </w:rPr>
        <w:t>Zaključkom o predaji nekretnin</w:t>
      </w:r>
      <w:r w:rsidR="00F50918">
        <w:rPr>
          <w:sz w:val="24"/>
          <w:szCs w:val="24"/>
        </w:rPr>
        <w:t>a</w:t>
      </w:r>
      <w:r w:rsidR="00FF0485" w:rsidRPr="00287E37">
        <w:rPr>
          <w:sz w:val="24"/>
          <w:szCs w:val="24"/>
        </w:rPr>
        <w:t xml:space="preserve"> odredit će se upis prava vlasništva u zemljišnim knjigama na ime kupca i brisanje svih dosadašnjih upisa u zemljišnim knjigama na prodan</w:t>
      </w:r>
      <w:r w:rsidR="00F50918">
        <w:rPr>
          <w:sz w:val="24"/>
          <w:szCs w:val="24"/>
        </w:rPr>
        <w:t>im</w:t>
      </w:r>
      <w:r w:rsidR="00FF0485" w:rsidRPr="00287E37">
        <w:rPr>
          <w:sz w:val="24"/>
          <w:szCs w:val="24"/>
        </w:rPr>
        <w:t xml:space="preserve"> nekretnin</w:t>
      </w:r>
      <w:r w:rsidR="00F50918">
        <w:rPr>
          <w:sz w:val="24"/>
          <w:szCs w:val="24"/>
        </w:rPr>
        <w:t>ama</w:t>
      </w:r>
      <w:r w:rsidR="00FF0485" w:rsidRPr="00287E37">
        <w:rPr>
          <w:sz w:val="24"/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V.</w:t>
      </w:r>
      <w:r w:rsidRPr="00287E37">
        <w:rPr>
          <w:szCs w:val="24"/>
        </w:rPr>
        <w:tab/>
        <w:t>Nalaže se ovu dosudu nekretnin</w:t>
      </w:r>
      <w:r w:rsidR="001B707F">
        <w:rPr>
          <w:szCs w:val="24"/>
        </w:rPr>
        <w:t>a</w:t>
      </w:r>
      <w:r w:rsidR="004146A9" w:rsidRPr="00287E37">
        <w:rPr>
          <w:szCs w:val="24"/>
        </w:rPr>
        <w:t xml:space="preserve"> naveden</w:t>
      </w:r>
      <w:r w:rsidR="001B707F">
        <w:rPr>
          <w:szCs w:val="24"/>
        </w:rPr>
        <w:t>ih</w:t>
      </w:r>
      <w:r w:rsidR="004146A9" w:rsidRPr="00287E37">
        <w:rPr>
          <w:szCs w:val="24"/>
        </w:rPr>
        <w:t xml:space="preserve"> u toč. I</w:t>
      </w:r>
      <w:r w:rsidRPr="00287E37">
        <w:rPr>
          <w:szCs w:val="24"/>
        </w:rPr>
        <w:t xml:space="preserve"> zabilježiti u zemljišnim knjig</w:t>
      </w:r>
      <w:r w:rsidR="007254CE" w:rsidRPr="00287E37">
        <w:rPr>
          <w:szCs w:val="24"/>
        </w:rPr>
        <w:t xml:space="preserve">ama </w:t>
      </w:r>
      <w:r w:rsidR="003B44B0" w:rsidRPr="003B44B0">
        <w:rPr>
          <w:szCs w:val="24"/>
        </w:rPr>
        <w:t>Općinskog suda u Sisku, Zemljišnoknjižni odjel Petrinja</w:t>
      </w:r>
      <w:r w:rsidRPr="00287E37">
        <w:rPr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VI.</w:t>
      </w:r>
      <w:r w:rsidRPr="00287E37">
        <w:rPr>
          <w:szCs w:val="24"/>
        </w:rPr>
        <w:tab/>
        <w:t>Žalba protiv ovog rješenja ne zadržava provedbu rješenja.</w:t>
      </w:r>
    </w:p>
    <w:p w:rsidRDefault="00FF0485" w:rsidP="002F306D" w:rsidR="002F306D" w:rsidRPr="00287E37">
      <w:pPr>
        <w:pStyle w:val="Tijeloteksta"/>
        <w:ind w:hanging="720" w:left="720"/>
        <w:rPr>
          <w:szCs w:val="24"/>
        </w:rPr>
      </w:pPr>
      <w:r w:rsidRPr="00287E37">
        <w:rPr>
          <w:szCs w:val="24"/>
        </w:rPr>
        <w:t xml:space="preserve">  </w:t>
      </w:r>
    </w:p>
    <w:p w:rsidRDefault="00FF0485" w:rsidR="00FF0485" w:rsidRPr="00287E37">
      <w:pPr>
        <w:pStyle w:val="Tijeloteksta"/>
        <w:jc w:val="center"/>
        <w:rPr>
          <w:b/>
          <w:szCs w:val="24"/>
        </w:rPr>
      </w:pPr>
      <w:r w:rsidRPr="00287E37">
        <w:rPr>
          <w:b/>
          <w:szCs w:val="24"/>
        </w:rPr>
        <w:t>Obrazloženje</w:t>
      </w:r>
    </w:p>
    <w:p w:rsidRDefault="00FF0485" w:rsidR="00FF0485" w:rsidRPr="00287E37">
      <w:pPr>
        <w:pStyle w:val="Tijeloteksta"/>
        <w:jc w:val="center"/>
        <w:rPr>
          <w:b/>
          <w:szCs w:val="24"/>
        </w:rPr>
      </w:pPr>
    </w:p>
    <w:p w:rsidRDefault="003B44B0" w:rsidP="00E63F6B" w:rsidR="003B44B0">
      <w:pPr>
        <w:ind w:firstLine="708"/>
        <w:jc w:val="both"/>
        <w:rPr>
          <w:sz w:val="24"/>
          <w:szCs w:val="24"/>
        </w:rPr>
      </w:pPr>
      <w:r w:rsidRPr="003B44B0">
        <w:rPr>
          <w:sz w:val="24"/>
          <w:szCs w:val="24"/>
        </w:rPr>
        <w:t>Rješenjem ovog suda posl.br. St-892/2016 od 09. siječnja 2017. godine, sukladno čl. 132. Stečajnog zakona (NN 71/15, dalje u tekstu SZ) otvoren je i zaključen stečajni postupak nad dužnikom SFERA d.o.o., Split, Vukovarska 113, MBS: 060169618, te je za stečajnog upravitelja imenovan Ante Gabelica, Split, R. Boškovića 7/125, OIB: 68765596631.</w:t>
      </w:r>
    </w:p>
    <w:p w:rsidRDefault="003B44B0" w:rsidP="00E63F6B" w:rsidR="003B44B0">
      <w:pPr>
        <w:ind w:firstLine="708"/>
        <w:jc w:val="both"/>
        <w:rPr>
          <w:sz w:val="24"/>
          <w:szCs w:val="24"/>
        </w:rPr>
      </w:pPr>
    </w:p>
    <w:p w:rsidRDefault="003B44B0" w:rsidP="00E63F6B" w:rsidR="003B44B0">
      <w:pPr>
        <w:ind w:firstLine="708"/>
        <w:jc w:val="both"/>
        <w:rPr>
          <w:sz w:val="24"/>
          <w:szCs w:val="24"/>
        </w:rPr>
      </w:pPr>
      <w:r w:rsidRPr="003B44B0">
        <w:rPr>
          <w:sz w:val="24"/>
          <w:szCs w:val="24"/>
        </w:rPr>
        <w:t>Rješenjem Trgova</w:t>
      </w:r>
      <w:r w:rsidR="002F306D">
        <w:rPr>
          <w:sz w:val="24"/>
          <w:szCs w:val="24"/>
        </w:rPr>
        <w:t>čkog suda u Splitu posl.br. St-</w:t>
      </w:r>
      <w:r w:rsidRPr="003B44B0">
        <w:rPr>
          <w:sz w:val="24"/>
          <w:szCs w:val="24"/>
        </w:rPr>
        <w:t>203/2017 od 27. veljače  2017. godine određen je nastavak postupka radi naknadne diobe nad dužnikom Stečajna masa iza SFERA d.o.o. " u stečaju", Split, Ruđera Boškovića 7/125, OIB: 89018401535</w:t>
      </w:r>
    </w:p>
    <w:p w:rsidRDefault="003B44B0" w:rsidP="00E63F6B" w:rsidR="003B44B0">
      <w:pPr>
        <w:ind w:firstLine="708"/>
        <w:jc w:val="both"/>
        <w:rPr>
          <w:sz w:val="24"/>
          <w:szCs w:val="24"/>
        </w:rPr>
      </w:pPr>
    </w:p>
    <w:p w:rsidRDefault="004146A9" w:rsidP="00E63F6B" w:rsidR="004146A9" w:rsidRPr="00287E37">
      <w:pPr>
        <w:ind w:firstLine="708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U stečajnom postupku nad dužnikom utvrđeno je da u stečajnu masu ulaz</w:t>
      </w:r>
      <w:r w:rsidR="00F50918">
        <w:rPr>
          <w:sz w:val="24"/>
          <w:szCs w:val="24"/>
        </w:rPr>
        <w:t>e</w:t>
      </w:r>
      <w:r w:rsidRPr="00287E37">
        <w:rPr>
          <w:sz w:val="24"/>
          <w:szCs w:val="24"/>
        </w:rPr>
        <w:t xml:space="preserve"> nekretnin</w:t>
      </w:r>
      <w:r w:rsidR="00F50918">
        <w:rPr>
          <w:sz w:val="24"/>
          <w:szCs w:val="24"/>
        </w:rPr>
        <w:t>e</w:t>
      </w:r>
      <w:r w:rsidRPr="00287E37">
        <w:rPr>
          <w:sz w:val="24"/>
          <w:szCs w:val="24"/>
        </w:rPr>
        <w:t xml:space="preserve"> opisan</w:t>
      </w:r>
      <w:r w:rsidR="00F50918">
        <w:rPr>
          <w:sz w:val="24"/>
          <w:szCs w:val="24"/>
        </w:rPr>
        <w:t>e</w:t>
      </w:r>
      <w:r w:rsidRPr="00287E37">
        <w:rPr>
          <w:sz w:val="24"/>
          <w:szCs w:val="24"/>
        </w:rPr>
        <w:t xml:space="preserve"> pod točkom I., izreke ovog rješenja. Nadalje, utvrđeno je iz uvida u izvadak iz zemljišnih knjiga</w:t>
      </w:r>
      <w:r w:rsidR="002F306D">
        <w:rPr>
          <w:sz w:val="24"/>
          <w:szCs w:val="24"/>
        </w:rPr>
        <w:t xml:space="preserve"> u spisu</w:t>
      </w:r>
      <w:r w:rsidRPr="00287E37">
        <w:rPr>
          <w:sz w:val="24"/>
          <w:szCs w:val="24"/>
        </w:rPr>
        <w:t xml:space="preserve"> da na t</w:t>
      </w:r>
      <w:r w:rsidR="00F50918">
        <w:rPr>
          <w:sz w:val="24"/>
          <w:szCs w:val="24"/>
        </w:rPr>
        <w:t>im</w:t>
      </w:r>
      <w:r w:rsidRPr="00287E37">
        <w:rPr>
          <w:sz w:val="24"/>
          <w:szCs w:val="24"/>
        </w:rPr>
        <w:t xml:space="preserve"> nekretn</w:t>
      </w:r>
      <w:r w:rsidR="00F50918">
        <w:rPr>
          <w:sz w:val="24"/>
          <w:szCs w:val="24"/>
        </w:rPr>
        <w:t>inama</w:t>
      </w:r>
      <w:r w:rsidRPr="00287E37">
        <w:rPr>
          <w:sz w:val="24"/>
          <w:szCs w:val="24"/>
        </w:rPr>
        <w:t xml:space="preserve"> </w:t>
      </w:r>
      <w:r w:rsidR="002F306D">
        <w:rPr>
          <w:sz w:val="24"/>
          <w:szCs w:val="24"/>
        </w:rPr>
        <w:t xml:space="preserve">ne </w:t>
      </w:r>
      <w:r w:rsidRPr="00287E37">
        <w:rPr>
          <w:sz w:val="24"/>
          <w:szCs w:val="24"/>
        </w:rPr>
        <w:t>postoj</w:t>
      </w:r>
      <w:r w:rsidR="00577D88">
        <w:rPr>
          <w:sz w:val="24"/>
          <w:szCs w:val="24"/>
        </w:rPr>
        <w:t xml:space="preserve">i upisano </w:t>
      </w:r>
      <w:r w:rsidR="002F306D">
        <w:rPr>
          <w:sz w:val="24"/>
          <w:szCs w:val="24"/>
        </w:rPr>
        <w:t>razlučno pravo</w:t>
      </w:r>
      <w:r w:rsidR="00BB1363">
        <w:rPr>
          <w:sz w:val="24"/>
          <w:szCs w:val="24"/>
        </w:rPr>
        <w:t>.</w:t>
      </w:r>
      <w:r w:rsidR="006227E7" w:rsidRPr="006227E7">
        <w:rPr>
          <w:sz w:val="24"/>
          <w:szCs w:val="24"/>
        </w:rPr>
        <w:t xml:space="preserve">  </w:t>
      </w:r>
    </w:p>
    <w:p w:rsidRDefault="00FF0485" w:rsidR="00FF0485" w:rsidRPr="00287E37">
      <w:pPr>
        <w:pStyle w:val="Tijeloteksta"/>
        <w:rPr>
          <w:szCs w:val="24"/>
        </w:rPr>
      </w:pPr>
    </w:p>
    <w:p w:rsidRDefault="00FF0485" w:rsidP="00517F5D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ab/>
      </w:r>
      <w:r w:rsidR="003B44B0" w:rsidRPr="003B44B0">
        <w:rPr>
          <w:szCs w:val="24"/>
        </w:rPr>
        <w:t>Rješenjem o prodaji posl.br. St-203/2017-31 od 17. srpnja 2017. godine određena je prodaja imovine navedene u točki I. ovo</w:t>
      </w:r>
      <w:r w:rsidR="003B44B0">
        <w:rPr>
          <w:szCs w:val="24"/>
        </w:rPr>
        <w:t>g rješenja u stečajnom postupku</w:t>
      </w:r>
      <w:r w:rsidR="002D35BE" w:rsidRPr="00287E37">
        <w:rPr>
          <w:szCs w:val="24"/>
        </w:rPr>
        <w:t xml:space="preserve">, a zaključkom posl.br. </w:t>
      </w:r>
      <w:r w:rsidR="003B44B0">
        <w:rPr>
          <w:szCs w:val="24"/>
        </w:rPr>
        <w:t xml:space="preserve">Posl.br. </w:t>
      </w:r>
      <w:r w:rsidR="003B44B0" w:rsidRPr="003B44B0">
        <w:rPr>
          <w:szCs w:val="24"/>
        </w:rPr>
        <w:t>St-203/2017-39</w:t>
      </w:r>
      <w:r w:rsidR="00F50918" w:rsidRPr="00F50918">
        <w:rPr>
          <w:szCs w:val="24"/>
        </w:rPr>
        <w:t xml:space="preserve"> </w:t>
      </w:r>
      <w:r w:rsidR="00BB1363">
        <w:rPr>
          <w:szCs w:val="24"/>
        </w:rPr>
        <w:t xml:space="preserve">od </w:t>
      </w:r>
      <w:r w:rsidR="003B44B0">
        <w:rPr>
          <w:szCs w:val="24"/>
        </w:rPr>
        <w:t>20. listopad</w:t>
      </w:r>
      <w:r w:rsidR="007D5766" w:rsidRPr="007D5766">
        <w:rPr>
          <w:szCs w:val="24"/>
        </w:rPr>
        <w:t>a 2017. godine</w:t>
      </w:r>
      <w:r w:rsidR="00F50918">
        <w:rPr>
          <w:szCs w:val="24"/>
        </w:rPr>
        <w:t xml:space="preserve"> </w:t>
      </w:r>
      <w:r w:rsidR="002D35BE" w:rsidRPr="00287E37">
        <w:rPr>
          <w:szCs w:val="24"/>
        </w:rPr>
        <w:t>utvrđena je</w:t>
      </w:r>
      <w:r w:rsidRPr="00287E37">
        <w:rPr>
          <w:szCs w:val="24"/>
        </w:rPr>
        <w:t xml:space="preserve"> početn</w:t>
      </w:r>
      <w:r w:rsidR="002D35BE" w:rsidRPr="00287E37">
        <w:rPr>
          <w:szCs w:val="24"/>
        </w:rPr>
        <w:t xml:space="preserve">a </w:t>
      </w:r>
      <w:r w:rsidRPr="00287E37">
        <w:rPr>
          <w:szCs w:val="24"/>
        </w:rPr>
        <w:t>vrijednost, te uvjeti</w:t>
      </w:r>
      <w:r w:rsidR="002D35BE" w:rsidRPr="00287E37">
        <w:rPr>
          <w:szCs w:val="24"/>
        </w:rPr>
        <w:t xml:space="preserve"> prodaje i dostavljen je zahtjev Financijskoj agenciji za prodaju</w:t>
      </w:r>
      <w:r w:rsidR="00B7040C" w:rsidRPr="00287E37">
        <w:rPr>
          <w:szCs w:val="24"/>
        </w:rPr>
        <w:t xml:space="preserve"> nekretnin</w:t>
      </w:r>
      <w:r w:rsidR="00F50918">
        <w:rPr>
          <w:szCs w:val="24"/>
        </w:rPr>
        <w:t>a</w:t>
      </w:r>
      <w:r w:rsidR="002D35BE" w:rsidRPr="00287E37">
        <w:rPr>
          <w:szCs w:val="24"/>
        </w:rPr>
        <w:t>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5340EB" w:rsidR="00B7040C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Prema </w:t>
      </w:r>
      <w:r w:rsidR="00100D9A" w:rsidRPr="00287E37">
        <w:rPr>
          <w:sz w:val="24"/>
          <w:szCs w:val="24"/>
        </w:rPr>
        <w:t>izvješću Financijske agencije</w:t>
      </w:r>
      <w:r w:rsidR="00B7040C" w:rsidRPr="00287E37">
        <w:rPr>
          <w:sz w:val="24"/>
          <w:szCs w:val="24"/>
        </w:rPr>
        <w:t xml:space="preserve"> o provedenoj elektroničkoj dražbi</w:t>
      </w:r>
      <w:r w:rsidR="00100D9A" w:rsidRPr="00287E37">
        <w:rPr>
          <w:sz w:val="24"/>
          <w:szCs w:val="24"/>
        </w:rPr>
        <w:t xml:space="preserve"> (list spisa </w:t>
      </w:r>
      <w:r w:rsidR="002F306D">
        <w:rPr>
          <w:sz w:val="24"/>
          <w:szCs w:val="24"/>
        </w:rPr>
        <w:t>170-180</w:t>
      </w:r>
      <w:r w:rsidR="00100D9A" w:rsidRPr="00287E37">
        <w:rPr>
          <w:sz w:val="24"/>
          <w:szCs w:val="24"/>
        </w:rPr>
        <w:t xml:space="preserve">) </w:t>
      </w:r>
      <w:r w:rsidR="007D5766">
        <w:rPr>
          <w:sz w:val="24"/>
          <w:szCs w:val="24"/>
        </w:rPr>
        <w:t>drug</w:t>
      </w:r>
      <w:r w:rsidR="00876F1D">
        <w:rPr>
          <w:sz w:val="24"/>
          <w:szCs w:val="24"/>
        </w:rPr>
        <w:t xml:space="preserve">a </w:t>
      </w:r>
      <w:r w:rsidR="005566D8" w:rsidRPr="00287E37">
        <w:rPr>
          <w:sz w:val="24"/>
          <w:szCs w:val="24"/>
        </w:rPr>
        <w:t xml:space="preserve">dražba je počela </w:t>
      </w:r>
      <w:r w:rsidR="007D5766">
        <w:rPr>
          <w:sz w:val="24"/>
          <w:szCs w:val="24"/>
        </w:rPr>
        <w:t>2</w:t>
      </w:r>
      <w:r w:rsidR="002F306D">
        <w:rPr>
          <w:sz w:val="24"/>
          <w:szCs w:val="24"/>
        </w:rPr>
        <w:t>8</w:t>
      </w:r>
      <w:r w:rsidR="00386310" w:rsidRPr="00287E37">
        <w:rPr>
          <w:sz w:val="24"/>
          <w:szCs w:val="24"/>
        </w:rPr>
        <w:t xml:space="preserve">. </w:t>
      </w:r>
      <w:r w:rsidR="002F306D">
        <w:rPr>
          <w:sz w:val="24"/>
          <w:szCs w:val="24"/>
        </w:rPr>
        <w:t>veljače</w:t>
      </w:r>
      <w:r w:rsidR="00CF389E" w:rsidRPr="00287E37">
        <w:rPr>
          <w:sz w:val="24"/>
          <w:szCs w:val="24"/>
        </w:rPr>
        <w:t xml:space="preserve"> </w:t>
      </w:r>
      <w:r w:rsidR="00386310" w:rsidRPr="00287E37">
        <w:rPr>
          <w:sz w:val="24"/>
          <w:szCs w:val="24"/>
        </w:rPr>
        <w:t>201</w:t>
      </w:r>
      <w:r w:rsidR="00BB1363">
        <w:rPr>
          <w:sz w:val="24"/>
          <w:szCs w:val="24"/>
        </w:rPr>
        <w:t>8</w:t>
      </w:r>
      <w:r w:rsidR="00B7040C" w:rsidRPr="00287E37">
        <w:rPr>
          <w:sz w:val="24"/>
          <w:szCs w:val="24"/>
        </w:rPr>
        <w:t>. godine u 1</w:t>
      </w:r>
      <w:r w:rsidR="006227E7">
        <w:rPr>
          <w:sz w:val="24"/>
          <w:szCs w:val="24"/>
        </w:rPr>
        <w:t>5</w:t>
      </w:r>
      <w:r w:rsidR="00B7040C" w:rsidRPr="00287E37">
        <w:rPr>
          <w:sz w:val="24"/>
          <w:szCs w:val="24"/>
        </w:rPr>
        <w:t>:</w:t>
      </w:r>
      <w:r w:rsidR="00386310" w:rsidRPr="00287E37">
        <w:rPr>
          <w:sz w:val="24"/>
          <w:szCs w:val="24"/>
        </w:rPr>
        <w:t>00</w:t>
      </w:r>
      <w:r w:rsidR="00B7040C" w:rsidRPr="00287E37">
        <w:rPr>
          <w:sz w:val="24"/>
          <w:szCs w:val="24"/>
        </w:rPr>
        <w:t>:00</w:t>
      </w:r>
      <w:r w:rsidR="00386310" w:rsidRPr="00287E37">
        <w:rPr>
          <w:sz w:val="24"/>
          <w:szCs w:val="24"/>
        </w:rPr>
        <w:t xml:space="preserve"> sati</w:t>
      </w:r>
      <w:r w:rsidR="002F306D">
        <w:rPr>
          <w:sz w:val="24"/>
          <w:szCs w:val="24"/>
        </w:rPr>
        <w:t>, te završila 22. svib</w:t>
      </w:r>
      <w:r w:rsidR="007D5766">
        <w:rPr>
          <w:sz w:val="24"/>
          <w:szCs w:val="24"/>
        </w:rPr>
        <w:t>nj</w:t>
      </w:r>
      <w:r w:rsidR="00577D88">
        <w:rPr>
          <w:sz w:val="24"/>
          <w:szCs w:val="24"/>
        </w:rPr>
        <w:t>a 2018. g</w:t>
      </w:r>
      <w:r w:rsidR="006227E7">
        <w:rPr>
          <w:sz w:val="24"/>
          <w:szCs w:val="24"/>
        </w:rPr>
        <w:t>odine u 23:59:59 sati</w:t>
      </w:r>
      <w:r w:rsidR="00386310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i uplaćen</w:t>
      </w:r>
      <w:r w:rsidR="007D5766">
        <w:rPr>
          <w:sz w:val="24"/>
          <w:szCs w:val="24"/>
        </w:rPr>
        <w:t>a</w:t>
      </w:r>
      <w:r w:rsidR="00BC7344">
        <w:rPr>
          <w:sz w:val="24"/>
          <w:szCs w:val="24"/>
        </w:rPr>
        <w:t xml:space="preserve"> </w:t>
      </w:r>
      <w:r w:rsidR="007D5766">
        <w:rPr>
          <w:sz w:val="24"/>
          <w:szCs w:val="24"/>
        </w:rPr>
        <w:t>je</w:t>
      </w:r>
      <w:r w:rsidR="00BD6DFB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jamčevin</w:t>
      </w:r>
      <w:r w:rsidR="007D5766">
        <w:rPr>
          <w:sz w:val="24"/>
          <w:szCs w:val="24"/>
        </w:rPr>
        <w:t>a</w:t>
      </w:r>
      <w:r w:rsidR="006227E7">
        <w:rPr>
          <w:sz w:val="24"/>
          <w:szCs w:val="24"/>
        </w:rPr>
        <w:t xml:space="preserve"> evidentiran</w:t>
      </w:r>
      <w:r w:rsidR="007D5766">
        <w:rPr>
          <w:sz w:val="24"/>
          <w:szCs w:val="24"/>
        </w:rPr>
        <w:t>a</w:t>
      </w:r>
      <w:r w:rsidR="00BD6DFB" w:rsidRPr="00287E37">
        <w:rPr>
          <w:sz w:val="24"/>
          <w:szCs w:val="24"/>
        </w:rPr>
        <w:t xml:space="preserve"> </w:t>
      </w:r>
      <w:r w:rsidR="006227E7">
        <w:rPr>
          <w:sz w:val="24"/>
          <w:szCs w:val="24"/>
        </w:rPr>
        <w:t xml:space="preserve">u iznosu </w:t>
      </w:r>
      <w:r w:rsidR="002F306D" w:rsidRPr="002F306D">
        <w:rPr>
          <w:sz w:val="24"/>
          <w:szCs w:val="24"/>
        </w:rPr>
        <w:t>8.389,03 kn (osamtisućatristoosamdesetdevet kuna, tri lipa)</w:t>
      </w:r>
      <w:r w:rsidR="007D5766" w:rsidRPr="007D5766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 xml:space="preserve">od strane </w:t>
      </w:r>
      <w:r w:rsidR="00BB1363">
        <w:rPr>
          <w:sz w:val="24"/>
          <w:szCs w:val="24"/>
        </w:rPr>
        <w:lastRenderedPageBreak/>
        <w:t>uplatitelja jamčevine</w:t>
      </w:r>
      <w:r w:rsidR="007D5766">
        <w:rPr>
          <w:sz w:val="24"/>
          <w:szCs w:val="24"/>
        </w:rPr>
        <w:t xml:space="preserve"> </w:t>
      </w:r>
      <w:r w:rsidR="002F306D">
        <w:rPr>
          <w:sz w:val="24"/>
          <w:szCs w:val="24"/>
        </w:rPr>
        <w:t>Ivica Baran, Colurna d.o.o. Novaki i Goran Čuljak</w:t>
      </w:r>
      <w:r w:rsidR="00B032AA" w:rsidRPr="00287E37">
        <w:rPr>
          <w:sz w:val="24"/>
          <w:szCs w:val="24"/>
        </w:rPr>
        <w:t xml:space="preserve">. </w:t>
      </w:r>
      <w:r w:rsidR="005566D8" w:rsidRPr="00287E37">
        <w:rPr>
          <w:sz w:val="24"/>
          <w:szCs w:val="24"/>
        </w:rPr>
        <w:t xml:space="preserve">Na </w:t>
      </w:r>
      <w:r w:rsidR="00C9671F" w:rsidRPr="00287E37">
        <w:rPr>
          <w:sz w:val="24"/>
          <w:szCs w:val="24"/>
        </w:rPr>
        <w:t>elektroničkoj javnoj dražbi</w:t>
      </w:r>
      <w:r w:rsidR="005566D8" w:rsidRPr="00287E37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>završenoj</w:t>
      </w:r>
      <w:r w:rsidR="00673E2F" w:rsidRPr="00287E37">
        <w:rPr>
          <w:sz w:val="24"/>
          <w:szCs w:val="24"/>
        </w:rPr>
        <w:t xml:space="preserve"> </w:t>
      </w:r>
      <w:r w:rsidR="002F306D" w:rsidRPr="002F306D">
        <w:rPr>
          <w:sz w:val="24"/>
          <w:szCs w:val="24"/>
        </w:rPr>
        <w:t xml:space="preserve">22. svibnja 2018. godine u 23:59:59 </w:t>
      </w:r>
      <w:r w:rsidR="00876F1D" w:rsidRPr="00876F1D">
        <w:rPr>
          <w:sz w:val="24"/>
          <w:szCs w:val="24"/>
        </w:rPr>
        <w:t xml:space="preserve">sati </w:t>
      </w:r>
      <w:r w:rsidR="00673E2F" w:rsidRPr="00287E37">
        <w:rPr>
          <w:sz w:val="24"/>
          <w:szCs w:val="24"/>
        </w:rPr>
        <w:t>naj</w:t>
      </w:r>
      <w:r w:rsidR="005351B8" w:rsidRPr="00287E37">
        <w:rPr>
          <w:sz w:val="24"/>
          <w:szCs w:val="24"/>
        </w:rPr>
        <w:t>viši iznos valjane ponude</w:t>
      </w:r>
      <w:r w:rsidR="00C9671F" w:rsidRPr="00287E37">
        <w:rPr>
          <w:sz w:val="24"/>
          <w:szCs w:val="24"/>
        </w:rPr>
        <w:t xml:space="preserve"> u iznosu od </w:t>
      </w:r>
      <w:r w:rsidR="002F306D" w:rsidRPr="002F306D">
        <w:rPr>
          <w:sz w:val="24"/>
          <w:szCs w:val="24"/>
        </w:rPr>
        <w:t xml:space="preserve">84.890,30 kuna (slovima: osamdesetčetiritisućeosamstodevedeset kuna i trideset lipa) </w:t>
      </w:r>
      <w:r w:rsidR="00BA591A" w:rsidRPr="00BA591A">
        <w:rPr>
          <w:sz w:val="24"/>
          <w:szCs w:val="24"/>
        </w:rPr>
        <w:t xml:space="preserve"> </w:t>
      </w:r>
      <w:r w:rsidR="00BC7344">
        <w:rPr>
          <w:sz w:val="24"/>
          <w:szCs w:val="24"/>
        </w:rPr>
        <w:t xml:space="preserve"> </w:t>
      </w:r>
      <w:r w:rsidR="005F6AF4" w:rsidRPr="00287E37">
        <w:rPr>
          <w:sz w:val="24"/>
          <w:szCs w:val="24"/>
        </w:rPr>
        <w:t xml:space="preserve">stavio je </w:t>
      </w:r>
      <w:r w:rsidR="002F306D" w:rsidRPr="002F306D">
        <w:rPr>
          <w:sz w:val="24"/>
          <w:szCs w:val="24"/>
        </w:rPr>
        <w:t>GORAN ČULJAK, Zagreb, Tavankutska 15, OIB: 48501738342</w:t>
      </w:r>
      <w:r w:rsidR="00BC7344">
        <w:rPr>
          <w:sz w:val="24"/>
          <w:szCs w:val="24"/>
        </w:rPr>
        <w:t xml:space="preserve"> dana</w:t>
      </w:r>
      <w:r w:rsidR="00D445B9">
        <w:rPr>
          <w:sz w:val="24"/>
          <w:szCs w:val="24"/>
        </w:rPr>
        <w:t xml:space="preserve"> </w:t>
      </w:r>
      <w:r w:rsidR="002F306D">
        <w:rPr>
          <w:sz w:val="24"/>
          <w:szCs w:val="24"/>
        </w:rPr>
        <w:t>22. svibnja 2018. godine u 23</w:t>
      </w:r>
      <w:r w:rsidR="00D445B9" w:rsidRPr="00D445B9">
        <w:rPr>
          <w:sz w:val="24"/>
          <w:szCs w:val="24"/>
        </w:rPr>
        <w:t>:</w:t>
      </w:r>
      <w:r w:rsidR="002F306D">
        <w:rPr>
          <w:sz w:val="24"/>
          <w:szCs w:val="24"/>
        </w:rPr>
        <w:t>59</w:t>
      </w:r>
      <w:r w:rsidR="00D445B9" w:rsidRPr="00D445B9">
        <w:rPr>
          <w:sz w:val="24"/>
          <w:szCs w:val="24"/>
        </w:rPr>
        <w:t>:</w:t>
      </w:r>
      <w:r w:rsidR="002F306D">
        <w:rPr>
          <w:sz w:val="24"/>
          <w:szCs w:val="24"/>
        </w:rPr>
        <w:t>26</w:t>
      </w:r>
      <w:r w:rsidR="00D445B9" w:rsidRPr="00D445B9">
        <w:rPr>
          <w:sz w:val="24"/>
          <w:szCs w:val="24"/>
        </w:rPr>
        <w:t xml:space="preserve"> sati</w:t>
      </w:r>
      <w:r w:rsidR="00BA591A">
        <w:rPr>
          <w:sz w:val="24"/>
          <w:szCs w:val="24"/>
        </w:rPr>
        <w:t>.</w:t>
      </w:r>
    </w:p>
    <w:p w:rsidRDefault="00B8154A" w:rsidP="005340EB" w:rsidR="00B8154A" w:rsidRPr="00287E37">
      <w:pPr>
        <w:ind w:firstLine="709"/>
        <w:jc w:val="both"/>
        <w:rPr>
          <w:sz w:val="24"/>
          <w:szCs w:val="24"/>
        </w:rPr>
      </w:pPr>
    </w:p>
    <w:p w:rsidRDefault="007D640F" w:rsidP="00FC6105" w:rsidR="0097368B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čl. 106. Ovršnog zakona (NN 112/12, 25/13, 93/14, dalje u tekstu: OZ), koji se u ovom postupku na temelju čl. 247. </w:t>
      </w:r>
      <w:r w:rsidR="009F7FA7" w:rsidRPr="009F7FA7">
        <w:rPr>
          <w:sz w:val="24"/>
          <w:szCs w:val="24"/>
        </w:rPr>
        <w:t>Stečajnog zakona (NN b</w:t>
      </w:r>
      <w:r w:rsidR="009F7FA7">
        <w:rPr>
          <w:sz w:val="24"/>
          <w:szCs w:val="24"/>
        </w:rPr>
        <w:t xml:space="preserve">roj  71/2015 dalje u tekstu SZ) </w:t>
      </w:r>
      <w:r w:rsidRPr="00287E37">
        <w:rPr>
          <w:sz w:val="24"/>
          <w:szCs w:val="24"/>
        </w:rPr>
        <w:t xml:space="preserve">na odgovarajući način primjenjuje, </w:t>
      </w:r>
      <w:r w:rsidR="00E764C9" w:rsidRPr="00287E37">
        <w:rPr>
          <w:sz w:val="24"/>
          <w:szCs w:val="24"/>
        </w:rPr>
        <w:t>kupac je dužan položiti kupovninu u roku određenom</w:t>
      </w:r>
      <w:r w:rsidR="00650607" w:rsidRPr="00287E37">
        <w:rPr>
          <w:sz w:val="24"/>
          <w:szCs w:val="24"/>
        </w:rPr>
        <w:t xml:space="preserve"> u zaključku o prodaji</w:t>
      </w:r>
      <w:r w:rsidR="00454A9C" w:rsidRPr="00287E37">
        <w:rPr>
          <w:sz w:val="24"/>
          <w:szCs w:val="24"/>
        </w:rPr>
        <w:t>.</w:t>
      </w:r>
      <w:r w:rsidR="00650607" w:rsidRPr="00287E37">
        <w:rPr>
          <w:sz w:val="24"/>
          <w:szCs w:val="24"/>
        </w:rPr>
        <w:t xml:space="preserve"> P</w:t>
      </w:r>
      <w:r w:rsidR="00E764C9" w:rsidRPr="00287E37">
        <w:rPr>
          <w:sz w:val="24"/>
          <w:szCs w:val="24"/>
        </w:rPr>
        <w:t>rema čl. 10</w:t>
      </w:r>
      <w:r w:rsidR="00F23378" w:rsidRPr="00287E37">
        <w:rPr>
          <w:sz w:val="24"/>
          <w:szCs w:val="24"/>
        </w:rPr>
        <w:t>3</w:t>
      </w:r>
      <w:r w:rsidR="00375500" w:rsidRPr="00287E37">
        <w:rPr>
          <w:sz w:val="24"/>
          <w:szCs w:val="24"/>
        </w:rPr>
        <w:t>.</w:t>
      </w:r>
      <w:r w:rsidR="00E764C9" w:rsidRPr="00287E37">
        <w:rPr>
          <w:sz w:val="24"/>
          <w:szCs w:val="24"/>
        </w:rPr>
        <w:t xml:space="preserve"> st. </w:t>
      </w:r>
      <w:r w:rsidR="00F23378" w:rsidRPr="00287E37">
        <w:rPr>
          <w:sz w:val="24"/>
          <w:szCs w:val="24"/>
        </w:rPr>
        <w:t>6</w:t>
      </w:r>
      <w:r w:rsidR="00E764C9" w:rsidRPr="00287E37">
        <w:rPr>
          <w:sz w:val="24"/>
          <w:szCs w:val="24"/>
        </w:rPr>
        <w:t xml:space="preserve">. OZ </w:t>
      </w:r>
      <w:r w:rsidR="00D20D34" w:rsidRPr="00287E37">
        <w:rPr>
          <w:sz w:val="24"/>
          <w:szCs w:val="24"/>
        </w:rPr>
        <w:t>ako kupac koji je stavio najpovoljniju ponudu ne položi kupovinu u cijelosti u roku iz ove od</w:t>
      </w:r>
      <w:r w:rsidR="0047170A" w:rsidRPr="00287E37">
        <w:rPr>
          <w:sz w:val="24"/>
          <w:szCs w:val="24"/>
        </w:rPr>
        <w:t>luke</w:t>
      </w:r>
      <w:r w:rsidR="0045798D" w:rsidRPr="00287E37">
        <w:rPr>
          <w:sz w:val="24"/>
          <w:szCs w:val="24"/>
        </w:rPr>
        <w:t xml:space="preserve"> sud će rješenjem prodaj</w:t>
      </w:r>
      <w:r w:rsidR="00F23378" w:rsidRPr="00287E37">
        <w:rPr>
          <w:sz w:val="24"/>
          <w:szCs w:val="24"/>
        </w:rPr>
        <w:t>u oglasiti nevažećom i dosuditi imovinu kupcima koji su</w:t>
      </w:r>
      <w:r w:rsidR="00FC6105" w:rsidRPr="00287E37">
        <w:rPr>
          <w:sz w:val="24"/>
          <w:szCs w:val="24"/>
        </w:rPr>
        <w:t xml:space="preserve"> </w:t>
      </w:r>
      <w:r w:rsidR="00F23378" w:rsidRPr="00287E37">
        <w:rPr>
          <w:sz w:val="24"/>
          <w:szCs w:val="24"/>
        </w:rPr>
        <w:t xml:space="preserve">ponudili nižu cijenu redom prema </w:t>
      </w:r>
      <w:r w:rsidR="00FC6105" w:rsidRPr="00287E37">
        <w:rPr>
          <w:sz w:val="24"/>
          <w:szCs w:val="24"/>
        </w:rPr>
        <w:t>veličini cijene koju su ponudili. Sukladno</w:t>
      </w:r>
      <w:r w:rsidR="0097368B" w:rsidRPr="00287E37">
        <w:rPr>
          <w:sz w:val="24"/>
          <w:szCs w:val="24"/>
        </w:rPr>
        <w:t xml:space="preserve"> čl. 103. st. 5. OZ smatra se da je rješenje dostavljeno </w:t>
      </w:r>
      <w:r w:rsidR="00E31C82" w:rsidRPr="00287E37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87E37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U smislu čl. 10</w:t>
      </w:r>
      <w:r w:rsidR="00FC41BA" w:rsidRPr="00287E37">
        <w:rPr>
          <w:sz w:val="24"/>
          <w:szCs w:val="24"/>
        </w:rPr>
        <w:t>8</w:t>
      </w:r>
      <w:r w:rsidRPr="00287E37">
        <w:rPr>
          <w:sz w:val="24"/>
          <w:szCs w:val="24"/>
        </w:rPr>
        <w:t xml:space="preserve">. </w:t>
      </w:r>
      <w:r w:rsidR="007D640F" w:rsidRPr="00287E37">
        <w:rPr>
          <w:sz w:val="24"/>
          <w:szCs w:val="24"/>
        </w:rPr>
        <w:t>OZ</w:t>
      </w:r>
      <w:r w:rsidRPr="00287E37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89. st</w:t>
        </w:r>
      </w:smartTag>
      <w:r w:rsidRPr="00287E37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</w:t>
      </w:r>
      <w:r w:rsidR="00CA0D60">
        <w:rPr>
          <w:sz w:val="24"/>
          <w:szCs w:val="24"/>
        </w:rPr>
        <w:t>ih nekretnina</w:t>
      </w:r>
      <w:r w:rsidRPr="00287E37">
        <w:rPr>
          <w:sz w:val="24"/>
          <w:szCs w:val="24"/>
        </w:rPr>
        <w:t xml:space="preserve"> zabilježi u zemljišnoj knjizi.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11. st</w:t>
        </w:r>
      </w:smartTag>
      <w:r w:rsidRPr="00287E37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4. OZ</w:t>
        </w:r>
      </w:smartTag>
      <w:r w:rsidRPr="00287E37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BA666B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U </w:t>
      </w:r>
      <w:r w:rsidR="002F306D">
        <w:rPr>
          <w:b/>
          <w:sz w:val="24"/>
          <w:szCs w:val="24"/>
        </w:rPr>
        <w:t>Split</w:t>
      </w:r>
      <w:r w:rsidRPr="00287E37">
        <w:rPr>
          <w:b/>
          <w:sz w:val="24"/>
          <w:szCs w:val="24"/>
        </w:rPr>
        <w:t>u,</w:t>
      </w:r>
      <w:r w:rsidR="00B032AA" w:rsidRPr="00287E37">
        <w:rPr>
          <w:b/>
          <w:sz w:val="24"/>
          <w:szCs w:val="24"/>
        </w:rPr>
        <w:t xml:space="preserve"> </w:t>
      </w:r>
      <w:r w:rsidR="00D95946">
        <w:rPr>
          <w:b/>
          <w:sz w:val="24"/>
          <w:szCs w:val="24"/>
        </w:rPr>
        <w:t>1</w:t>
      </w:r>
      <w:r w:rsidR="002F306D">
        <w:rPr>
          <w:b/>
          <w:sz w:val="24"/>
          <w:szCs w:val="24"/>
        </w:rPr>
        <w:t>5</w:t>
      </w:r>
      <w:r w:rsidRPr="00287E37">
        <w:rPr>
          <w:b/>
          <w:sz w:val="24"/>
          <w:szCs w:val="24"/>
        </w:rPr>
        <w:t xml:space="preserve">. </w:t>
      </w:r>
      <w:r w:rsidR="002F306D">
        <w:rPr>
          <w:b/>
          <w:sz w:val="24"/>
          <w:szCs w:val="24"/>
        </w:rPr>
        <w:t>lip</w:t>
      </w:r>
      <w:r w:rsidR="00BA591A">
        <w:rPr>
          <w:b/>
          <w:sz w:val="24"/>
          <w:szCs w:val="24"/>
        </w:rPr>
        <w:t>nj</w:t>
      </w:r>
      <w:r w:rsidR="00FC6105" w:rsidRPr="00287E37">
        <w:rPr>
          <w:b/>
          <w:sz w:val="24"/>
          <w:szCs w:val="24"/>
        </w:rPr>
        <w:t xml:space="preserve">a </w:t>
      </w:r>
      <w:r w:rsidRPr="00287E37">
        <w:rPr>
          <w:b/>
          <w:sz w:val="24"/>
          <w:szCs w:val="24"/>
        </w:rPr>
        <w:t>201</w:t>
      </w:r>
      <w:r w:rsidR="0027443E">
        <w:rPr>
          <w:b/>
          <w:sz w:val="24"/>
          <w:szCs w:val="24"/>
        </w:rPr>
        <w:t>8</w:t>
      </w:r>
      <w:r w:rsidRPr="00287E37">
        <w:rPr>
          <w:b/>
          <w:sz w:val="24"/>
          <w:szCs w:val="24"/>
        </w:rPr>
        <w:t>. godine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Su</w:t>
      </w:r>
      <w:r w:rsidRPr="00287E37">
        <w:rPr>
          <w:b/>
          <w:sz w:val="24"/>
          <w:szCs w:val="24"/>
        </w:rPr>
        <w:t>dac:</w:t>
      </w:r>
    </w:p>
    <w:p w:rsidRDefault="00FF0485" w:rsidR="00FF0485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Katarina Franković</w:t>
      </w:r>
    </w:p>
    <w:p w:rsidRDefault="00454A9C" w:rsidR="00454A9C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POUKA O PRAVNOM LIJEKU</w:t>
      </w:r>
    </w:p>
    <w:p w:rsidRDefault="00FF0485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87E37">
        <w:rPr>
          <w:szCs w:val="24"/>
        </w:rPr>
        <w:t xml:space="preserve"> od primitka rješenja </w:t>
      </w:r>
      <w:r w:rsidRPr="00287E37">
        <w:rPr>
          <w:szCs w:val="24"/>
        </w:rPr>
        <w:t xml:space="preserve">putem ovog suda u 3 istovjetna primjerka pozivom na gornji poslovni broj spisa. </w:t>
      </w:r>
      <w:r w:rsidR="002939B2" w:rsidRPr="00287E37">
        <w:rPr>
          <w:szCs w:val="24"/>
        </w:rPr>
        <w:t>Primitak ovog rješenja računa se sukladno čl. 1</w:t>
      </w:r>
      <w:r w:rsidR="00574E6D" w:rsidRPr="00287E37">
        <w:rPr>
          <w:szCs w:val="24"/>
        </w:rPr>
        <w:t>03. OZ u vezi s čl. 247. SZ</w:t>
      </w:r>
      <w:r w:rsidR="002939B2" w:rsidRPr="00287E37">
        <w:rPr>
          <w:szCs w:val="24"/>
        </w:rPr>
        <w:t xml:space="preserve"> zakona istekom </w:t>
      </w:r>
      <w:r w:rsidR="00574E6D" w:rsidRPr="00287E37">
        <w:rPr>
          <w:szCs w:val="24"/>
        </w:rPr>
        <w:t>trećeg</w:t>
      </w:r>
      <w:r w:rsidR="002939B2" w:rsidRPr="00287E37">
        <w:rPr>
          <w:szCs w:val="24"/>
        </w:rPr>
        <w:t xml:space="preserve"> dana od dana objave na e-Oglasnoj ploči</w:t>
      </w:r>
      <w:r w:rsidR="00E30F8A" w:rsidRPr="00287E37">
        <w:rPr>
          <w:szCs w:val="24"/>
        </w:rPr>
        <w:t>.</w:t>
      </w:r>
      <w:r w:rsidR="00F82197" w:rsidRPr="00287E37">
        <w:rPr>
          <w:szCs w:val="24"/>
        </w:rPr>
        <w:t xml:space="preserve"> </w:t>
      </w:r>
      <w:r w:rsidRPr="00287E37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11. st</w:t>
        </w:r>
      </w:smartTag>
      <w:r w:rsidRPr="00287E37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4. OZ</w:t>
        </w:r>
      </w:smartTag>
      <w:r w:rsidRPr="00287E37">
        <w:rPr>
          <w:szCs w:val="24"/>
        </w:rPr>
        <w:t>).</w:t>
      </w:r>
    </w:p>
    <w:p w:rsidRDefault="00E71E24" w:rsidR="00E71E24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DN-a:</w:t>
      </w:r>
    </w:p>
    <w:p w:rsidRDefault="00FF0485" w:rsidP="003D7AAA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stečajnom upravitelju, </w:t>
      </w:r>
    </w:p>
    <w:p w:rsidRDefault="002F306D" w:rsidP="002F306D" w:rsidR="00287E37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F306D">
        <w:rPr>
          <w:sz w:val="24"/>
          <w:szCs w:val="24"/>
        </w:rPr>
        <w:t>GORAN ČULJAK, Zagreb, Tavankutska 15</w:t>
      </w:r>
      <w:r w:rsidR="0027443E" w:rsidRPr="0027443E">
        <w:rPr>
          <w:sz w:val="24"/>
          <w:szCs w:val="24"/>
        </w:rPr>
        <w:t xml:space="preserve">, </w:t>
      </w:r>
    </w:p>
    <w:p w:rsidRDefault="002F306D" w:rsidP="002F306D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F306D">
        <w:rPr>
          <w:sz w:val="24"/>
          <w:szCs w:val="24"/>
        </w:rPr>
        <w:t>Općinsk</w:t>
      </w:r>
      <w:r>
        <w:rPr>
          <w:sz w:val="24"/>
          <w:szCs w:val="24"/>
        </w:rPr>
        <w:t>i sud</w:t>
      </w:r>
      <w:r w:rsidRPr="002F306D">
        <w:rPr>
          <w:sz w:val="24"/>
          <w:szCs w:val="24"/>
        </w:rPr>
        <w:t xml:space="preserve"> u Sisku, Zemljišnoknjižni odjel Petrinja</w:t>
      </w:r>
      <w:r w:rsidR="00FF0485" w:rsidRPr="00287E37">
        <w:rPr>
          <w:sz w:val="24"/>
          <w:szCs w:val="24"/>
        </w:rPr>
        <w:t>,</w:t>
      </w:r>
    </w:p>
    <w:p w:rsidRDefault="00287E37" w:rsidP="002745B0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>Porezna uprava</w:t>
      </w:r>
      <w:r w:rsidR="00FF0485" w:rsidRPr="00287E37">
        <w:rPr>
          <w:sz w:val="24"/>
          <w:szCs w:val="24"/>
        </w:rPr>
        <w:t>,</w:t>
      </w:r>
      <w:r w:rsidR="00B306BD">
        <w:rPr>
          <w:sz w:val="24"/>
          <w:szCs w:val="24"/>
        </w:rPr>
        <w:t xml:space="preserve"> Područni ured </w:t>
      </w:r>
      <w:r w:rsidR="002F306D">
        <w:rPr>
          <w:sz w:val="24"/>
          <w:szCs w:val="24"/>
        </w:rPr>
        <w:t>Split</w:t>
      </w:r>
    </w:p>
    <w:p w:rsidRDefault="00287E37" w:rsidP="00D95946" w:rsidR="00E30F8A" w:rsidRPr="005A0787">
      <w:pPr>
        <w:numPr>
          <w:ilvl w:val="0"/>
          <w:numId w:val="1"/>
        </w:numPr>
        <w:jc w:val="both"/>
        <w:rPr>
          <w:sz w:val="24"/>
          <w:szCs w:val="24"/>
        </w:rPr>
      </w:pPr>
      <w:r w:rsidRPr="005A0787">
        <w:rPr>
          <w:sz w:val="24"/>
          <w:szCs w:val="24"/>
        </w:rPr>
        <w:t>Mrežna stranica</w:t>
      </w:r>
      <w:r w:rsidR="00B306BD" w:rsidRPr="005A0787">
        <w:rPr>
          <w:sz w:val="24"/>
          <w:szCs w:val="24"/>
        </w:rPr>
        <w:t xml:space="preserve"> </w:t>
      </w:r>
      <w:r w:rsidR="00FF0485" w:rsidRPr="005A0787">
        <w:rPr>
          <w:sz w:val="24"/>
          <w:szCs w:val="24"/>
        </w:rPr>
        <w:t>e-oglasna ploča suda</w:t>
      </w:r>
      <w:r w:rsidR="00E30F8A" w:rsidRPr="005A0787">
        <w:rPr>
          <w:sz w:val="24"/>
          <w:szCs w:val="24"/>
        </w:rPr>
        <w:t>,</w:t>
      </w:r>
    </w:p>
    <w:p w:rsidRDefault="00E30F8A" w:rsidP="00D95946" w:rsidR="00BA591A" w:rsidRPr="002F306D">
      <w:pPr>
        <w:numPr>
          <w:ilvl w:val="0"/>
          <w:numId w:val="1"/>
        </w:numPr>
        <w:jc w:val="both"/>
        <w:rPr>
          <w:sz w:val="24"/>
          <w:szCs w:val="24"/>
        </w:rPr>
      </w:pPr>
      <w:r w:rsidRPr="00DF3A14">
        <w:rPr>
          <w:sz w:val="24"/>
          <w:szCs w:val="24"/>
        </w:rPr>
        <w:t>FINA</w:t>
      </w:r>
      <w:r w:rsidR="00F82197" w:rsidRPr="00DF3A14">
        <w:rPr>
          <w:sz w:val="24"/>
          <w:szCs w:val="24"/>
        </w:rPr>
        <w:t>, RC Split, Split</w:t>
      </w:r>
      <w:r w:rsidR="009B6DCC" w:rsidRPr="00DF3A14">
        <w:rPr>
          <w:sz w:val="24"/>
          <w:szCs w:val="24"/>
        </w:rPr>
        <w:t>,</w:t>
      </w:r>
      <w:r w:rsidR="00DF3A14" w:rsidRPr="00DF3A14">
        <w:rPr>
          <w:sz w:val="24"/>
          <w:szCs w:val="24"/>
        </w:rPr>
        <w:t xml:space="preserve"> prije pravomoćnosti radi objave na mrežnim stranicama (čl. 103. st. 4. OZ-a) i </w:t>
      </w:r>
      <w:r w:rsidR="009B6DCC" w:rsidRPr="00DF3A14">
        <w:rPr>
          <w:sz w:val="24"/>
          <w:szCs w:val="24"/>
        </w:rPr>
        <w:t xml:space="preserve"> </w:t>
      </w:r>
      <w:r w:rsidR="000F7677" w:rsidRPr="00DF3A14">
        <w:rPr>
          <w:sz w:val="24"/>
          <w:szCs w:val="24"/>
        </w:rPr>
        <w:t xml:space="preserve">nakon pravomoćnosti s klauzulom pravomoćnosti </w:t>
      </w:r>
      <w:r w:rsidR="009B6DCC" w:rsidRPr="00DF3A14">
        <w:rPr>
          <w:sz w:val="24"/>
          <w:szCs w:val="24"/>
        </w:rPr>
        <w:t xml:space="preserve">radi objave na mrežnim </w:t>
      </w:r>
      <w:r w:rsidR="00693CBA" w:rsidRPr="00DF3A14">
        <w:rPr>
          <w:sz w:val="24"/>
          <w:szCs w:val="24"/>
        </w:rPr>
        <w:t xml:space="preserve">stranicama </w:t>
      </w:r>
      <w:r w:rsidR="00DF3A14" w:rsidRPr="00DF3A14">
        <w:rPr>
          <w:sz w:val="24"/>
          <w:szCs w:val="24"/>
        </w:rPr>
        <w:t>(čl. 26. Pravilnika o načinu i postupku provedbe prodaje nekretnina i pokretnina u ovršnom postupku)</w:t>
      </w:r>
      <w:r w:rsidR="00791101">
        <w:rPr>
          <w:sz w:val="24"/>
          <w:szCs w:val="24"/>
        </w:rPr>
        <w:t>.</w:t>
      </w:r>
    </w:p>
    <w:sectPr w:rsidSect="00A56333" w:rsidR="00BA591A" w:rsidRPr="002F306D">
      <w:headerReference w:type="even" r:id="rId12"/>
      <w:headerReference w:type="default" r:id="rId13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75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F306D" w:rsidP="002F306D" w:rsidR="00FF0485" w:rsidRPr="00B109D3">
    <w:pPr>
      <w:jc w:val="right"/>
      <w:rPr>
        <w:b/>
        <w:sz w:val="22"/>
        <w:szCs w:val="22"/>
      </w:rPr>
    </w:pPr>
    <w:r w:rsidRPr="002F306D">
      <w:rPr>
        <w:b/>
        <w:sz w:val="22"/>
        <w:szCs w:val="22"/>
      </w:rPr>
      <w:t>Posl. br. 18 St-203/2017-54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0D621FE9"/>
    <w:multiLevelType w:val="hybridMultilevel"/>
    <w:tmpl w:val="59F6BE38"/>
    <w:lvl w:tplc="D5B651C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1190DF3"/>
    <w:multiLevelType w:val="hybridMultilevel"/>
    <w:tmpl w:val="5E6A9818"/>
    <w:lvl w:tplc="FACAA19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6922A8B"/>
    <w:multiLevelType w:val="hybridMultilevel"/>
    <w:tmpl w:val="574ECF90"/>
    <w:lvl w:tplc="363E3C8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0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B36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01EBA"/>
    <w:rsid w:val="00111E73"/>
    <w:rsid w:val="00134DFA"/>
    <w:rsid w:val="00135ABF"/>
    <w:rsid w:val="0013748E"/>
    <w:rsid w:val="00142C4A"/>
    <w:rsid w:val="0014662E"/>
    <w:rsid w:val="00151B09"/>
    <w:rsid w:val="00155867"/>
    <w:rsid w:val="00157F8B"/>
    <w:rsid w:val="00162CB8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4DE7"/>
    <w:rsid w:val="001A5CE1"/>
    <w:rsid w:val="001B355D"/>
    <w:rsid w:val="001B707F"/>
    <w:rsid w:val="001C1ACE"/>
    <w:rsid w:val="001C2B61"/>
    <w:rsid w:val="001D4661"/>
    <w:rsid w:val="001D4B7D"/>
    <w:rsid w:val="001E7DF6"/>
    <w:rsid w:val="00212B4A"/>
    <w:rsid w:val="002147A9"/>
    <w:rsid w:val="00217C60"/>
    <w:rsid w:val="00223A24"/>
    <w:rsid w:val="00226880"/>
    <w:rsid w:val="002457CE"/>
    <w:rsid w:val="00255F16"/>
    <w:rsid w:val="002608B9"/>
    <w:rsid w:val="002734D7"/>
    <w:rsid w:val="0027398A"/>
    <w:rsid w:val="0027443E"/>
    <w:rsid w:val="002745B0"/>
    <w:rsid w:val="00277007"/>
    <w:rsid w:val="00283EC4"/>
    <w:rsid w:val="002878A1"/>
    <w:rsid w:val="00287E37"/>
    <w:rsid w:val="002939B2"/>
    <w:rsid w:val="002A130B"/>
    <w:rsid w:val="002A2D49"/>
    <w:rsid w:val="002B2210"/>
    <w:rsid w:val="002C0D1E"/>
    <w:rsid w:val="002C62C6"/>
    <w:rsid w:val="002D35BE"/>
    <w:rsid w:val="002D3833"/>
    <w:rsid w:val="002E21FF"/>
    <w:rsid w:val="002F1A15"/>
    <w:rsid w:val="002F306D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44B0"/>
    <w:rsid w:val="003B6714"/>
    <w:rsid w:val="003B674A"/>
    <w:rsid w:val="003C4C98"/>
    <w:rsid w:val="003C4F20"/>
    <w:rsid w:val="003C6FAD"/>
    <w:rsid w:val="003D11B0"/>
    <w:rsid w:val="003D4853"/>
    <w:rsid w:val="003D79D1"/>
    <w:rsid w:val="003D7AAA"/>
    <w:rsid w:val="003E6558"/>
    <w:rsid w:val="0040120B"/>
    <w:rsid w:val="004146A9"/>
    <w:rsid w:val="004174CB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4449"/>
    <w:rsid w:val="00494099"/>
    <w:rsid w:val="00496F0E"/>
    <w:rsid w:val="004A28C4"/>
    <w:rsid w:val="004A44CF"/>
    <w:rsid w:val="004B0720"/>
    <w:rsid w:val="004B19B9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4E7294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25C"/>
    <w:rsid w:val="00574E6D"/>
    <w:rsid w:val="00577D88"/>
    <w:rsid w:val="00580786"/>
    <w:rsid w:val="00586912"/>
    <w:rsid w:val="00590EBF"/>
    <w:rsid w:val="0059249C"/>
    <w:rsid w:val="00594FEB"/>
    <w:rsid w:val="0059573A"/>
    <w:rsid w:val="005A0787"/>
    <w:rsid w:val="005B6414"/>
    <w:rsid w:val="005C3F53"/>
    <w:rsid w:val="005D0F69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B4B97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101"/>
    <w:rsid w:val="00791383"/>
    <w:rsid w:val="007A402B"/>
    <w:rsid w:val="007B0E34"/>
    <w:rsid w:val="007B56B7"/>
    <w:rsid w:val="007B5FEF"/>
    <w:rsid w:val="007C4705"/>
    <w:rsid w:val="007C62C8"/>
    <w:rsid w:val="007D2707"/>
    <w:rsid w:val="007D5766"/>
    <w:rsid w:val="007D640F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42204"/>
    <w:rsid w:val="008438BA"/>
    <w:rsid w:val="0085661E"/>
    <w:rsid w:val="00867F0A"/>
    <w:rsid w:val="008735FD"/>
    <w:rsid w:val="0087591A"/>
    <w:rsid w:val="00876F1D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67528"/>
    <w:rsid w:val="0097368B"/>
    <w:rsid w:val="00980AA3"/>
    <w:rsid w:val="00994B61"/>
    <w:rsid w:val="009A329A"/>
    <w:rsid w:val="009B6DCC"/>
    <w:rsid w:val="009C6833"/>
    <w:rsid w:val="009D180B"/>
    <w:rsid w:val="009D403B"/>
    <w:rsid w:val="009D4A54"/>
    <w:rsid w:val="009D7D10"/>
    <w:rsid w:val="009E6353"/>
    <w:rsid w:val="009E7517"/>
    <w:rsid w:val="009F2E95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06BD"/>
    <w:rsid w:val="00B3729B"/>
    <w:rsid w:val="00B44B3B"/>
    <w:rsid w:val="00B51729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591A"/>
    <w:rsid w:val="00BA666B"/>
    <w:rsid w:val="00BB1363"/>
    <w:rsid w:val="00BC00E9"/>
    <w:rsid w:val="00BC5226"/>
    <w:rsid w:val="00BC7344"/>
    <w:rsid w:val="00BD6DFB"/>
    <w:rsid w:val="00BD7DB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74E96"/>
    <w:rsid w:val="00C8216D"/>
    <w:rsid w:val="00C83DFC"/>
    <w:rsid w:val="00C85BE9"/>
    <w:rsid w:val="00C87E7F"/>
    <w:rsid w:val="00C922A1"/>
    <w:rsid w:val="00C9671F"/>
    <w:rsid w:val="00CA0D60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445B9"/>
    <w:rsid w:val="00D56B28"/>
    <w:rsid w:val="00D82BD0"/>
    <w:rsid w:val="00D95946"/>
    <w:rsid w:val="00DA4E08"/>
    <w:rsid w:val="00DB0E17"/>
    <w:rsid w:val="00DC0444"/>
    <w:rsid w:val="00DC6FD1"/>
    <w:rsid w:val="00DD1E38"/>
    <w:rsid w:val="00DE54CD"/>
    <w:rsid w:val="00DF3A14"/>
    <w:rsid w:val="00DF66A7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3F6B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4B5"/>
    <w:rsid w:val="00F50918"/>
    <w:rsid w:val="00F55308"/>
    <w:rsid w:val="00F564C4"/>
    <w:rsid w:val="00F71628"/>
    <w:rsid w:val="00F800B5"/>
    <w:rsid w:val="00F81096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52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52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52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52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52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52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52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52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892/16</izvorni_sadrzaj>
    <derivirana_varijabla naziv="DomainObject.Predmet.Opis_1">Naknadna dioba St 892/16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SFERA, društvo s ograničenom odgovornošću za ugostiteljstvo i trgovinu u stečaju</izvorni_sadrzaj>
    <derivirana_varijabla naziv="DomainObject.Predmet.StrankaFormated_1">  Stečajna masa iza SFERA, društvo s ograničenom odgovornošću za ugostiteljstvo i trgovinu u stečaju</derivirana_varijabla>
  </DomainObject.Predmet.StrankaFormated>
  <DomainObject.Predmet.StrankaFormatedOIB>
    <izvorni_sadrzaj>  Stečajna masa iza SFERA, društvo s ograničenom odgovornošću za ugostiteljstvo i trgovinu u stečaju, OIB 89018401535</izvorni_sadrzaj>
    <derivirana_varijabla naziv="DomainObject.Predmet.StrankaFormatedOIB_1">  Stečajna masa iza SFERA, društvo s ograničenom odgovornošću za ugostiteljstvo i trgovinu u stečaju, OIB 89018401535</derivirana_varijabla>
  </DomainObject.Predmet.StrankaFormatedOIB>
  <DomainObject.Predmet.StrankaFormatedWithAdress>
    <izvorni_sadrzaj> Stečajna masa iza SFERA, društvo s ograničenom odgovornošću za ugostiteljstvo i trgovinu u stečaju, Ruđera Boškovića 7/125, 21000 Split</izvorni_sadrzaj>
    <derivirana_varijabla naziv="DomainObject.Predmet.StrankaFormatedWithAdress_1"> Stečajna masa iza SFERA, društvo s ograničenom odgovornošću za ugostiteljstvo i trgovinu u stečaju, Ruđera Boškovića 7/125, 21000 Split</derivirana_varijabla>
  </DomainObject.Predmet.StrankaFormatedWithAdress>
  <DomainObject.Predmet.StrankaFormatedWithAdressOIB>
    <izvorni_sadrzaj> Stečajna masa iza SFERA, društvo s ograničenom odgovornošću za ugostiteljstvo i trgovinu u stečaju, OIB 89018401535, Ruđera Boškovića 7/125, 21000 Split</izvorni_sadrzaj>
    <derivirana_varijabla naziv="DomainObject.Predmet.StrankaFormatedWithAdressOIB_1"> Stečajna masa iza SFERA, društvo s ograničenom odgovornošću za ugostiteljstvo i trgovinu u stečaju, OIB 89018401535, Ruđera Boškovića 7/125, 21000 Split</derivirana_varijabla>
  </DomainObject.Predmet.StrankaFormatedWithAdressOIB>
  <DomainObject.Predmet.StrankaWithAdress>
    <izvorni_sadrzaj>Stečajna masa iza SFERA, društvo s ograničenom odgovornošću za ugostiteljstvo i trgovinu u stečaju Ruđera Boškovića 7/125,21000 Split</izvorni_sadrzaj>
    <derivirana_varijabla naziv="DomainObject.Predmet.StrankaWithAdress_1">Stečajna masa iza SFERA, društvo s ograničenom odgovornošću za ugostiteljstvo i trgovinu u stečaju Ruđera Boškovića 7/125,21000 Split</derivirana_varijabla>
  </DomainObject.Predmet.StrankaWithAdress>
  <DomainObject.Predmet.StrankaWithAdressOIB>
    <izvorni_sadrzaj>Stečajna masa iza SFERA, društvo s ograničenom odgovornošću za ugostiteljstvo i trgovinu u stečaju, OIB 89018401535, Ruđera Boškovića 7/125,21000 Split</izvorni_sadrzaj>
    <derivirana_varijabla naziv="DomainObject.Predmet.StrankaWithAdressOIB_1">Stečajna masa iza SFERA, društvo s ograničenom odgovornošću za ugostiteljstvo i trgovinu u stečaju, OIB 89018401535, Ruđera Boškovića 7/125,21000 Split</derivirana_varijabla>
  </DomainObject.Predmet.StrankaWithAdressOIB>
  <DomainObject.Predmet.StrankaNazivFormated>
    <izvorni_sadrzaj>Stečajna masa iza SFERA, društvo s ograničenom odgovornošću za ugostiteljstvo i trgovinu u stečaju</izvorni_sadrzaj>
    <derivirana_varijabla naziv="DomainObject.Predmet.StrankaNazivFormated_1">Stečajna masa iza SFERA, društvo s ograničenom odgovornošću za ugostiteljstvo i trgovinu u stečaju</derivirana_varijabla>
  </DomainObject.Predmet.StrankaNazivFormated>
  <DomainObject.Predmet.StrankaNazivFormatedOIB>
    <izvorni_sadrzaj>Stečajna masa iza SFERA, društvo s ograničenom odgovornošću za ugostiteljstvo i trgovinu u stečaju, OIB 89018401535</izvorni_sadrzaj>
    <derivirana_varijabla naziv="DomainObject.Predmet.StrankaNazivFormatedOIB_1">Stečajna masa iza SFERA, društvo s ograničenom odgovornošću za ugostiteljstvo i trgovinu u stečaju, OIB 89018401535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Stečajna masa iza SFERA, društvo s ograničenom odgovornošću za ugostiteljstvo i trgovinu u stečaju</item>
    </izvorni_sadrzaj>
    <derivirana_varijabla naziv="DomainObject.Predmet.StrankaListFormated_1">
      <item>Stečajna masa iza SFERA, društvo s ograničenom odgovornošću za ugostiteljstvo i trgovinu u stečaju</item>
    </derivirana_varijabla>
  </DomainObject.Predmet.StrankaListFormated>
  <DomainObject.Predmet.StrankaListFormatedOIB>
    <izvorni_sadrzaj>
      <item>Stečajna masa iza SFERA, društvo s ograničenom odgovornošću za ugostiteljstvo i trgovinu u stečaju, OIB 89018401535</item>
    </izvorni_sadrzaj>
    <derivirana_varijabla naziv="DomainObject.Predmet.StrankaListFormatedOIB_1">
      <item>Stečajna masa iza SFERA, društvo s ograničenom odgovornošću za ugostiteljstvo i trgovinu u stečaju, OIB 89018401535</item>
    </derivirana_varijabla>
  </DomainObject.Predmet.StrankaListFormatedOIB>
  <DomainObject.Predmet.StrankaListFormatedWithAdress>
    <izvorni_sadrzaj>
      <item>Stečajna masa iza SFERA, društvo s ograničenom odgovornošću za ugostiteljstvo i trgovinu u stečaju, Ruđera Boškovića 7/125, 21000 Split</item>
    </izvorni_sadrzaj>
    <derivirana_varijabla naziv="DomainObject.Predmet.StrankaListFormatedWithAdress_1">
      <item>Stečajna masa iza SFERA, društvo s ograničenom odgovornošću za ugostiteljstvo i trgovinu u stečaju, Ruđera Boškovića 7/125, 21000 Split</item>
    </derivirana_varijabla>
  </DomainObject.Predmet.StrankaListFormatedWithAdress>
  <DomainObject.Predmet.StrankaListFormatedWithAdressOIB>
    <izvorni_sadrzaj>
      <item>Stečajna masa iza SFERA, društvo s ograničenom odgovornošću za ugostiteljstvo i trgovinu u stečaju, OIB 89018401535, Ruđera Boškovića 7/125, 21000 Split</item>
    </izvorni_sadrzaj>
    <derivirana_varijabla naziv="DomainObject.Predmet.StrankaListFormatedWithAdressOIB_1">
      <item>Stečajna masa iza SFERA, društvo s ograničenom odgovornošću za ugostiteljstvo i trgovinu u stečaju, OIB 89018401535, Ruđera Boškovića 7/125, 21000 Split</item>
    </derivirana_varijabla>
  </DomainObject.Predmet.StrankaListFormatedWithAdressOIB>
  <DomainObject.Predmet.StrankaListNazivFormated>
    <izvorni_sadrzaj>
      <item>Stečajna masa iza SFERA, društvo s ograničenom odgovornošću za ugostiteljstvo i trgovinu u stečaju</item>
    </izvorni_sadrzaj>
    <derivirana_varijabla naziv="DomainObject.Predmet.StrankaListNazivFormated_1">
      <item>Stečajna masa iza SFERA, društvo s ograničenom odgovornošću za ugostiteljstvo i trgovinu u stečaju</item>
    </derivirana_varijabla>
  </DomainObject.Predmet.StrankaListNazivFormated>
  <DomainObject.Predmet.StrankaListNazivFormatedOIB>
    <izvorni_sadrzaj>
      <item>Stečajna masa iza SFERA, društvo s ograničenom odgovornošću za ugostiteljstvo i trgovinu u stečaju, OIB 89018401535</item>
    </izvorni_sadrzaj>
    <derivirana_varijabla naziv="DomainObject.Predmet.StrankaListNazivFormatedOIB_1">
      <item>Stečajna masa iza SFERA, društvo s ograničenom odgovornošću za ugostiteljstvo i trgovinu u stečaju, OIB 89018401535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Gabelica, stečajni upravitelj</item>
    </izvorni_sadrzaj>
    <derivirana_varijabla naziv="DomainObject.Predmet.OstaliListFormated_1">
      <item>Ante Gabelica, stečajni upravitelj</item>
    </derivirana_varijabla>
  </DomainObject.Predmet.OstaliListFormated>
  <DomainObject.Predmet.OstaliListFormatedOIB>
    <izvorni_sadrzaj>
      <item>Ante Gabelica, stečajni upravitelj, OIB 68765596631</item>
    </izvorni_sadrzaj>
    <derivirana_varijabla naziv="DomainObject.Predmet.OstaliListFormatedOIB_1">
      <item>Ante Gabelica, stečajni upravitelj, OIB 68765596631</item>
    </derivirana_varijabla>
  </DomainObject.Predmet.OstaliListFormatedOIB>
  <DomainObject.Predmet.OstaliListFormatedWithAdress>
    <izvorni_sadrzaj>
      <item>Ante Gabelica, stečajni upravitelj, Oca Gabrića 28, 21000 Split</item>
    </izvorni_sadrzaj>
    <derivirana_varijabla naziv="DomainObject.Predmet.OstaliListFormatedWithAdress_1">
      <item>Ante Gabelica, stečajni upravitelj, Oca Gabrića 28, 21000 Split</item>
    </derivirana_varijabla>
  </DomainObject.Predmet.OstaliListFormatedWithAdress>
  <DomainObject.Predmet.OstaliListFormatedWithAdressOIB>
    <izvorni_sadrzaj>
      <item>Ante Gabelica, stečajni upravitelj, OIB 68765596631, Oca Gabrića 28, 21000 Split</item>
    </izvorni_sadrzaj>
    <derivirana_varijabla naziv="DomainObject.Predmet.OstaliListFormatedWithAdressOIB_1">
      <item>Ante Gabelica, stečajni upravitelj, OIB 68765596631, Oca Gabrića 28, 21000 Split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SFERA, društvo s ograničenom odgovornošću za ugostiteljstvo i trgovinu u stečaju</izvorni_sadrzaj>
    <derivirana_varijabla naziv="DomainObject.Predmet.StrankaIDrugi_1">Stečajna masa iza SFERA, društvo s ograničenom odgovornošću za ugostiteljstvo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SFERA, društvo s ograničenom odgovornošću za ugostiteljstvo i trgovinu u stečaju, OIB 89018401535, Ruđera Boškovića 7/125, 21000 Split</izvorni_sadrzaj>
    <derivirana_varijabla naziv="DomainObject.Predmet.StrankaIDrugiAdressOIB_1">Stečajna masa iza SFERA, društvo s ograničenom odgovornošću za ugostiteljstvo i trgovinu u stečaju, OIB 89018401535, Ruđera Boškovića 7/125,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Gabelica, stečajni upravitelj</item>
      <item>Stečajna masa iza SFERA, društvo s ograničenom odgovornošću za ugostiteljstvo i trgovinu u stečaju</item>
    </izvorni_sadrzaj>
    <derivirana_varijabla naziv="DomainObject.Predmet.SudioniciListNaziv_1">
      <item>Ante Gabelica, stečajni upravitelj</item>
      <item>Stečajna masa iza SFERA, društvo s ograničenom odgovornošću za ugostiteljstvo i trgovinu u stečaju</item>
    </derivirana_varijabla>
  </DomainObject.Predmet.SudioniciListNaziv>
  <DomainObject.Predmet.SudioniciListAdressOIB>
    <izvorni_sadrzaj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izvorni_sadrzaj>
    <derivirana_varijabla naziv="DomainObject.Predmet.SudioniciListAdressOIB_1"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89018401535</item>
    </izvorni_sadrzaj>
    <derivirana_varijabla naziv="DomainObject.Predmet.SudioniciListNazivOIB_1">
      <item>, OIB 68765596631</item>
      <item>, OIB 89018401535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59560-F29D-4DED-8B77-6AB10EE38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1335</properties:Words>
  <properties:Characters>7190</properties:Characters>
  <properties:Lines>162</properties:Lines>
  <properties:Paragraphs>50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2018-06-15T07:32:00Z</dcterms:created>
  <dc:creator>Ante Kačić</dc:creator>
  <cp:lastModifiedBy>Katarina Franković</cp:lastModifiedBy>
  <cp:lastPrinted>2018-06-15T07:32:00Z</cp:lastPrinted>
  <dcterms:modified xmlns:xsi="http://www.w3.org/2001/XMLSchema-instance" xsi:type="dcterms:W3CDTF">2018-06-15T07:33:00Z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dosuda (rješene o dosudi - kupac  203 - 17.docx)</vt:lpwstr>
  </prop:property>
  <prop:property name="CC_coloring" pid="5" fmtid="{D5CDD505-2E9C-101B-9397-08002B2CF9AE}">
    <vt:bool>false</vt:bool>
  </prop:property>
</prop:Properties>
</file>