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a209" w14:paraId="2dba20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E6052">
        <w:rPr>
          <w:rFonts w:hAnsi="Times New Roman" w:ascii="Times New Roman"/>
          <w:szCs w:val="24"/>
          <w:lang w:val="hr-HR"/>
        </w:rPr>
        <w:t>1318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F06E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</w:t>
      </w:r>
      <w:r w:rsidR="00DA2CDC" w:rsidRPr="00AF06E5">
        <w:rPr>
          <w:rFonts w:hAnsi="Times New Roman" w:ascii="Times New Roman"/>
          <w:lang w:val="pt-BR"/>
        </w:rPr>
        <w:t xml:space="preserve">stečajnog postupka nad dužnikom </w:t>
      </w:r>
      <w:r w:rsidR="00CE6052" w:rsidRPr="00CE6052">
        <w:rPr>
          <w:rFonts w:hAnsi="Times New Roman" w:ascii="Times New Roman"/>
          <w:lang w:val="pt-BR"/>
        </w:rPr>
        <w:t>AGROTEKA VLADO j.d.o.o., Martinska Ves</w:t>
      </w:r>
      <w:r w:rsidR="00FC6DA2">
        <w:rPr>
          <w:rFonts w:hAnsi="Times New Roman" w:ascii="Times New Roman"/>
          <w:lang w:val="pt-BR"/>
        </w:rPr>
        <w:t xml:space="preserve"> (Grad Vrbovec)</w:t>
      </w:r>
      <w:r w:rsidR="00CE6052" w:rsidRPr="00CE6052">
        <w:rPr>
          <w:rFonts w:hAnsi="Times New Roman" w:ascii="Times New Roman"/>
          <w:lang w:val="pt-BR"/>
        </w:rPr>
        <w:t>, Radnička 37 A, OIB: 13779001104</w:t>
      </w:r>
      <w:r w:rsidR="00D4254F" w:rsidRPr="00AF06E5">
        <w:rPr>
          <w:rFonts w:hAnsi="Times New Roman" w:ascii="Times New Roman"/>
          <w:lang w:val="hr-HR"/>
        </w:rPr>
        <w:t>,</w:t>
      </w:r>
      <w:r w:rsidR="00464CAD" w:rsidRPr="00AF06E5">
        <w:rPr>
          <w:rFonts w:hAnsi="Times New Roman" w:ascii="Times New Roman"/>
          <w:szCs w:val="24"/>
          <w:lang w:val="hr-HR"/>
        </w:rPr>
        <w:t xml:space="preserve"> </w:t>
      </w:r>
      <w:r w:rsidR="00210F01">
        <w:rPr>
          <w:rFonts w:hAnsi="Times New Roman" w:ascii="Times New Roman"/>
          <w:szCs w:val="24"/>
          <w:lang w:val="hr-HR"/>
        </w:rPr>
        <w:t>23. listopada</w:t>
      </w:r>
      <w:r w:rsidR="00BD6FD5" w:rsidRPr="00AF06E5">
        <w:rPr>
          <w:rFonts w:hAnsi="Times New Roman" w:ascii="Times New Roman"/>
          <w:szCs w:val="24"/>
          <w:lang w:val="hr-HR"/>
        </w:rPr>
        <w:t xml:space="preserve"> </w:t>
      </w:r>
      <w:r w:rsidR="00464CAD" w:rsidRPr="00AF06E5">
        <w:rPr>
          <w:rFonts w:hAnsi="Times New Roman" w:ascii="Times New Roman"/>
          <w:szCs w:val="24"/>
          <w:lang w:val="hr-HR"/>
        </w:rPr>
        <w:t>201</w:t>
      </w:r>
      <w:r w:rsidR="003D3C0B" w:rsidRPr="00AF06E5">
        <w:rPr>
          <w:rFonts w:hAnsi="Times New Roman" w:ascii="Times New Roman"/>
          <w:szCs w:val="24"/>
          <w:lang w:val="hr-HR"/>
        </w:rPr>
        <w:t>8</w:t>
      </w:r>
      <w:r w:rsidR="00464CAD" w:rsidRPr="00AF06E5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E6052" w:rsidRPr="00CE6052">
        <w:rPr>
          <w:rFonts w:hAnsi="Times New Roman" w:ascii="Times New Roman"/>
          <w:lang w:val="pt-BR"/>
        </w:rPr>
        <w:t xml:space="preserve">AGROTEKA VLADO j.d.o.o., </w:t>
      </w:r>
      <w:r w:rsidR="00E23979" w:rsidRPr="00CE6052">
        <w:rPr>
          <w:rFonts w:hAnsi="Times New Roman" w:ascii="Times New Roman"/>
          <w:lang w:val="pt-BR"/>
        </w:rPr>
        <w:t>Martinska Ves</w:t>
      </w:r>
      <w:r w:rsidR="00E23979">
        <w:rPr>
          <w:rFonts w:hAnsi="Times New Roman" w:ascii="Times New Roman"/>
          <w:lang w:val="pt-BR"/>
        </w:rPr>
        <w:t xml:space="preserve"> (Grad Vrbovec)</w:t>
      </w:r>
      <w:r w:rsidR="00CE6052" w:rsidRPr="00CE6052">
        <w:rPr>
          <w:rFonts w:hAnsi="Times New Roman" w:ascii="Times New Roman"/>
          <w:lang w:val="pt-BR"/>
        </w:rPr>
        <w:t>, Radnička 37 A, OIB: 13779001104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804C1">
        <w:rPr>
          <w:rFonts w:hAnsi="Times New Roman" w:ascii="Times New Roman"/>
          <w:szCs w:val="24"/>
          <w:lang w:val="hr-HR"/>
        </w:rPr>
        <w:t>23. listopada</w:t>
      </w:r>
      <w:r w:rsidR="00A804C1" w:rsidRPr="00AF06E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6E7605">
        <w:rPr>
          <w:rFonts w:hAnsi="Times New Roman" w:ascii="Times New Roman"/>
          <w:szCs w:val="24"/>
          <w:lang w:val="hr-HR"/>
        </w:rPr>
        <w:t>10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443B87">
        <w:rPr>
          <w:rFonts w:hAnsi="Times New Roman" w:ascii="Times New Roman"/>
          <w:szCs w:val="24"/>
          <w:lang w:val="hr-HR"/>
        </w:rPr>
        <w:t xml:space="preserve">30 </w:t>
      </w:r>
      <w:r w:rsidR="008C3BC6" w:rsidRPr="00732FFF">
        <w:rPr>
          <w:rFonts w:hAnsi="Times New Roman" w:ascii="Times New Roman"/>
          <w:szCs w:val="24"/>
          <w:lang w:val="hr-HR"/>
        </w:rPr>
        <w:t>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515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87D46">
        <w:rPr>
          <w:rFonts w:hAnsi="Times New Roman" w:ascii="Times New Roman"/>
          <w:szCs w:val="24"/>
        </w:rPr>
        <w:t xml:space="preserve">Zdravko Frleta, </w:t>
      </w:r>
      <w:r w:rsidR="0071413F">
        <w:rPr>
          <w:rFonts w:hAnsi="Times New Roman" w:ascii="Times New Roman"/>
          <w:szCs w:val="24"/>
        </w:rPr>
        <w:t xml:space="preserve">Brune Bušića 40, Novi Zagreb – Zapad, OIB: </w:t>
      </w:r>
      <w:r w:rsidR="0004685D">
        <w:rPr>
          <w:rFonts w:hAnsi="Times New Roman" w:ascii="Times New Roman"/>
          <w:szCs w:val="24"/>
        </w:rPr>
        <w:t>16983053469</w:t>
      </w:r>
      <w:r w:rsidR="00155FE9" w:rsidRPr="00F5155D">
        <w:rPr>
          <w:rFonts w:hAnsi="Times New Roman" w:ascii="Times New Roman"/>
          <w:szCs w:val="24"/>
        </w:rPr>
        <w:t>.</w:t>
      </w:r>
    </w:p>
    <w:p w:rsidRDefault="00EE69E5" w:rsidP="00EE69E5" w:rsidR="00EE69E5" w:rsidRPr="00F515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E6052" w:rsidRPr="00CE6052">
        <w:rPr>
          <w:rFonts w:hAnsi="Times New Roman" w:ascii="Times New Roman"/>
          <w:lang w:val="pt-BR"/>
        </w:rPr>
        <w:t xml:space="preserve">AGROTEKA VLADO j.d.o.o., </w:t>
      </w:r>
      <w:r w:rsidR="00E23979" w:rsidRPr="00CE6052">
        <w:rPr>
          <w:rFonts w:hAnsi="Times New Roman" w:ascii="Times New Roman"/>
          <w:lang w:val="pt-BR"/>
        </w:rPr>
        <w:t>Martinska Ves</w:t>
      </w:r>
      <w:r w:rsidR="00E23979">
        <w:rPr>
          <w:rFonts w:hAnsi="Times New Roman" w:ascii="Times New Roman"/>
          <w:lang w:val="pt-BR"/>
        </w:rPr>
        <w:t xml:space="preserve"> (Grad Vrbovec)</w:t>
      </w:r>
      <w:r w:rsidR="00CE6052" w:rsidRPr="00CE6052">
        <w:rPr>
          <w:rFonts w:hAnsi="Times New Roman" w:ascii="Times New Roman"/>
          <w:lang w:val="pt-BR"/>
        </w:rPr>
        <w:t>, Radnička 37 A, OIB: 13779001104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CE6052" w:rsidP="00CE6052" w:rsidR="00CE6052" w:rsidRPr="00CE60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E6052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AGROTEKA VLADO j.d.o.o., </w:t>
      </w:r>
      <w:r w:rsidR="00C727FE" w:rsidRPr="00CE6052">
        <w:rPr>
          <w:rFonts w:hAnsi="Times New Roman" w:ascii="Times New Roman"/>
          <w:lang w:val="pt-BR"/>
        </w:rPr>
        <w:t>Martinska Ves</w:t>
      </w:r>
      <w:r w:rsidR="00C727FE">
        <w:rPr>
          <w:rFonts w:hAnsi="Times New Roman" w:ascii="Times New Roman"/>
          <w:lang w:val="pt-BR"/>
        </w:rPr>
        <w:t xml:space="preserve"> (Grad Vrbovec)</w:t>
      </w:r>
      <w:r w:rsidRPr="00CE6052">
        <w:rPr>
          <w:rFonts w:hAnsi="Times New Roman" w:ascii="Times New Roman"/>
          <w:szCs w:val="24"/>
          <w:lang w:val="hr-HR"/>
        </w:rPr>
        <w:t>, Radnička 37 A, OIB: 13779001104 (dalje: dužnik), na temelju odredbe članka 110. stavka 1. Stečajnog zakona („Narodne novine“ broj 71/15. i 104/17., dalje: SZ). U prijedlogu za otvaranje stečajnog postupka se u bitnome navodi kako je 16. svibnja 2018. dužnik u Očevidniku redoslijeda osnova za plaćanje ima evidentirane neizvršene osnove za plaćanje u neprekinutom razdoblju od 120 dana, u ukupnom iznosu od 13.343,75 kn, te je imao 1 zaposlenog.</w:t>
      </w:r>
    </w:p>
    <w:p w:rsidRDefault="00CE6052" w:rsidP="00CE6052" w:rsidR="00CE60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E6052">
        <w:rPr>
          <w:rFonts w:hAnsi="Times New Roman" w:ascii="Times New Roman"/>
          <w:szCs w:val="24"/>
          <w:lang w:val="hr-HR"/>
        </w:rPr>
        <w:t xml:space="preserve">Rješenjem suda od 7. lipnja 2018., koje je istoga dana objavljeno na mrežnoj stranici e-oglasna ploča ovoga suda, pokrenut je prethodni postupak nad dužnikom u skladu s </w:t>
      </w:r>
      <w:r w:rsidRPr="00CE6052">
        <w:rPr>
          <w:rFonts w:hAnsi="Times New Roman" w:ascii="Times New Roman"/>
          <w:szCs w:val="24"/>
          <w:lang w:val="hr-HR"/>
        </w:rPr>
        <w:lastRenderedPageBreak/>
        <w:t xml:space="preserve">odredbom članka 115. stavka 1. SZ-a, dok je 5. rujna 2018. održano ročište radi očitovanja o prijedlogu za otvaranje stečajnoga postupka, na koje nije pristupio uredno pozvani dužnik, niti osoba ovlaštena za zastupanje dužnika. </w:t>
      </w:r>
    </w:p>
    <w:p w:rsidRDefault="000D18BE" w:rsidP="00CE6052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02C45" w:rsidP="00A02C45" w:rsidR="00A02C45" w:rsidRPr="00A02C45">
      <w:pPr>
        <w:ind w:firstLine="708"/>
        <w:jc w:val="both"/>
        <w:rPr>
          <w:rFonts w:hAnsi="Times New Roman" w:ascii="Times New Roman"/>
          <w:lang w:val="hr-HR"/>
        </w:rPr>
      </w:pPr>
      <w:r w:rsidRPr="00A02C45">
        <w:rPr>
          <w:rFonts w:hAnsi="Times New Roman" w:ascii="Times New Roman"/>
          <w:lang w:val="hr-HR"/>
        </w:rPr>
        <w:t>Iz podneska Financijske agencije (list 10. spisa), koja vodi Očevidnik redoslijeda osnova za plaćanje, proizlazi kako je 16. svibnja 2018. dužnik u Očevidniku redoslijeda osnova za plaćanje imao evidentirane neizvršene osnove za plaćanje u neprekinutom razdoblju od 120 dana u iznosu od 13.343,75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02C45" w:rsidP="00A02C45" w:rsidR="00A02C45" w:rsidRPr="00A02C45">
      <w:pPr>
        <w:ind w:firstLine="708"/>
        <w:jc w:val="both"/>
        <w:rPr>
          <w:rFonts w:hAnsi="Times New Roman" w:ascii="Times New Roman"/>
          <w:lang w:val="hr-HR"/>
        </w:rPr>
      </w:pPr>
      <w:r w:rsidRPr="00A02C45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4. spisa).</w:t>
      </w:r>
    </w:p>
    <w:p w:rsidRDefault="00A02C45" w:rsidP="00A02C45" w:rsidR="00A02C45" w:rsidRPr="00A02C45">
      <w:pPr>
        <w:ind w:firstLine="708"/>
        <w:jc w:val="both"/>
        <w:rPr>
          <w:rFonts w:hAnsi="Times New Roman" w:ascii="Times New Roman"/>
          <w:lang w:val="hr-HR"/>
        </w:rPr>
      </w:pPr>
      <w:r w:rsidRPr="00A02C45">
        <w:rPr>
          <w:rFonts w:hAnsi="Times New Roman" w:ascii="Times New Roman"/>
          <w:lang w:val="hr-HR"/>
        </w:rPr>
        <w:t>Osim toga, iz podneska Stanice za tehnički pregled vozila od 15. lipnja 2018. (list 11. spisa), koje je sud pribavio na temelju odredbe članka 11. stavka 3. SZ-a, proizlazi kako se dužnik ne nalazi u evidencijama vlasnika vozila.</w:t>
      </w:r>
    </w:p>
    <w:p w:rsidRDefault="00A02C45" w:rsidP="00A02C45" w:rsidR="00987CD2">
      <w:pPr>
        <w:ind w:firstLine="708"/>
        <w:jc w:val="both"/>
        <w:rPr>
          <w:rFonts w:hAnsi="Times New Roman" w:ascii="Times New Roman"/>
          <w:lang w:val="hr-HR"/>
        </w:rPr>
      </w:pPr>
      <w:r w:rsidRPr="00A02C45">
        <w:rPr>
          <w:rFonts w:hAnsi="Times New Roman" w:ascii="Times New Roman"/>
          <w:lang w:val="hr-HR"/>
        </w:rPr>
        <w:t>Konačno, iz dužnikove izjave od 13. srpnja 2018. (list 21. spisa) proizlazi kako dužnik ne posjeduje nikakvu dugotrajnu imovinu.</w:t>
      </w:r>
    </w:p>
    <w:p w:rsidRDefault="000D18BE" w:rsidP="00A02C45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969D2">
        <w:rPr>
          <w:rFonts w:hAnsi="Times New Roman" w:ascii="Times New Roman"/>
          <w:lang w:val="pt-BR"/>
        </w:rPr>
        <w:t>5.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E65F7">
        <w:rPr>
          <w:rFonts w:hAnsi="Times New Roman" w:ascii="Times New Roman"/>
          <w:lang w:val="pt-BR"/>
        </w:rPr>
        <w:t>5</w:t>
      </w:r>
      <w:r w:rsidR="006C617B">
        <w:rPr>
          <w:rFonts w:hAnsi="Times New Roman" w:ascii="Times New Roman"/>
          <w:lang w:val="pt-BR"/>
        </w:rPr>
        <w:t xml:space="preserve">. </w:t>
      </w:r>
      <w:r w:rsidR="006E65F7">
        <w:rPr>
          <w:rFonts w:hAnsi="Times New Roman" w:ascii="Times New Roman"/>
          <w:lang w:val="pt-BR"/>
        </w:rPr>
        <w:t>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1D282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3E33">
        <w:rPr>
          <w:rFonts w:hAnsi="Times New Roman" w:ascii="Times New Roman"/>
          <w:szCs w:val="24"/>
          <w:lang w:val="hr-HR"/>
        </w:rPr>
        <w:t>23. 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9700C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D73E33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D73E33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987CD2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</w:t>
      </w:r>
      <w:r w:rsidR="00CD38AE">
        <w:rPr>
          <w:rFonts w:hAnsi="Times New Roman" w:ascii="Times New Roman"/>
          <w:szCs w:val="24"/>
          <w:lang w:val="hr-HR"/>
        </w:rPr>
        <w:t>-a</w:t>
      </w:r>
      <w:r w:rsidR="00B211E6">
        <w:rPr>
          <w:rFonts w:hAnsi="Times New Roman" w:ascii="Times New Roman"/>
          <w:szCs w:val="24"/>
          <w:lang w:val="hr-HR"/>
        </w:rPr>
        <w:t>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00CB" w:rsidR="009700C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700CB" w:rsidP="009700CB" w:rsidR="009700C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9700CB" w:rsidP="009700C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700CB" w:rsidRPr="009700C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E6052">
          <w:rPr>
            <w:rFonts w:hAnsi="Times New Roman" w:ascii="Times New Roman"/>
          </w:rPr>
          <w:t>1318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4685D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1D65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FE9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2829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10F01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3430F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3B87"/>
    <w:rsid w:val="004567D4"/>
    <w:rsid w:val="00464CAD"/>
    <w:rsid w:val="00465511"/>
    <w:rsid w:val="00480E62"/>
    <w:rsid w:val="00490466"/>
    <w:rsid w:val="00490F29"/>
    <w:rsid w:val="00495E1E"/>
    <w:rsid w:val="004B0D46"/>
    <w:rsid w:val="004B6C33"/>
    <w:rsid w:val="004B7D8E"/>
    <w:rsid w:val="004C0DF2"/>
    <w:rsid w:val="004C47F4"/>
    <w:rsid w:val="004C4AD3"/>
    <w:rsid w:val="004D3E46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C7A08"/>
    <w:rsid w:val="005F79FE"/>
    <w:rsid w:val="00614A16"/>
    <w:rsid w:val="006356C5"/>
    <w:rsid w:val="00655203"/>
    <w:rsid w:val="00665095"/>
    <w:rsid w:val="00672450"/>
    <w:rsid w:val="00687D46"/>
    <w:rsid w:val="006B13DB"/>
    <w:rsid w:val="006B2AAA"/>
    <w:rsid w:val="006C1E76"/>
    <w:rsid w:val="006C617B"/>
    <w:rsid w:val="006D1D1A"/>
    <w:rsid w:val="006E4B7B"/>
    <w:rsid w:val="006E65F7"/>
    <w:rsid w:val="006E7605"/>
    <w:rsid w:val="006F2512"/>
    <w:rsid w:val="006F4D9C"/>
    <w:rsid w:val="0070323E"/>
    <w:rsid w:val="007037F9"/>
    <w:rsid w:val="00707BE1"/>
    <w:rsid w:val="007120A3"/>
    <w:rsid w:val="00713853"/>
    <w:rsid w:val="0071413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90334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525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C71DD"/>
    <w:rsid w:val="008D1B43"/>
    <w:rsid w:val="008D5425"/>
    <w:rsid w:val="008F4C87"/>
    <w:rsid w:val="008F5AA7"/>
    <w:rsid w:val="008F6BD1"/>
    <w:rsid w:val="009302EB"/>
    <w:rsid w:val="00930780"/>
    <w:rsid w:val="00935487"/>
    <w:rsid w:val="0093652B"/>
    <w:rsid w:val="00943F0B"/>
    <w:rsid w:val="00952712"/>
    <w:rsid w:val="00955E9E"/>
    <w:rsid w:val="009700CB"/>
    <w:rsid w:val="00974C2D"/>
    <w:rsid w:val="00974E50"/>
    <w:rsid w:val="0097566B"/>
    <w:rsid w:val="00987982"/>
    <w:rsid w:val="00987CD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2C45"/>
    <w:rsid w:val="00A0636A"/>
    <w:rsid w:val="00A063B5"/>
    <w:rsid w:val="00A15412"/>
    <w:rsid w:val="00A15620"/>
    <w:rsid w:val="00A21251"/>
    <w:rsid w:val="00A30172"/>
    <w:rsid w:val="00A3532D"/>
    <w:rsid w:val="00A37465"/>
    <w:rsid w:val="00A44B37"/>
    <w:rsid w:val="00A6140A"/>
    <w:rsid w:val="00A61FDD"/>
    <w:rsid w:val="00A7532D"/>
    <w:rsid w:val="00A77A6F"/>
    <w:rsid w:val="00A804C1"/>
    <w:rsid w:val="00A86491"/>
    <w:rsid w:val="00A92B4F"/>
    <w:rsid w:val="00A95334"/>
    <w:rsid w:val="00A97DF9"/>
    <w:rsid w:val="00AA1645"/>
    <w:rsid w:val="00AA2516"/>
    <w:rsid w:val="00AA64D7"/>
    <w:rsid w:val="00AB30A2"/>
    <w:rsid w:val="00AB687F"/>
    <w:rsid w:val="00AB7883"/>
    <w:rsid w:val="00AC74C9"/>
    <w:rsid w:val="00AD60F5"/>
    <w:rsid w:val="00AE2B9E"/>
    <w:rsid w:val="00AF06E5"/>
    <w:rsid w:val="00AF40B4"/>
    <w:rsid w:val="00B03169"/>
    <w:rsid w:val="00B07B03"/>
    <w:rsid w:val="00B13DE9"/>
    <w:rsid w:val="00B211E6"/>
    <w:rsid w:val="00B2463B"/>
    <w:rsid w:val="00B24B8C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27FE"/>
    <w:rsid w:val="00C735DF"/>
    <w:rsid w:val="00C826FA"/>
    <w:rsid w:val="00C841FF"/>
    <w:rsid w:val="00CA2376"/>
    <w:rsid w:val="00CA52A3"/>
    <w:rsid w:val="00CA71B0"/>
    <w:rsid w:val="00CB3343"/>
    <w:rsid w:val="00CC59DB"/>
    <w:rsid w:val="00CC755C"/>
    <w:rsid w:val="00CD1153"/>
    <w:rsid w:val="00CD2670"/>
    <w:rsid w:val="00CD38AE"/>
    <w:rsid w:val="00CD691F"/>
    <w:rsid w:val="00CD704E"/>
    <w:rsid w:val="00CE6052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E33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979"/>
    <w:rsid w:val="00E37677"/>
    <w:rsid w:val="00E43D20"/>
    <w:rsid w:val="00E51ACC"/>
    <w:rsid w:val="00E55BDB"/>
    <w:rsid w:val="00E578A4"/>
    <w:rsid w:val="00E8598F"/>
    <w:rsid w:val="00E96D56"/>
    <w:rsid w:val="00EA23EA"/>
    <w:rsid w:val="00EA51E9"/>
    <w:rsid w:val="00EA73FE"/>
    <w:rsid w:val="00EB1310"/>
    <w:rsid w:val="00EB57CC"/>
    <w:rsid w:val="00EC2E75"/>
    <w:rsid w:val="00EE5750"/>
    <w:rsid w:val="00EE63CB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2B9"/>
    <w:rsid w:val="00F36C0F"/>
    <w:rsid w:val="00F5155D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4D61"/>
    <w:rsid w:val="00F95B23"/>
    <w:rsid w:val="00F969D2"/>
    <w:rsid w:val="00F96A2B"/>
    <w:rsid w:val="00F97FC5"/>
    <w:rsid w:val="00FC6DA2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St-1318/2018-15</izvorni_sadrzaj>
    <derivirana_varijabla naziv="DomainObject.Oznaka_1">St-1318/2018-15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St-1318/2018</izvorni_sadrzaj>
    <derivirana_varijabla naziv="DomainObject.Predmet.OznakaBroj_1">St-1318/2018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AGROTEKA VLADOj.d.o.o.</izvorni_sadrzaj>
    <derivirana_varijabla naziv="DomainObject.Predmet.ProtustrankaFormated_1">  AGROTEKA VLADOj.d.o.o.</derivirana_varijabla>
  </DomainObject.Predmet.ProtustrankaFormated>
  <DomainObject.Predmet.ProtustrankaFormatedOIB>
    <izvorni_sadrzaj>  AGROTEKA VLADOj.d.o.o., OIB 13779001104</izvorni_sadrzaj>
    <derivirana_varijabla naziv="DomainObject.Predmet.ProtustrankaFormatedOIB_1">  AGROTEKA VLADOj.d.o.o., OIB 13779001104</derivirana_varijabla>
  </DomainObject.Predmet.ProtustrankaFormatedOIB>
  <DomainObject.Predmet.ProtustrankaFormatedWithAdress>
    <izvorni_sadrzaj> AGROTEKA VLADOj.d.o.o., Radnička 37 A, 10340 Martinska Ves</izvorni_sadrzaj>
    <derivirana_varijabla naziv="DomainObject.Predmet.ProtustrankaFormatedWithAdress_1"> AGROTEKA VLADOj.d.o.o., Radnička 37 A, 10340 Martinska Ves</derivirana_varijabla>
  </DomainObject.Predmet.ProtustrankaFormatedWithAdress>
  <DomainObject.Predmet.ProtustrankaFormatedWithAdressOIB>
    <izvorni_sadrzaj> AGROTEKA VLADOj.d.o.o., OIB 13779001104, Radnička 37 A, 10340 Martinska Ves</izvorni_sadrzaj>
    <derivirana_varijabla naziv="DomainObject.Predmet.ProtustrankaFormatedWithAdressOIB_1"> AGROTEKA VLADOj.d.o.o., OIB 13779001104, Radnička 37 A, 10340 Martinska Ves</derivirana_varijabla>
  </DomainObject.Predmet.ProtustrankaFormatedWithAdressOIB>
  <DomainObject.Predmet.ProtustrankaWithAdress>
    <izvorni_sadrzaj>AGROTEKA VLADOj.d.o.o. Radnička 37 A, 10340 Martinska Ves</izvorni_sadrzaj>
    <derivirana_varijabla naziv="DomainObject.Predmet.ProtustrankaWithAdress_1">AGROTEKA VLADOj.d.o.o. Radnička 37 A, 10340 Martinska Ves</derivirana_varijabla>
  </DomainObject.Predmet.ProtustrankaWithAdress>
  <DomainObject.Predmet.ProtustrankaWithAdressOIB>
    <izvorni_sadrzaj>AGROTEKA VLADOj.d.o.o., OIB 13779001104, Radnička 37 A, 10340 Martinska Ves</izvorni_sadrzaj>
    <derivirana_varijabla naziv="DomainObject.Predmet.ProtustrankaWithAdressOIB_1">AGROTEKA VLADOj.d.o.o., OIB 13779001104, Radnička 37 A, 10340 Martinska Ves</derivirana_varijabla>
  </DomainObject.Predmet.ProtustrankaWithAdressOIB>
  <DomainObject.Predmet.ProtustrankaNazivFormated>
    <izvorni_sadrzaj>AGROTEKA VLADOj.d.o.o.</izvorni_sadrzaj>
    <derivirana_varijabla naziv="DomainObject.Predmet.ProtustrankaNazivFormated_1">AGROTEKA VLADOj.d.o.o.</derivirana_varijabla>
  </DomainObject.Predmet.ProtustrankaNazivFormated>
  <DomainObject.Predmet.ProtustrankaNazivFormatedOIB>
    <izvorni_sadrzaj>AGROTEKA VLADOj.d.o.o., OIB 13779001104</izvorni_sadrzaj>
    <derivirana_varijabla naziv="DomainObject.Predmet.ProtustrankaNazivFormatedOIB_1">AGROTEKA VLADOj.d.o.o., OIB 13779001104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AGROTEKA VLADOj.d.o.o.</item>
    </izvorni_sadrzaj>
    <derivirana_varijabla naziv="DomainObject.Predmet.ProtuStrankaListFormated_1">
      <item>AGROTEKA VLADOj.d.o.o.</item>
    </derivirana_varijabla>
  </DomainObject.Predmet.ProtuStrankaListFormated>
  <DomainObject.Predmet.ProtuStrankaListFormatedOIB>
    <izvorni_sadrzaj>
      <item>AGROTEKA VLADOj.d.o.o., OIB 13779001104</item>
    </izvorni_sadrzaj>
    <derivirana_varijabla naziv="DomainObject.Predmet.ProtuStrankaListFormatedOIB_1">
      <item>AGROTEKA VLADOj.d.o.o., OIB 13779001104</item>
    </derivirana_varijabla>
  </DomainObject.Predmet.ProtuStrankaListFormatedOIB>
  <DomainObject.Predmet.ProtuStrankaListFormatedWithAdress>
    <izvorni_sadrzaj>
      <item>AGROTEKA VLADOj.d.o.o., Radnička 37 A, 10340 Martinska Ves</item>
    </izvorni_sadrzaj>
    <derivirana_varijabla naziv="DomainObject.Predmet.ProtuStrankaListFormatedWithAdress_1">
      <item>AGROTEKA VLADOj.d.o.o., Radnička 37 A, 10340 Martinska Ves</item>
    </derivirana_varijabla>
  </DomainObject.Predmet.ProtuStrankaListFormatedWithAdress>
  <DomainObject.Predmet.ProtuStrankaListFormatedWithAdressOIB>
    <izvorni_sadrzaj>
      <item>AGROTEKA VLADOj.d.o.o., OIB 13779001104, Radnička 37 A, 10340 Martinska Ves</item>
    </izvorni_sadrzaj>
    <derivirana_varijabla naziv="DomainObject.Predmet.ProtuStrankaListFormatedWithAdressOIB_1">
      <item>AGROTEKA VLADOj.d.o.o., OIB 13779001104, Radnička 37 A, 10340 Martinska Ves</item>
    </derivirana_varijabla>
  </DomainObject.Predmet.ProtuStrankaListFormatedWithAdressOIB>
  <DomainObject.Predmet.ProtuStrankaListNazivFormated>
    <izvorni_sadrzaj>
      <item>AGROTEKA VLADOj.d.o.o.</item>
    </izvorni_sadrzaj>
    <derivirana_varijabla naziv="DomainObject.Predmet.ProtuStrankaListNazivFormated_1">
      <item>AGROTEKA VLADOj.d.o.o.</item>
    </derivirana_varijabla>
  </DomainObject.Predmet.ProtuStrankaListNazivFormated>
  <DomainObject.Predmet.ProtuStrankaListNazivFormatedOIB>
    <izvorni_sadrzaj>
      <item>AGROTEKA VLADOj.d.o.o., OIB 13779001104</item>
    </izvorni_sadrzaj>
    <derivirana_varijabla naziv="DomainObject.Predmet.ProtuStrankaListNazivFormatedOIB_1">
      <item>AGROTEKA VLADOj.d.o.o., OIB 13779001104</item>
    </derivirana_varijabla>
  </DomainObject.Predmet.ProtuStrankaListNazivFormatedOIB>
  <DomainObject.Predmet.OstaliListFormated>
    <izvorni_sadrzaj>
      <item>Anja Rajčević</item>
      <item>Raiffeisenbank Austria d.d.</item>
    </izvorni_sadrzaj>
    <derivirana_varijabla naziv="DomainObject.Predmet.OstaliListFormated_1">
      <item>Anja Rajčević</item>
      <item>Raiffeisenbank Austria d.d.</item>
    </derivirana_varijabla>
  </DomainObject.Predmet.OstaliListFormated>
  <DomainObject.Predmet.OstaliListFormatedOIB>
    <izvorni_sadrzaj>
      <item>Anja Rajčević, OIB 34900358764</item>
      <item>Raiffeisenbank Austria d.d., OIB 53056966535</item>
    </izvorni_sadrzaj>
    <derivirana_varijabla naziv="DomainObject.Predmet.OstaliListFormatedOIB_1">
      <item>Anja Rajčević, OIB 34900358764</item>
      <item>Raiffeisenbank Austria d.d., OIB 53056966535</item>
    </derivirana_varijabla>
  </DomainObject.Predmet.OstaliListFormatedOIB>
  <DomainObject.Predmet.OstaliListFormatedWithAdress>
    <izvorni_sadrzaj>
      <item>Anja Rajčević, Radnička 37 A, 10340 Martinska Ves</item>
      <item>Raiffeisenbank Austria d.d., Magazinska cesta 69, 10000 Zagreb</item>
    </izvorni_sadrzaj>
    <derivirana_varijabla naziv="DomainObject.Predmet.OstaliListFormatedWithAdress_1">
      <item>Anja Rajčević, Radnička 37 A, 10340 Martinska Ves</item>
      <item>Raiffeisenbank Austria d.d., Magazinska cesta 69, 10000 Zagreb</item>
    </derivirana_varijabla>
  </DomainObject.Predmet.OstaliListFormatedWithAdress>
  <DomainObject.Predmet.OstaliListFormatedWithAdressOIB>
    <izvorni_sadrzaj>
      <item>Anja Rajčević, OIB 34900358764, Radnička 37 A, 10340 Martinska Ves</item>
      <item>Raiffeisenbank Austria d.d., OIB 53056966535, Magazinska cesta 69, 10000 Zagreb</item>
    </izvorni_sadrzaj>
    <derivirana_varijabla naziv="DomainObject.Predmet.OstaliListFormatedWithAdressOIB_1">
      <item>Anja Rajčević, OIB 34900358764, Radnička 37 A, 10340 Martinska Ves</item>
      <item>Raiffeisenbank Austria d.d., OIB 53056966535, Magazinska cesta 69, 10000 Zagreb</item>
    </derivirana_varijabla>
  </DomainObject.Predmet.OstaliListFormatedWithAdressOIB>
  <DomainObject.Predmet.OstaliListNazivFormated>
    <izvorni_sadrzaj>
      <item>Anja Rajčević</item>
      <item>Raiffeisenbank Austria d.d.</item>
    </izvorni_sadrzaj>
    <derivirana_varijabla naziv="DomainObject.Predmet.OstaliListNazivFormated_1">
      <item>Anja Rajčević</item>
      <item>Raiffeisenbank Austria d.d.</item>
    </derivirana_varijabla>
  </DomainObject.Predmet.OstaliListNazivFormated>
  <DomainObject.Predmet.OstaliListNazivFormatedOIB>
    <izvorni_sadrzaj>
      <item>Anja Rajčević, OIB 34900358764</item>
      <item>Raiffeisenbank Austria d.d., OIB 53056966535</item>
    </izvorni_sadrzaj>
    <derivirana_varijabla naziv="DomainObject.Predmet.OstaliListNazivFormatedOIB_1">
      <item>Anja Rajčević, OIB 34900358764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St-1318/2018-15</izvorni_sadrzaj>
    <derivirana_varijabla naziv="DomainObject.PoslovniBrojDokumenta_1">St-1318/2018-15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AGROTEKA VLADOj.d.o.o.</izvorni_sadrzaj>
    <derivirana_varijabla naziv="DomainObject.Predmet.ProtustrankaIDrugi_1">AGROTEKA VLADOj.d.o.o.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AGROTEKA VLADOj.d.o.o., OIB 13779001104, Radnička 37 A, 10340 Martinska Ves</izvorni_sadrzaj>
    <derivirana_varijabla naziv="DomainObject.Predmet.ProtustrankaIDrugiAdressOIB_1">AGROTEKA VLADOj.d.o.o., OIB 13779001104, Radnička 37 A,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St-1318/2018-15</izvorni_sadrzaj>
    <derivirana_varijabla naziv="DomainObject.Predmet.OdlukaRjesenje.Oznaka_1">St-1318/2018-15</derivirana_varijabla>
  </DomainObject.Predmet.OdlukaRjesenje.Oznaka>
  <DomainObject.Predmet.SudioniciListNaziv>
    <izvorni_sadrzaj>
      <item>FINA Regionalni centar Zagreb</item>
      <item>AGROTEKA VLADOj.d.o.o.</item>
      <item>Anja Rajčević</item>
      <item>Raiffeisenbank Austria d.d.</item>
    </izvorni_sadrzaj>
    <derivirana_varijabla naziv="DomainObject.Predmet.SudioniciListNaziv_1">
      <item>FINA Regionalni centar Zagreb</item>
      <item>AGROTEKA VLADOj.d.o.o.</item>
      <item>Anja Rajčević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AGROTEKA VLADOj.d.o.o., OIB 13779001104, Radnička 37 A,10340 Martinska Ves</item>
      <item>Anja Rajčević, OIB 34900358764, Radnička 37 A,10340 Martinska Ves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13779001104</item>
      <item>, OIB 34900358764</item>
      <item>, OIB 53056966535</item>
    </izvorni_sadrzaj>
    <derivirana_varijabla naziv="DomainObject.Predmet.SudioniciListNazivOIB_1">
      <item>, OIB 85821130368</item>
      <item>, OIB 13779001104</item>
      <item>, OIB 34900358764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6C368-5294-45CC-BC73-C5B83FFBC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1161</properties:Words>
  <properties:Characters>6207</properties:Characters>
  <properties:Lines>122</properties:Lines>
  <properties:Paragraphs>34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2018-10-23T08:13:00Z</dcterms:modified>
  <cp:revision>288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St-1318/2018-15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