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4d6c" w14:paraId="6334d6c" w:rsidRDefault="000E2456" w:rsidP="002537F2" w:rsidR="002537F2" w:rsidRPr="002537F2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544B" w:rsidP="0096544B" w:rsidR="002537F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C61D6">
        <w:rPr>
          <w:rFonts w:cs="Times New Roman" w:hAnsi="Times New Roman" w:ascii="Times New Roman"/>
          <w:sz w:val="24"/>
          <w:szCs w:val="24"/>
        </w:rPr>
        <w:t xml:space="preserve">broj: 1. </w:t>
      </w:r>
      <w:r w:rsidR="00CF51B2">
        <w:rPr>
          <w:rFonts w:cs="Times New Roman" w:hAnsi="Times New Roman" w:ascii="Times New Roman"/>
          <w:sz w:val="24"/>
          <w:szCs w:val="24"/>
        </w:rPr>
        <w:t>St</w:t>
      </w:r>
      <w:r w:rsidRPr="0096544B">
        <w:rPr>
          <w:rFonts w:cs="Times New Roman" w:hAnsi="Times New Roman" w:ascii="Times New Roman"/>
          <w:sz w:val="24"/>
          <w:szCs w:val="24"/>
        </w:rPr>
        <w:t>-</w:t>
      </w:r>
      <w:r w:rsidR="000E2456">
        <w:rPr>
          <w:rFonts w:cs="Times New Roman" w:hAnsi="Times New Roman" w:ascii="Times New Roman"/>
          <w:sz w:val="24"/>
          <w:szCs w:val="24"/>
        </w:rPr>
        <w:t>1</w:t>
      </w:r>
      <w:r w:rsidR="00B878C6">
        <w:rPr>
          <w:rFonts w:cs="Times New Roman" w:hAnsi="Times New Roman" w:ascii="Times New Roman"/>
          <w:sz w:val="24"/>
          <w:szCs w:val="24"/>
        </w:rPr>
        <w:t>3</w:t>
      </w:r>
      <w:r w:rsidR="00B76ACD">
        <w:rPr>
          <w:rFonts w:cs="Times New Roman" w:hAnsi="Times New Roman" w:ascii="Times New Roman"/>
          <w:sz w:val="24"/>
          <w:szCs w:val="24"/>
        </w:rPr>
        <w:t>1</w:t>
      </w:r>
      <w:r w:rsidR="005C61D6">
        <w:rPr>
          <w:rFonts w:cs="Times New Roman" w:hAnsi="Times New Roman" w:ascii="Times New Roman"/>
          <w:sz w:val="24"/>
          <w:szCs w:val="24"/>
        </w:rPr>
        <w:t>/</w:t>
      </w:r>
      <w:r w:rsidR="000E2456">
        <w:rPr>
          <w:rFonts w:cs="Times New Roman" w:hAnsi="Times New Roman" w:ascii="Times New Roman"/>
          <w:sz w:val="24"/>
          <w:szCs w:val="24"/>
        </w:rPr>
        <w:t>200</w:t>
      </w:r>
      <w:r w:rsidR="00B878C6">
        <w:rPr>
          <w:rFonts w:cs="Times New Roman" w:hAnsi="Times New Roman" w:ascii="Times New Roman"/>
          <w:sz w:val="24"/>
          <w:szCs w:val="24"/>
        </w:rPr>
        <w:t>0</w:t>
      </w:r>
    </w:p>
    <w:p w:rsidRDefault="002537F2" w:rsidP="002537F2" w:rsidR="002537F2" w:rsidRPr="002537F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537F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537F2" w:rsidP="002537F2" w:rsidR="002537F2" w:rsidRPr="002537F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537F2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537F2" w:rsidP="002537F2" w:rsidR="002537F2" w:rsidRPr="002537F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537F2">
        <w:rPr>
          <w:rFonts w:cs="Times New Roman" w:hAnsi="Times New Roman" w:ascii="Times New Roman"/>
          <w:sz w:val="24"/>
          <w:szCs w:val="24"/>
        </w:rPr>
        <w:t xml:space="preserve">Zagreb, Amruševa 2/II            </w:t>
      </w:r>
    </w:p>
    <w:p w:rsidRDefault="002537F2" w:rsidP="002537F2" w:rsidR="002537F2" w:rsidRPr="002537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537F2" w:rsidP="002537F2" w:rsidR="002537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24D4" w:rsidP="002537F2" w:rsidR="00B124D4" w:rsidRPr="002537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878C6" w:rsidP="00B878C6" w:rsidR="00B878C6">
      <w:pPr>
        <w:pStyle w:val="Bezproreda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Gđa</w:t>
      </w:r>
    </w:p>
    <w:p w:rsidRDefault="00B878C6" w:rsidP="00B878C6" w:rsidR="008F6122">
      <w:pPr>
        <w:pStyle w:val="Bezproreda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ŽELJKA PIŠČAK-BARLFA</w:t>
      </w:r>
    </w:p>
    <w:p w:rsidRDefault="00B878C6" w:rsidP="00B878C6" w:rsidR="00B878C6">
      <w:pPr>
        <w:pStyle w:val="Bezproreda"/>
        <w:ind w:firstLine="708" w:left="4956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Bukovečki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put 1 </w:t>
      </w:r>
    </w:p>
    <w:p w:rsidRDefault="00B878C6" w:rsidP="00B878C6" w:rsidR="00B878C6">
      <w:pPr>
        <w:pStyle w:val="Bezproreda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Zlatar Bistrica</w:t>
      </w:r>
    </w:p>
    <w:p w:rsidRDefault="00B878C6" w:rsidP="00B878C6" w:rsidR="00B878C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postupak: </w:t>
      </w:r>
    </w:p>
    <w:p w:rsidRDefault="00B878C6" w:rsidP="00B878C6" w:rsidR="00B878C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DUŽNIK: POLJOPRIVREDNA ZADRUGA MARIJA BISTRICA,</w:t>
      </w:r>
    </w:p>
    <w:p w:rsidRDefault="00B878C6" w:rsidP="00B878C6" w:rsidR="00B878C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Marija Bistrica, </w:t>
      </w:r>
      <w:proofErr w:type="spellStart"/>
      <w:r>
        <w:rPr>
          <w:rFonts w:cs="Times New Roman" w:hAnsi="Times New Roman" w:ascii="Times New Roman"/>
          <w:sz w:val="24"/>
          <w:szCs w:val="24"/>
        </w:rPr>
        <w:t>Gornjoselska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</w:t>
      </w:r>
    </w:p>
    <w:p w:rsidRDefault="008F6122" w:rsidP="008F6122" w:rsidR="008F612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F6122" w:rsidP="008F6122" w:rsidR="008F612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F6122" w:rsidP="008F6122" w:rsidR="008F612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B878C6" w:rsidP="008F6122" w:rsidR="00FC4308" w:rsidRPr="00FC430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gore navedenom stečajnom postupku provedena je dioba iz koje niste preuzeli pripadajući Vam ulog u iznosu od 3.700,00 kn.</w:t>
      </w:r>
    </w:p>
    <w:p w:rsidRDefault="00FC4308" w:rsidP="00FC4308" w:rsidR="00FC4308" w:rsidRPr="00FC43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2AE8" w:rsidP="00B35713" w:rsidR="002537F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</w:t>
      </w:r>
      <w:r w:rsidR="002537F2" w:rsidRPr="002537F2">
        <w:rPr>
          <w:rFonts w:cs="Times New Roman" w:hAnsi="Times New Roman" w:ascii="Times New Roman"/>
          <w:sz w:val="24"/>
          <w:szCs w:val="24"/>
        </w:rPr>
        <w:t xml:space="preserve">bzirom </w:t>
      </w:r>
      <w:r w:rsidR="00B878C6">
        <w:rPr>
          <w:rFonts w:cs="Times New Roman" w:hAnsi="Times New Roman" w:ascii="Times New Roman"/>
          <w:sz w:val="24"/>
          <w:szCs w:val="24"/>
        </w:rPr>
        <w:t>na navedeno, sa posebnog sudskog pologa</w:t>
      </w:r>
      <w:r w:rsidR="002537F2" w:rsidRPr="002537F2">
        <w:rPr>
          <w:rFonts w:cs="Times New Roman" w:hAnsi="Times New Roman" w:ascii="Times New Roman"/>
          <w:sz w:val="24"/>
          <w:szCs w:val="24"/>
        </w:rPr>
        <w:t xml:space="preserve">, potrebno je izvršiti </w:t>
      </w:r>
      <w:r w:rsidR="00B878C6">
        <w:rPr>
          <w:rFonts w:cs="Times New Roman" w:hAnsi="Times New Roman" w:ascii="Times New Roman"/>
          <w:sz w:val="24"/>
          <w:szCs w:val="24"/>
        </w:rPr>
        <w:t>uplatu Vašeg pologa</w:t>
      </w:r>
      <w:r w:rsidR="002537F2" w:rsidRPr="002537F2">
        <w:rPr>
          <w:rFonts w:cs="Times New Roman" w:hAnsi="Times New Roman" w:ascii="Times New Roman"/>
          <w:sz w:val="24"/>
          <w:szCs w:val="24"/>
        </w:rPr>
        <w:t>, pa Vas pozivamo da u tu svrhu, pozivom na poslovni broj spisa, dostavite podatak</w:t>
      </w:r>
      <w:r w:rsidR="00B878C6">
        <w:rPr>
          <w:rFonts w:cs="Times New Roman" w:hAnsi="Times New Roman" w:ascii="Times New Roman"/>
          <w:sz w:val="24"/>
          <w:szCs w:val="24"/>
        </w:rPr>
        <w:t xml:space="preserve"> o OIB-u (JMBG-u) kao i IBAN-u i banci kod koje je otvoren</w:t>
      </w:r>
      <w:r>
        <w:rPr>
          <w:rFonts w:cs="Times New Roman" w:hAnsi="Times New Roman" w:ascii="Times New Roman"/>
          <w:sz w:val="24"/>
          <w:szCs w:val="24"/>
        </w:rPr>
        <w:t>,</w:t>
      </w:r>
      <w:r w:rsidR="00222143">
        <w:rPr>
          <w:rFonts w:cs="Times New Roman" w:hAnsi="Times New Roman" w:ascii="Times New Roman"/>
          <w:sz w:val="24"/>
          <w:szCs w:val="24"/>
        </w:rPr>
        <w:t xml:space="preserve"> u roku od 8</w:t>
      </w:r>
      <w:r w:rsidR="002537F2" w:rsidRPr="002537F2">
        <w:rPr>
          <w:rFonts w:cs="Times New Roman" w:hAnsi="Times New Roman" w:ascii="Times New Roman"/>
          <w:sz w:val="24"/>
          <w:szCs w:val="24"/>
        </w:rPr>
        <w:t xml:space="preserve"> dana.</w:t>
      </w:r>
    </w:p>
    <w:p w:rsidRDefault="00222143" w:rsidP="00B35713" w:rsidR="0022214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34BCD" w:rsidP="00B35713" w:rsidR="00222143" w:rsidRPr="002537F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222143">
        <w:rPr>
          <w:rFonts w:cs="Times New Roman" w:hAnsi="Times New Roman" w:ascii="Times New Roman"/>
          <w:sz w:val="24"/>
          <w:szCs w:val="24"/>
        </w:rPr>
        <w:t xml:space="preserve"> tražene podatke ne dostavite u roku od 8 dana, sud će navedeni iznos uplatiti u korist računa Državnog proračuna RH.</w:t>
      </w:r>
    </w:p>
    <w:p w:rsidRDefault="002537F2" w:rsidP="002537F2" w:rsidR="002537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2AE8" w:rsidP="002537F2" w:rsidR="00842AE8" w:rsidRPr="002537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2143" w:rsidP="002537F2" w:rsidR="002537F2" w:rsidRPr="002537F2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</w:t>
      </w:r>
      <w:r w:rsidR="00B35713">
        <w:rPr>
          <w:rFonts w:cs="Times New Roman" w:hAnsi="Times New Roman" w:ascii="Times New Roman"/>
          <w:sz w:val="24"/>
          <w:szCs w:val="24"/>
        </w:rPr>
        <w:t xml:space="preserve"> </w:t>
      </w:r>
      <w:r w:rsidR="001E7C13">
        <w:rPr>
          <w:rFonts w:cs="Times New Roman" w:hAnsi="Times New Roman" w:ascii="Times New Roman"/>
          <w:sz w:val="24"/>
          <w:szCs w:val="24"/>
        </w:rPr>
        <w:t>1</w:t>
      </w:r>
      <w:r w:rsidR="00841107">
        <w:rPr>
          <w:rFonts w:cs="Times New Roman" w:hAnsi="Times New Roman" w:ascii="Times New Roman"/>
          <w:sz w:val="24"/>
          <w:szCs w:val="24"/>
        </w:rPr>
        <w:t>3</w:t>
      </w:r>
      <w:r w:rsidR="00FB5231">
        <w:rPr>
          <w:rFonts w:cs="Times New Roman" w:hAnsi="Times New Roman" w:ascii="Times New Roman"/>
          <w:sz w:val="24"/>
          <w:szCs w:val="24"/>
        </w:rPr>
        <w:t xml:space="preserve">. </w:t>
      </w:r>
      <w:r w:rsidR="00841107">
        <w:rPr>
          <w:rFonts w:cs="Times New Roman" w:hAnsi="Times New Roman" w:ascii="Times New Roman"/>
          <w:sz w:val="24"/>
          <w:szCs w:val="24"/>
        </w:rPr>
        <w:t>veljače</w:t>
      </w:r>
      <w:r w:rsidR="00FB5231">
        <w:rPr>
          <w:rFonts w:cs="Times New Roman" w:hAnsi="Times New Roman" w:ascii="Times New Roman"/>
          <w:sz w:val="24"/>
          <w:szCs w:val="24"/>
        </w:rPr>
        <w:t xml:space="preserve"> 201</w:t>
      </w:r>
      <w:r w:rsidR="00841107">
        <w:rPr>
          <w:rFonts w:cs="Times New Roman" w:hAnsi="Times New Roman" w:ascii="Times New Roman"/>
          <w:sz w:val="24"/>
          <w:szCs w:val="24"/>
        </w:rPr>
        <w:t>6</w:t>
      </w:r>
      <w:r w:rsidR="00FB5231">
        <w:rPr>
          <w:rFonts w:cs="Times New Roman" w:hAnsi="Times New Roman" w:ascii="Times New Roman"/>
          <w:sz w:val="24"/>
          <w:szCs w:val="24"/>
        </w:rPr>
        <w:t>.g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537F2" w:rsidP="002537F2" w:rsidR="002537F2" w:rsidRPr="002537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B5231" w:rsidP="00B675FE" w:rsidR="00B675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Ovlašteni službenik:</w:t>
      </w:r>
    </w:p>
    <w:p w:rsidRDefault="00FB5231" w:rsidP="00B675FE" w:rsidR="00FB5231" w:rsidRPr="002537F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Zdenka Horvat</w:t>
      </w:r>
    </w:p>
    <w:p w:rsidRDefault="002537F2" w:rsidP="002537F2" w:rsidR="002537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2AE8" w:rsidP="002537F2" w:rsidR="00842A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75FE" w:rsidP="002537F2" w:rsidR="00B675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B2155" w:rsidP="002537F2" w:rsidR="00AB21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75FE" w:rsidP="002537F2" w:rsidR="00B675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</w:t>
      </w:r>
      <w:r w:rsidR="00AB2155">
        <w:rPr>
          <w:rFonts w:cs="Times New Roman" w:hAnsi="Times New Roman" w:ascii="Times New Roman"/>
          <w:sz w:val="24"/>
          <w:szCs w:val="24"/>
        </w:rPr>
        <w:t>:</w:t>
      </w:r>
    </w:p>
    <w:p w:rsidRDefault="00841107" w:rsidP="002537F2" w:rsidR="001E7C1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Željka </w:t>
      </w:r>
      <w:proofErr w:type="spellStart"/>
      <w:r>
        <w:rPr>
          <w:rFonts w:cs="Times New Roman" w:hAnsi="Times New Roman" w:ascii="Times New Roman"/>
          <w:sz w:val="24"/>
          <w:szCs w:val="24"/>
        </w:rPr>
        <w:t>Poščak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>
        <w:rPr>
          <w:rFonts w:cs="Times New Roman" w:hAnsi="Times New Roman" w:ascii="Times New Roman"/>
          <w:sz w:val="24"/>
          <w:szCs w:val="24"/>
        </w:rPr>
        <w:t>Barlafa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Zl</w:t>
      </w:r>
      <w:proofErr w:type="spellEnd"/>
      <w:r>
        <w:rPr>
          <w:rFonts w:cs="Times New Roman" w:hAnsi="Times New Roman" w:ascii="Times New Roman"/>
          <w:sz w:val="24"/>
          <w:szCs w:val="24"/>
        </w:rPr>
        <w:t>. Bistrica</w:t>
      </w:r>
    </w:p>
    <w:p w:rsidRDefault="00FB5231" w:rsidP="002537F2" w:rsidR="00FB5231" w:rsidRPr="002537F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spis</w:t>
      </w:r>
    </w:p>
    <w:sectPr w:rsidR="00FB5231" w:rsidRPr="002537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37F2"/>
    <w:rsid w:val="00023BB3"/>
    <w:rsid w:val="00066FF4"/>
    <w:rsid w:val="000E2456"/>
    <w:rsid w:val="001011B0"/>
    <w:rsid w:val="001E7C13"/>
    <w:rsid w:val="00222143"/>
    <w:rsid w:val="00225AE6"/>
    <w:rsid w:val="0024163B"/>
    <w:rsid w:val="002537F2"/>
    <w:rsid w:val="002931C7"/>
    <w:rsid w:val="002937E3"/>
    <w:rsid w:val="002C73F5"/>
    <w:rsid w:val="003532AB"/>
    <w:rsid w:val="00380951"/>
    <w:rsid w:val="00474E7D"/>
    <w:rsid w:val="004B5AEC"/>
    <w:rsid w:val="00535940"/>
    <w:rsid w:val="005855E6"/>
    <w:rsid w:val="005C61D6"/>
    <w:rsid w:val="00600F3D"/>
    <w:rsid w:val="006D4465"/>
    <w:rsid w:val="008348A0"/>
    <w:rsid w:val="00841107"/>
    <w:rsid w:val="00842AE8"/>
    <w:rsid w:val="00881DD8"/>
    <w:rsid w:val="008F21CD"/>
    <w:rsid w:val="008F6122"/>
    <w:rsid w:val="009549AA"/>
    <w:rsid w:val="0096544B"/>
    <w:rsid w:val="009A2AB7"/>
    <w:rsid w:val="009B27C9"/>
    <w:rsid w:val="00A34BCD"/>
    <w:rsid w:val="00A85CB8"/>
    <w:rsid w:val="00AB2155"/>
    <w:rsid w:val="00AF61AE"/>
    <w:rsid w:val="00B124D4"/>
    <w:rsid w:val="00B35713"/>
    <w:rsid w:val="00B675FE"/>
    <w:rsid w:val="00B76ACD"/>
    <w:rsid w:val="00B878C6"/>
    <w:rsid w:val="00BB7331"/>
    <w:rsid w:val="00C952CD"/>
    <w:rsid w:val="00CF51B2"/>
    <w:rsid w:val="00D809E2"/>
    <w:rsid w:val="00E97790"/>
    <w:rsid w:val="00EB1844"/>
    <w:rsid w:val="00EE3FEF"/>
    <w:rsid w:val="00FB5231"/>
    <w:rsid w:val="00FB5F71"/>
    <w:rsid w:val="00FC4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37F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95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2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2C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2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2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24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245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37F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95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2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2C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2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2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24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245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2016.</izvorni_sadrzaj>
    <derivirana_varijabla naziv="DomainObject.DatumDonosenjaOdluke_1">13.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St-131/2000-22</izvorni_sadrzaj>
    <derivirana_varijabla naziv="DomainObject.Oznaka_1">St-131/2000-22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2000.</izvorni_sadrzaj>
    <derivirana_varijabla naziv="DomainObject.Predmet.DatumOsnivanja_1">3. travnja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srpnja 2007.</izvorni_sadrzaj>
    <derivirana_varijabla naziv="DomainObject.Predmet.DatumRjesavanja_1">1. srpnja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1. srpnja 2007.</izvorni_sadrzaj>
    <derivirana_varijabla naziv="DomainObject.Predmet.DatumZatvaranja_1">1. srpnja 2007.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2003-09-11 PREDMET spis presigniran iz ref. sutkinje Pravdić u ref. sutkinje Rundek IN2 napomene: 2006-12-05 PREDMET podnesak (Dinova-Diona d.o.o.) od 04.12.06 IN2 napomene: 2007-07-26 PREDMET Ogl. ploča od 26.7.07. IN2 napomene: 2007-07-26 PREDMET Ogl. ploča od 26.7.07. IN2 napomene: 2007-09-04 PREDMET pov. pismena od 31.8.07. IN2 napomene: 2007-09-24 PREDMET Ogl. ploča od 24.9.07. IN2 napomene: 2009-02-12 PREDMET podnesak (OS Donja Bistrica) od 11.02.2009. Povijest stečajnih upravitelja: 12.06.2000.-30.09.2003. ŽELJKO DUVNJAK; 30.09.2003.- SANJA MATOVINA-LULIĆ;</izvorni_sadrzaj>
    <derivirana_varijabla naziv="DomainObject.Predmet.Opis_1">MIGRIRANO IZ IN2 IN2 napomene: 2003-09-11 PREDMET spis presigniran iz ref. sutkinje Pravdić u ref. sutkinje Rundek IN2 napomene: 2006-12-05 PREDMET podnesak (Dinova-Diona d.o.o.) od 04.12.06 IN2 napomene: 2007-07-26 PREDMET Ogl. ploča od 26.7.07. IN2 napomene: 2007-07-26 PREDMET Ogl. ploča od 26.7.07. IN2 napomene: 2007-09-04 PREDMET pov. pismena od 31.8.07. IN2 napomene: 2007-09-24 PREDMET Ogl. ploča od 24.9.07. IN2 napomene: 2009-02-12 PREDMET podnesak (OS Donja Bistrica) od 11.02.2009. Povijest stečajnih upravitelja: 12.06.2000.-30.09.2003. ŽELJKO DUVNJAK; 30.09.2003.- SANJA MATOVINA-LULIĆ;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St-131/2000</izvorni_sadrzaj>
    <derivirana_varijabla naziv="DomainObject.Predmet.OznakaBroj_1">St-131/2000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Jasenka</izvorni_sadrzaj>
    <derivirana_varijabla naziv="DomainObject.Predmet.PredmetRijesio.Ime_1">Jasenka</derivirana_varijabla>
  </DomainObject.Predmet.PredmetRijesio.Ime>
  <DomainObject.Predmet.PredmetRijesio.Oib>
    <izvorni_sadrzaj>37753351121</izvorni_sadrzaj>
    <derivirana_varijabla naziv="DomainObject.Predmet.PredmetRijesio.Oib_1">37753351121</derivirana_varijabla>
  </DomainObject.Predmet.PredmetRijesio.Oib>
  <DomainObject.Predmet.PredmetRijesio.Prezime>
    <izvorni_sadrzaj>Rundek</izvorni_sadrzaj>
    <derivirana_varijabla naziv="DomainObject.Predmet.PredmetRijesio.Prezime_1">Rundek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 BISTRICA POLJOPRIVREDNA ZADRUGA / - MARIJA BISTRICA POLJOPRIVREDNA ZADRUGA</izvorni_sadrzaj>
    <derivirana_varijabla naziv="DomainObject.Predmet.ProtustrankaFormated_1">  MARIJA BISTRICA POLJOPRIVREDNA ZADRUGA / - MARIJA BISTRICA POLJOPRIVREDNA ZADRUGA</derivirana_varijabla>
  </DomainObject.Predmet.ProtustrankaFormated>
  <DomainObject.Predmet.ProtustrankaFormatedOIB>
    <izvorni_sadrzaj>  MARIJA BISTRICA POLJOPRIVREDNA ZADRUGA / - MARIJA BISTRICA POLJOPRIVREDNA ZADRUGA</izvorni_sadrzaj>
    <derivirana_varijabla naziv="DomainObject.Predmet.ProtustrankaFormatedOIB_1">  MARIJA BISTRICA POLJOPRIVREDNA ZADRUGA / - MARIJA BISTRICA POLJOPRIVREDNA ZADRUGA</derivirana_varijabla>
  </DomainObject.Predmet.ProtustrankaFormatedOIB>
  <DomainObject.Predmet.ProtustrankaFormatedWithAdress>
    <izvorni_sadrzaj> MARIJA BISTRICA POLJOPRIVREDNA ZADRUGA / - MARIJA BISTRICA POLJOPRIVREDNA ZADRUGA, Gornjoselska 2, Marija Bistrica</izvorni_sadrzaj>
    <derivirana_varijabla naziv="DomainObject.Predmet.ProtustrankaFormatedWithAdress_1"> MARIJA BISTRICA POLJOPRIVREDNA ZADRUGA / - MARIJA BISTRICA POLJOPRIVREDNA ZADRUGA, Gornjoselska 2, Marija Bistrica</derivirana_varijabla>
  </DomainObject.Predmet.ProtustrankaFormatedWithAdress>
  <DomainObject.Predmet.ProtustrankaFormatedWithAdressOIB>
    <izvorni_sadrzaj> MARIJA BISTRICA POLJOPRIVREDNA ZADRUGA / - MARIJA BISTRICA POLJOPRIVREDNA ZADRUGA, Gornjoselska 2, Marija Bistrica</izvorni_sadrzaj>
    <derivirana_varijabla naziv="DomainObject.Predmet.ProtustrankaFormatedWithAdressOIB_1"> MARIJA BISTRICA POLJOPRIVREDNA ZADRUGA / - MARIJA BISTRICA POLJOPRIVREDNA ZADRUGA, Gornjoselska 2, Marija Bistrica</derivirana_varijabla>
  </DomainObject.Predmet.ProtustrankaFormatedWithAdressOIB>
  <DomainObject.Predmet.ProtustrankaWithAdress>
    <izvorni_sadrzaj>MARIJA BISTRICA POLJOPRIVREDNA ZADRUGA / - MARIJA BISTRICA POLJOPRIVREDNA ZADRUGA Gornjoselska 2, Marija Bistrica</izvorni_sadrzaj>
    <derivirana_varijabla naziv="DomainObject.Predmet.ProtustrankaWithAdress_1">MARIJA BISTRICA POLJOPRIVREDNA ZADRUGA / - MARIJA BISTRICA POLJOPRIVREDNA ZADRUGA Gornjoselska 2, Marija Bistrica</derivirana_varijabla>
  </DomainObject.Predmet.ProtustrankaWithAdress>
  <DomainObject.Predmet.ProtustrankaWithAdressOIB>
    <izvorni_sadrzaj>MARIJA BISTRICA POLJOPRIVREDNA ZADRUGA / - MARIJA BISTRICA POLJOPRIVREDNA ZADRUGA, Gornjoselska 2, Marija Bistrica</izvorni_sadrzaj>
    <derivirana_varijabla naziv="DomainObject.Predmet.ProtustrankaWithAdressOIB_1">MARIJA BISTRICA POLJOPRIVREDNA ZADRUGA / - MARIJA BISTRICA POLJOPRIVREDNA ZADRUGA, Gornjoselska 2, Marija Bistrica</derivirana_varijabla>
  </DomainObject.Predmet.ProtustrankaWithAdressOIB>
  <DomainObject.Predmet.ProtustrankaNazivFormated>
    <izvorni_sadrzaj>MARIJA BISTRICA POLJOPRIVREDNA ZADRUGA / - MARIJA BISTRICA POLJOPRIVREDNA ZADRUGA</izvorni_sadrzaj>
    <derivirana_varijabla naziv="DomainObject.Predmet.ProtustrankaNazivFormated_1">MARIJA BISTRICA POLJOPRIVREDNA ZADRUGA / - MARIJA BISTRICA POLJOPRIVREDNA ZADRUGA</derivirana_varijabla>
  </DomainObject.Predmet.ProtustrankaNazivFormated>
  <DomainObject.Predmet.ProtustrankaNazivFormatedOIB>
    <izvorni_sadrzaj>MARIJA BISTRICA POLJOPRIVREDNA ZADRUGA / - MARIJA BISTRICA POLJOPRIVREDNA ZADRUGA</izvorni_sadrzaj>
    <derivirana_varijabla naziv="DomainObject.Predmet.ProtustrankaNazivFormatedOIB_1">MARIJA BISTRICA POLJOPRIVREDNA ZADRUGA / - MARIJA BISTRICA POLJOPRIVREDNA ZADRUGA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BISTRICA POLJOPRIVREDNA ZADRUGA / - MARIJA BISTRICA POLJOPRIVREDNA ZADRUGA; BRANKO GULIN; VILINSKE POLJANE D.O.O.; POŠTEK; OPĆINA MARIJA BISTRICA; DF AGENCIJA</izvorni_sadrzaj>
    <derivirana_varijabla naziv="DomainObject.Predmet.StrankaFormated_1">  MARIJA BISTRICA POLJOPRIVREDNA ZADRUGA / - MARIJA BISTRICA POLJOPRIVREDNA ZADRUGA; BRANKO GULIN; VILINSKE POLJANE D.O.O.; POŠTEK; OPĆINA MARIJA BISTRICA; DF AGENCIJA</derivirana_varijabla>
  </DomainObject.Predmet.StrankaFormated>
  <DomainObject.Predmet.StrankaFormatedOIB>
    <izvorni_sadrzaj>  MARIJA BISTRICA POLJOPRIVREDNA ZADRUGA / - MARIJA BISTRICA POLJOPRIVREDNA ZADRUGA; BRANKO GULIN; VILINSKE POLJANE D.O.O.; POŠTEK; OPĆINA MARIJA BISTRICA; DF AGENCIJA</izvorni_sadrzaj>
    <derivirana_varijabla naziv="DomainObject.Predmet.StrankaFormatedOIB_1">  MARIJA BISTRICA POLJOPRIVREDNA ZADRUGA / - MARIJA BISTRICA POLJOPRIVREDNA ZADRUGA; BRANKO GULIN; VILINSKE POLJANE D.O.O.; POŠTEK; OPĆINA MARIJA BISTRICA; DF AGENCIJA</derivirana_varijabla>
  </DomainObject.Predmet.StrankaFormatedOIB>
  <DomainObject.Predmet.StrankaFormatedWithAdress>
    <izvorni_sadrzaj> MARIJA BISTRICA POLJOPRIVREDNA ZADRUGA / - MARIJA BISTRICA POLJOPRIVREDNA ZADRUGA, Gornjoselska 2, Marija Bistrica; BRANKO GULIN; VILINSKE POLJANE D.O.O.; POŠTEK; OPĆINA MARIJA BISTRICA; DF AGENCIJA</izvorni_sadrzaj>
    <derivirana_varijabla naziv="DomainObject.Predmet.StrankaFormatedWithAdress_1"> MARIJA BISTRICA POLJOPRIVREDNA ZADRUGA / - MARIJA BISTRICA POLJOPRIVREDNA ZADRUGA, Gornjoselska 2, Marija Bistrica; BRANKO GULIN; VILINSKE POLJANE D.O.O.; POŠTEK; OPĆINA MARIJA BISTRICA; DF AGENCIJA</derivirana_varijabla>
  </DomainObject.Predmet.StrankaFormatedWithAdress>
  <DomainObject.Predmet.StrankaFormatedWithAdressOIB>
    <izvorni_sadrzaj> MARIJA BISTRICA POLJOPRIVREDNA ZADRUGA / - MARIJA BISTRICA POLJOPRIVREDNA ZADRUGA, Gornjoselska 2, Marija Bistrica; BRANKO GULIN; VILINSKE POLJANE D.O.O.; POŠTEK; OPĆINA MARIJA BISTRICA; DF AGENCIJA</izvorni_sadrzaj>
    <derivirana_varijabla naziv="DomainObject.Predmet.StrankaFormatedWithAdressOIB_1"> MARIJA BISTRICA POLJOPRIVREDNA ZADRUGA / - MARIJA BISTRICA POLJOPRIVREDNA ZADRUGA, Gornjoselska 2, Marija Bistrica; BRANKO GULIN; VILINSKE POLJANE D.O.O.; POŠTEK; OPĆINA MARIJA BISTRICA; DF AGENCIJA</derivirana_varijabla>
  </DomainObject.Predmet.StrankaFormatedWithAdressOIB>
  <DomainObject.Predmet.StrankaWithAdress>
    <izvorni_sadrzaj>MARIJA BISTRICA POLJOPRIVREDNA ZADRUGA / - MARIJA BISTRICA POLJOPRIVREDNA ZADRUGA Gornjoselska 2,Marija Bistrica,BRANKO GULIN ,VILINSKE POLJANE D.O.O. ,POŠTEK ,OPĆINA MARIJA BISTRICA ,DF AGENCIJA </izvorni_sadrzaj>
    <derivirana_varijabla naziv="DomainObject.Predmet.StrankaWithAdress_1">MARIJA BISTRICA POLJOPRIVREDNA ZADRUGA / - MARIJA BISTRICA POLJOPRIVREDNA ZADRUGA Gornjoselska 2,Marija Bistrica,BRANKO GULIN ,VILINSKE POLJANE D.O.O. ,POŠTEK ,OPĆINA MARIJA BISTRICA ,DF AGENCIJA </derivirana_varijabla>
  </DomainObject.Predmet.StrankaWithAdress>
  <DomainObject.Predmet.StrankaWithAdressOIB>
    <izvorni_sadrzaj>MARIJA BISTRICA POLJOPRIVREDNA ZADRUGA / - MARIJA BISTRICA POLJOPRIVREDNA ZADRUGA, Gornjoselska 2,Marija Bistrica,BRANKO GULIN,VILINSKE POLJANE D.O.O.,POŠTEK,OPĆINA MARIJA BISTRICA,DF AGENCIJA</izvorni_sadrzaj>
    <derivirana_varijabla naziv="DomainObject.Predmet.StrankaWithAdressOIB_1">MARIJA BISTRICA POLJOPRIVREDNA ZADRUGA / - MARIJA BISTRICA POLJOPRIVREDNA ZADRUGA, Gornjoselska 2,Marija Bistrica,BRANKO GULIN,VILINSKE POLJANE D.O.O.,POŠTEK,OPĆINA MARIJA BISTRICA,DF AGENCIJA</derivirana_varijabla>
  </DomainObject.Predmet.StrankaWithAdressOIB>
  <DomainObject.Predmet.StrankaNazivFormated>
    <izvorni_sadrzaj>MARIJA BISTRICA POLJOPRIVREDNA ZADRUGA / - MARIJA BISTRICA POLJOPRIVREDNA ZADRUGA,BRANKO GULIN,VILINSKE POLJANE D.O.O.,POŠTEK,OPĆINA MARIJA BISTRICA,DF AGENCIJA</izvorni_sadrzaj>
    <derivirana_varijabla naziv="DomainObject.Predmet.StrankaNazivFormated_1">MARIJA BISTRICA POLJOPRIVREDNA ZADRUGA / - MARIJA BISTRICA POLJOPRIVREDNA ZADRUGA,BRANKO GULIN,VILINSKE POLJANE D.O.O.,POŠTEK,OPĆINA MARIJA BISTRICA,DF AGENCIJA</derivirana_varijabla>
  </DomainObject.Predmet.StrankaNazivFormated>
  <DomainObject.Predmet.StrankaNazivFormatedOIB>
    <izvorni_sadrzaj>MARIJA BISTRICA POLJOPRIVREDNA ZADRUGA / - MARIJA BISTRICA POLJOPRIVREDNA ZADRUGA,BRANKO GULIN,VILINSKE POLJANE D.O.O.,POŠTEK,OPĆINA MARIJA BISTRICA,DF AGENCIJA</izvorni_sadrzaj>
    <derivirana_varijabla naziv="DomainObject.Predmet.StrankaNazivFormatedOIB_1">MARIJA BISTRICA POLJOPRIVREDNA ZADRUGA / - MARIJA BISTRICA POLJOPRIVREDNA ZADRUGA,BRANKO GULIN,VILINSKE POLJANE D.O.O.,POŠTEK,OPĆINA MARIJA BISTRICA,DF AGENCIJA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- N. Nekić-Plevko</izvorni_sadrzaj>
    <derivirana_varijabla naziv="DomainObject.Predmet.TrenutnaLokacijaSpisa.Naziv_1">1. - N. Nekić-Plevko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Zdenka Horvat</izvorni_sadrzaj>
    <derivirana_varijabla naziv="DomainObject.Predmet.Zapisnicar_1">Zdenka Horvat</derivirana_varijabla>
  </DomainObject.Predmet.Zapisnicar>
  <DomainObject.Predmet.StrankaListFormated>
    <izvorni_sadrzaj>
      <item>MARIJA BISTRICA POLJOPRIVREDNA ZADRUGA / - MARIJA BISTRICA POLJOPRIVREDNA ZADRUGA</item>
      <item>BRANKO GULIN</item>
      <item>VILINSKE POLJANE D.O.O.</item>
      <item>POŠTEK</item>
      <item>OPĆINA MARIJA BISTRICA</item>
      <item>DF AGENCIJA</item>
    </izvorni_sadrzaj>
    <derivirana_varijabla naziv="DomainObject.Predmet.StrankaListFormated_1">
      <item>MARIJA BISTRICA POLJOPRIVREDNA ZADRUGA / - MARIJA BISTRICA POLJOPRIVREDNA ZADRUGA</item>
      <item>BRANKO GULIN</item>
      <item>VILINSKE POLJANE D.O.O.</item>
      <item>POŠTEK</item>
      <item>OPĆINA MARIJA BISTRICA</item>
      <item>DF AGENCIJA</item>
    </derivirana_varijabla>
  </DomainObject.Predmet.StrankaListFormated>
  <DomainObject.Predmet.StrankaListFormatedOIB>
    <izvorni_sadrzaj>
      <item>MARIJA BISTRICA POLJOPRIVREDNA ZADRUGA / - MARIJA BISTRICA POLJOPRIVREDNA ZADRUGA</item>
      <item>BRANKO GULIN</item>
      <item>VILINSKE POLJANE D.O.O.</item>
      <item>POŠTEK</item>
      <item>OPĆINA MARIJA BISTRICA</item>
      <item>DF AGENCIJA</item>
    </izvorni_sadrzaj>
    <derivirana_varijabla naziv="DomainObject.Predmet.StrankaListFormatedOIB_1">
      <item>MARIJA BISTRICA POLJOPRIVREDNA ZADRUGA / - MARIJA BISTRICA POLJOPRIVREDNA ZADRUGA</item>
      <item>BRANKO GULIN</item>
      <item>VILINSKE POLJANE D.O.O.</item>
      <item>POŠTEK</item>
      <item>OPĆINA MARIJA BISTRICA</item>
      <item>DF AGENCIJA</item>
    </derivirana_varijabla>
  </DomainObject.Predmet.StrankaListFormatedOIB>
  <DomainObject.Predmet.StrankaListFormatedWithAdress>
    <izvorni_sadrzaj>
      <item>MARIJA BISTRICA POLJOPRIVREDNA ZADRUGA / - MARIJA BISTRICA POLJOPRIVREDNA ZADRUGA, Gornjoselska 2, Marija Bistrica</item>
      <item>BRANKO GULIN</item>
      <item>VILINSKE POLJANE D.O.O.</item>
      <item>POŠTEK</item>
      <item>OPĆINA MARIJA BISTRICA</item>
      <item>DF AGENCIJA</item>
    </izvorni_sadrzaj>
    <derivirana_varijabla naziv="DomainObject.Predmet.StrankaListFormatedWithAdress_1">
      <item>MARIJA BISTRICA POLJOPRIVREDNA ZADRUGA / - MARIJA BISTRICA POLJOPRIVREDNA ZADRUGA, Gornjoselska 2, Marija Bistrica</item>
      <item>BRANKO GULIN</item>
      <item>VILINSKE POLJANE D.O.O.</item>
      <item>POŠTEK</item>
      <item>OPĆINA MARIJA BISTRICA</item>
      <item>DF AGENCIJA</item>
    </derivirana_varijabla>
  </DomainObject.Predmet.StrankaListFormatedWithAdress>
  <DomainObject.Predmet.StrankaListFormatedWithAdressOIB>
    <izvorni_sadrzaj>
      <item>MARIJA BISTRICA POLJOPRIVREDNA ZADRUGA / - MARIJA BISTRICA POLJOPRIVREDNA ZADRUGA, Gornjoselska 2, Marija Bistrica</item>
      <item>BRANKO GULIN</item>
      <item>VILINSKE POLJANE D.O.O.</item>
      <item>POŠTEK</item>
      <item>OPĆINA MARIJA BISTRICA</item>
      <item>DF AGENCIJA</item>
    </izvorni_sadrzaj>
    <derivirana_varijabla naziv="DomainObject.Predmet.StrankaListFormatedWithAdressOIB_1">
      <item>MARIJA BISTRICA POLJOPRIVREDNA ZADRUGA / - MARIJA BISTRICA POLJOPRIVREDNA ZADRUGA, Gornjoselska 2, Marija Bistrica</item>
      <item>BRANKO GULIN</item>
      <item>VILINSKE POLJANE D.O.O.</item>
      <item>POŠTEK</item>
      <item>OPĆINA MARIJA BISTRICA</item>
      <item>DF AGENCIJA</item>
    </derivirana_varijabla>
  </DomainObject.Predmet.StrankaListFormatedWithAdressOIB>
  <DomainObject.Predmet.StrankaListNazivFormated>
    <izvorni_sadrzaj>
      <item>MARIJA BISTRICA POLJOPRIVREDNA ZADRUGA / - MARIJA BISTRICA POLJOPRIVREDNA ZADRUGA</item>
      <item>BRANKO GULIN</item>
      <item>VILINSKE POLJANE D.O.O.</item>
      <item>POŠTEK</item>
      <item>OPĆINA MARIJA BISTRICA</item>
      <item>DF AGENCIJA</item>
    </izvorni_sadrzaj>
    <derivirana_varijabla naziv="DomainObject.Predmet.StrankaListNazivFormated_1">
      <item>MARIJA BISTRICA POLJOPRIVREDNA ZADRUGA / - MARIJA BISTRICA POLJOPRIVREDNA ZADRUGA</item>
      <item>BRANKO GULIN</item>
      <item>VILINSKE POLJANE D.O.O.</item>
      <item>POŠTEK</item>
      <item>OPĆINA MARIJA BISTRICA</item>
      <item>DF AGENCIJA</item>
    </derivirana_varijabla>
  </DomainObject.Predmet.StrankaListNazivFormated>
  <DomainObject.Predmet.StrankaListNazivFormatedOIB>
    <izvorni_sadrzaj>
      <item>MARIJA BISTRICA POLJOPRIVREDNA ZADRUGA / - MARIJA BISTRICA POLJOPRIVREDNA ZADRUGA</item>
      <item>BRANKO GULIN</item>
      <item>VILINSKE POLJANE D.O.O.</item>
      <item>POŠTEK</item>
      <item>OPĆINA MARIJA BISTRICA</item>
      <item>DF AGENCIJA</item>
    </izvorni_sadrzaj>
    <derivirana_varijabla naziv="DomainObject.Predmet.StrankaListNazivFormatedOIB_1">
      <item>MARIJA BISTRICA POLJOPRIVREDNA ZADRUGA / - MARIJA BISTRICA POLJOPRIVREDNA ZADRUGA</item>
      <item>BRANKO GULIN</item>
      <item>VILINSKE POLJANE D.O.O.</item>
      <item>POŠTEK</item>
      <item>OPĆINA MARIJA BISTRICA</item>
      <item>DF AGENCIJA</item>
    </derivirana_varijabla>
  </DomainObject.Predmet.StrankaListNazivFormatedOIB>
  <DomainObject.Predmet.ProtuStrankaListFormated>
    <izvorni_sadrzaj>
      <item>MARIJA BISTRICA POLJOPRIVREDNA ZADRUGA / - MARIJA BISTRICA POLJOPRIVREDNA ZADRUGA</item>
    </izvorni_sadrzaj>
    <derivirana_varijabla naziv="DomainObject.Predmet.ProtuStrankaListFormated_1">
      <item>MARIJA BISTRICA POLJOPRIVREDNA ZADRUGA / - MARIJA BISTRICA POLJOPRIVREDNA ZADRUGA</item>
    </derivirana_varijabla>
  </DomainObject.Predmet.ProtuStrankaListFormated>
  <DomainObject.Predmet.ProtuStrankaListFormatedOIB>
    <izvorni_sadrzaj>
      <item>MARIJA BISTRICA POLJOPRIVREDNA ZADRUGA / - MARIJA BISTRICA POLJOPRIVREDNA ZADRUGA</item>
    </izvorni_sadrzaj>
    <derivirana_varijabla naziv="DomainObject.Predmet.ProtuStrankaListFormatedOIB_1">
      <item>MARIJA BISTRICA POLJOPRIVREDNA ZADRUGA / - MARIJA BISTRICA POLJOPRIVREDNA ZADRUGA</item>
    </derivirana_varijabla>
  </DomainObject.Predmet.ProtuStrankaListFormatedOIB>
  <DomainObject.Predmet.ProtuStrankaListFormatedWithAdress>
    <izvorni_sadrzaj>
      <item>MARIJA BISTRICA POLJOPRIVREDNA ZADRUGA / - MARIJA BISTRICA POLJOPRIVREDNA ZADRUGA, Gornjoselska 2, Marija Bistrica</item>
    </izvorni_sadrzaj>
    <derivirana_varijabla naziv="DomainObject.Predmet.ProtuStrankaListFormatedWithAdress_1">
      <item>MARIJA BISTRICA POLJOPRIVREDNA ZADRUGA / - MARIJA BISTRICA POLJOPRIVREDNA ZADRUGA, Gornjoselska 2, Marija Bistrica</item>
    </derivirana_varijabla>
  </DomainObject.Predmet.ProtuStrankaListFormatedWithAdress>
  <DomainObject.Predmet.ProtuStrankaListFormatedWithAdressOIB>
    <izvorni_sadrzaj>
      <item>MARIJA BISTRICA POLJOPRIVREDNA ZADRUGA / - MARIJA BISTRICA POLJOPRIVREDNA ZADRUGA, Gornjoselska 2, Marija Bistrica</item>
    </izvorni_sadrzaj>
    <derivirana_varijabla naziv="DomainObject.Predmet.ProtuStrankaListFormatedWithAdressOIB_1">
      <item>MARIJA BISTRICA POLJOPRIVREDNA ZADRUGA / - MARIJA BISTRICA POLJOPRIVREDNA ZADRUGA, Gornjoselska 2, Marija Bistrica</item>
    </derivirana_varijabla>
  </DomainObject.Predmet.ProtuStrankaListFormatedWithAdressOIB>
  <DomainObject.Predmet.ProtuStrankaListNazivFormated>
    <izvorni_sadrzaj>
      <item>MARIJA BISTRICA POLJOPRIVREDNA ZADRUGA / - MARIJA BISTRICA POLJOPRIVREDNA ZADRUGA</item>
    </izvorni_sadrzaj>
    <derivirana_varijabla naziv="DomainObject.Predmet.ProtuStrankaListNazivFormated_1">
      <item>MARIJA BISTRICA POLJOPRIVREDNA ZADRUGA / - MARIJA BISTRICA POLJOPRIVREDNA ZADRUGA</item>
    </derivirana_varijabla>
  </DomainObject.Predmet.ProtuStrankaListNazivFormated>
  <DomainObject.Predmet.ProtuStrankaListNazivFormatedOIB>
    <izvorni_sadrzaj>
      <item>MARIJA BISTRICA POLJOPRIVREDNA ZADRUGA / - MARIJA BISTRICA POLJOPRIVREDNA ZADRUGA</item>
    </izvorni_sadrzaj>
    <derivirana_varijabla naziv="DomainObject.Predmet.ProtuStrankaListNazivFormatedOIB_1">
      <item>MARIJA BISTRICA POLJOPRIVREDNA ZADRUGA / - MARIJA BISTRICA POLJOPRIVREDNA ZADRUGA</item>
    </derivirana_varijabla>
  </DomainObject.Predmet.ProtuStrankaListNazivFormatedOIB>
  <DomainObject.Predmet.OstaliListFormated>
    <izvorni_sadrzaj>
      <item>Eleonora Batinić</item>
      <item>Neda Batinić</item>
      <item>Domagoj Batinić</item>
      <item>Sanja Matovina- Lulić</item>
    </izvorni_sadrzaj>
    <derivirana_varijabla naziv="DomainObject.Predmet.OstaliListFormated_1">
      <item>Eleonora Batinić</item>
      <item>Neda Batinić</item>
      <item>Domagoj Batinić</item>
      <item>Sanja Matovina- Lulić</item>
    </derivirana_varijabla>
  </DomainObject.Predmet.OstaliListFormated>
  <DomainObject.Predmet.OstaliListFormatedOIB>
    <izvorni_sadrzaj>
      <item>Eleonora Batinić</item>
      <item>Neda Batinić</item>
      <item>Domagoj Batinić</item>
      <item>Sanja Matovina- Lulić</item>
    </izvorni_sadrzaj>
    <derivirana_varijabla naziv="DomainObject.Predmet.OstaliListFormatedOIB_1">
      <item>Eleonora Batinić</item>
      <item>Neda Batinić</item>
      <item>Domagoj Batinić</item>
      <item>Sanja Matovina- Lulić</item>
    </derivirana_varijabla>
  </DomainObject.Predmet.OstaliListFormatedOIB>
  <DomainObject.Predmet.OstaliListFormatedWithAdress>
    <izvorni_sadrzaj>
      <item>Eleonora Batinić, Grobnička 26, 10000 Zagreb</item>
      <item>Neda Batinić, Grobnička 26, 10000 Zagreb</item>
      <item>Domagoj Batinić, Grobnička 26, 10000 Zagreb</item>
      <item>Sanja Matovina- Lulić, Vinogradska 12, 10000 Zagreb</item>
    </izvorni_sadrzaj>
    <derivirana_varijabla naziv="DomainObject.Predmet.OstaliListFormatedWithAdress_1">
      <item>Eleonora Batinić, Grobnička 26, 10000 Zagreb</item>
      <item>Neda Batinić, Grobnička 26, 10000 Zagreb</item>
      <item>Domagoj Batinić, Grobnička 26, 10000 Zagreb</item>
      <item>Sanja Matovina- Lulić, Vinogradska 12, 10000 Zagreb</item>
    </derivirana_varijabla>
  </DomainObject.Predmet.OstaliListFormatedWithAdress>
  <DomainObject.Predmet.OstaliListFormatedWithAdressOIB>
    <izvorni_sadrzaj>
      <item>Eleonora Batinić, Grobnička 26, 10000 Zagreb</item>
      <item>Neda Batinić, Grobnička 26, 10000 Zagreb</item>
      <item>Domagoj Batinić, Grobnička 26, 10000 Zagreb</item>
      <item>Sanja Matovina- Lulić, Vinogradska 12, 10000 Zagreb</item>
    </izvorni_sadrzaj>
    <derivirana_varijabla naziv="DomainObject.Predmet.OstaliListFormatedWithAdressOIB_1">
      <item>Eleonora Batinić, Grobnička 26, 10000 Zagreb</item>
      <item>Neda Batinić, Grobnička 26, 10000 Zagreb</item>
      <item>Domagoj Batinić, Grobnička 26, 10000 Zagreb</item>
      <item>Sanja Matovina- Lulić, Vinogradska 12, 10000 Zagreb</item>
    </derivirana_varijabla>
  </DomainObject.Predmet.OstaliListFormatedWithAdressOIB>
  <DomainObject.Predmet.OstaliListNazivFormated>
    <izvorni_sadrzaj>
      <item>Eleonora Batinić</item>
      <item>Neda Batinić</item>
      <item>Domagoj Batinić</item>
      <item>Sanja Matovina- Lulić</item>
    </izvorni_sadrzaj>
    <derivirana_varijabla naziv="DomainObject.Predmet.OstaliListNazivFormated_1">
      <item>Eleonora Batinić</item>
      <item>Neda Batinić</item>
      <item>Domagoj Batinić</item>
      <item>Sanja Matovina- Lulić</item>
    </derivirana_varijabla>
  </DomainObject.Predmet.OstaliListNazivFormated>
  <DomainObject.Predmet.OstaliListNazivFormatedOIB>
    <izvorni_sadrzaj>
      <item>Eleonora Batinić</item>
      <item>Neda Batinić</item>
      <item>Domagoj Batinić</item>
      <item>Sanja Matovina- Lulić</item>
    </izvorni_sadrzaj>
    <derivirana_varijabla naziv="DomainObject.Predmet.OstaliListNazivFormatedOIB_1">
      <item>Eleonora Batinić</item>
      <item>Neda Batinić</item>
      <item>Domagoj Batinić</item>
      <item>Sanja Matovina- Lulić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2016.</izvorni_sadrzaj>
    <derivirana_varijabla naziv="DomainObject.Datum_1">13. veljače 2016.</derivirana_varijabla>
  </DomainObject.Datum>
  <DomainObject.PoslovniBrojDokumenta>
    <izvorni_sadrzaj>St-131/2000-22</izvorni_sadrzaj>
    <derivirana_varijabla naziv="DomainObject.PoslovniBrojDokumenta_1">St-131/2000-22</derivirana_varijabla>
  </DomainObject.PoslovniBrojDokumenta>
  <DomainObject.Predmet.StrankaIDrugi>
    <izvorni_sadrzaj>MARIJA BISTRICA POLJOPRIVREDNA ZADRUGA / - MARIJA BISTRICA POLJOPRIVREDNA ZADRUGA i dr.</izvorni_sadrzaj>
    <derivirana_varijabla naziv="DomainObject.Predmet.StrankaIDrugi_1">MARIJA BISTRICA POLJOPRIVREDNA ZADRUGA / - MARIJA BISTRICA POLJOPRIVREDNA ZADRUGA i dr.</derivirana_varijabla>
  </DomainObject.Predmet.StrankaIDrugi>
  <DomainObject.Predmet.ProtustrankaIDrugi>
    <izvorni_sadrzaj>MARIJA BISTRICA POLJOPRIVREDNA ZADRUGA / - MARIJA BISTRICA POLJOPRIVREDNA ZADRUGA</izvorni_sadrzaj>
    <derivirana_varijabla naziv="DomainObject.Predmet.ProtustrankaIDrugi_1">MARIJA BISTRICA POLJOPRIVREDNA ZADRUGA / - MARIJA BISTRICA POLJOPRIVREDNA ZADRUGA</derivirana_varijabla>
  </DomainObject.Predmet.ProtustrankaIDrugi>
  <DomainObject.Predmet.StrankaIDrugiAdressOIB>
    <izvorni_sadrzaj>MARIJA BISTRICA POLJOPRIVREDNA ZADRUGA / - MARIJA BISTRICA POLJOPRIVREDNA ZADRUGA, Gornjoselska 2, Marija Bistrica i dr.</izvorni_sadrzaj>
    <derivirana_varijabla naziv="DomainObject.Predmet.StrankaIDrugiAdressOIB_1">MARIJA BISTRICA POLJOPRIVREDNA ZADRUGA / - MARIJA BISTRICA POLJOPRIVREDNA ZADRUGA, Gornjoselska 2, Marija Bistrica i dr.</derivirana_varijabla>
  </DomainObject.Predmet.StrankaIDrugiAdressOIB>
  <DomainObject.Predmet.ProtustrankaIDrugiAdressOIB>
    <izvorni_sadrzaj>MARIJA BISTRICA POLJOPRIVREDNA ZADRUGA / - MARIJA BISTRICA POLJOPRIVREDNA ZADRUGA, Gornjoselska 2, Marija Bistrica</izvorni_sadrzaj>
    <derivirana_varijabla naziv="DomainObject.Predmet.ProtustrankaIDrugiAdressOIB_1">MARIJA BISTRICA POLJOPRIVREDNA ZADRUGA / - MARIJA BISTRICA POLJOPRIVREDNA ZADRUGA, Gornjoselska 2,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lipnja 2000.</izvorni_sadrzaj>
    <derivirana_varijabla naziv="DomainObject.Predmet.OdlukaRjesenje.DatumDonosenjaOdluke_1">12. lipnja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St-131/2000-0</izvorni_sadrzaj>
    <derivirana_varijabla naziv="DomainObject.Predmet.OdlukaRjesenje.Oznaka_1">St-131/2000-0</derivirana_varijabla>
  </DomainObject.Predmet.OdlukaRjesenje.Oznaka>
  <DomainObject.Predmet.SudioniciListNaziv>
    <izvorni_sadrzaj>
      <item>MARIJA BISTRICA POLJOPRIVREDNA ZADRUGA / - MARIJA BISTRICA POLJOPRIVREDNA ZADRUGA</item>
      <item>MARIJA BISTRICA POLJOPRIVREDNA ZADRUGA / - MARIJA BISTRICA POLJOPRIVREDNA ZADRUGA</item>
      <item>BRANKO GULIN</item>
      <item>VILINSKE POLJANE D.O.O.</item>
      <item>POŠTEK</item>
      <item>OPĆINA MARIJA BISTRICA</item>
      <item>DF AGENCIJA</item>
      <item>Eleonora Batinić</item>
      <item>Neda Batinić</item>
      <item>Domagoj Batinić</item>
      <item>Sanja Matovina- Lulić</item>
    </izvorni_sadrzaj>
    <derivirana_varijabla naziv="DomainObject.Predmet.SudioniciListNaziv_1">
      <item>MARIJA BISTRICA POLJOPRIVREDNA ZADRUGA / - MARIJA BISTRICA POLJOPRIVREDNA ZADRUGA</item>
      <item>MARIJA BISTRICA POLJOPRIVREDNA ZADRUGA / - MARIJA BISTRICA POLJOPRIVREDNA ZADRUGA</item>
      <item>BRANKO GULIN</item>
      <item>VILINSKE POLJANE D.O.O.</item>
      <item>POŠTEK</item>
      <item>OPĆINA MARIJA BISTRICA</item>
      <item>DF AGENCIJA</item>
      <item>Eleonora Batinić</item>
      <item>Neda Batinić</item>
      <item>Domagoj Batinić</item>
      <item>Sanja Matovina- Lulić</item>
    </derivirana_varijabla>
  </DomainObject.Predmet.SudioniciListNaziv>
  <DomainObject.Predmet.SudioniciListAdressOIB>
    <izvorni_sadrzaj>
      <item>MARIJA BISTRICA POLJOPRIVREDNA ZADRUGA / - MARIJA BISTRICA POLJOPRIVREDNA ZADRUGA, Gornjoselska 2,Marija Bistrica</item>
      <item>MARIJA BISTRICA POLJOPRIVREDNA ZADRUGA / - MARIJA BISTRICA POLJOPRIVREDNA ZADRUGA, Gornjoselska 2,Marija Bistrica</item>
      <item>BRANKO GULIN</item>
      <item>VILINSKE POLJANE D.O.O.</item>
      <item>POŠTEK</item>
      <item>OPĆINA MARIJA BISTRICA</item>
      <item>DF AGENCIJA</item>
      <item>Eleonora Batinić, Grobnička 26,10000 Zagreb</item>
      <item>Neda Batinić, Grobnička 26,10000 Zagreb</item>
      <item>Domagoj Batinić, Grobnička 26,10000 Zagreb</item>
      <item>Sanja Matovina- Lulić, Vinogradska 12,10000 Zagreb</item>
    </izvorni_sadrzaj>
    <derivirana_varijabla naziv="DomainObject.Predmet.SudioniciListAdressOIB_1">
      <item>MARIJA BISTRICA POLJOPRIVREDNA ZADRUGA / - MARIJA BISTRICA POLJOPRIVREDNA ZADRUGA, Gornjoselska 2,Marija Bistrica</item>
      <item>MARIJA BISTRICA POLJOPRIVREDNA ZADRUGA / - MARIJA BISTRICA POLJOPRIVREDNA ZADRUGA, Gornjoselska 2,Marija Bistrica</item>
      <item>BRANKO GULIN</item>
      <item>VILINSKE POLJANE D.O.O.</item>
      <item>POŠTEK</item>
      <item>OPĆINA MARIJA BISTRICA</item>
      <item>DF AGENCIJA</item>
      <item>Eleonora Batinić, Grobnička 26,10000 Zagreb</item>
      <item>Neda Batinić, Grobnička 26,10000 Zagreb</item>
      <item>Domagoj Batinić, Grobnička 26,10000 Zagreb</item>
      <item>Sanja Matovina- Lulić, Vinogradska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730</properties:Characters>
  <properties:Lines>40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2016-02-13T07:26:00Z</dcterms:created>
  <dc:creator>Tamara Košak</dc:creator>
  <cp:lastModifiedBy>Zdenka Horvat</cp:lastModifiedBy>
  <cp:lastPrinted>2015-02-24T07:14:00Z</cp:lastPrinted>
  <dcterms:modified xmlns:xsi="http://www.w3.org/2001/XMLSchema-instance" xsi:type="dcterms:W3CDTF">2016-02-13T07:30:00Z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St-131/2000-22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