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1a028" w14:paraId="171a028" w:rsidRDefault="00134A95" w:rsidP="00134A95" w:rsidR="00134A95" w:rsidRPr="00D41053">
      <w:pPr>
        <w:ind w:firstLine="708" w:left="708"/>
        <w:jc w:val="right"/>
        <w15:collapsed w:val="false"/>
        <w:rPr>
          <w:b/>
          <w:color w:val="000000"/>
        </w:rPr>
      </w:pPr>
      <w:bookmarkStart w:name="_GoBack" w:id="0"/>
      <w:bookmarkEnd w:id="0"/>
      <w:r w:rsidRPr="00D41053">
        <w:rPr>
          <w:b/>
          <w:color w:val="000000"/>
        </w:rPr>
        <w:t xml:space="preserve">  Posl.br. 7.St-1044/17</w:t>
      </w:r>
    </w:p>
    <w:p w:rsidRDefault="00134A95" w:rsidP="00134A95" w:rsidR="00134A95" w:rsidRPr="00D41053">
      <w:pPr>
        <w:jc w:val="right"/>
        <w:rPr>
          <w:b/>
        </w:rPr>
      </w:pPr>
    </w:p>
    <w:p w:rsidRDefault="00134A95" w:rsidP="00134A95" w:rsidR="00134A95" w:rsidRPr="00D41053">
      <w:pPr>
        <w:ind w:firstLine="708" w:left="708"/>
        <w:rPr>
          <w:color w:val="000000"/>
        </w:rPr>
      </w:pPr>
      <w:r w:rsidRPr="00D41053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4A95" w:rsidP="00134A95" w:rsidR="00134A95" w:rsidRPr="00D41053">
      <w:pPr>
        <w:rPr>
          <w:b/>
        </w:rPr>
      </w:pPr>
      <w:r w:rsidRPr="00D41053">
        <w:rPr>
          <w:color w:val="000000"/>
        </w:rPr>
        <w:t xml:space="preserve">        </w:t>
      </w:r>
      <w:r w:rsidRPr="00D41053">
        <w:rPr>
          <w:b/>
        </w:rPr>
        <w:t>REPUBLIKA HRVATSKA</w:t>
      </w:r>
    </w:p>
    <w:p w:rsidRDefault="00134A95" w:rsidP="00134A95" w:rsidR="00134A95" w:rsidRPr="00D41053">
      <w:pPr>
        <w:rPr>
          <w:b/>
        </w:rPr>
      </w:pPr>
      <w:r w:rsidRPr="00D41053">
        <w:rPr>
          <w:b/>
        </w:rPr>
        <w:t xml:space="preserve">     TRGOVAČKI SUD U SPLITU</w:t>
      </w:r>
    </w:p>
    <w:p w:rsidRDefault="00134A95" w:rsidP="00134A95" w:rsidR="00134A95" w:rsidRPr="00D41053">
      <w:pPr>
        <w:rPr>
          <w:b/>
        </w:rPr>
      </w:pPr>
      <w:r w:rsidRPr="00D41053">
        <w:rPr>
          <w:b/>
        </w:rPr>
        <w:t>STALNA SLUŽBA U DUBROVNIKU</w:t>
      </w:r>
    </w:p>
    <w:p w:rsidRDefault="00134A95" w:rsidP="00134A95" w:rsidR="00134A95" w:rsidRPr="00D41053">
      <w:pPr>
        <w:rPr>
          <w:b/>
        </w:rPr>
      </w:pPr>
      <w:r w:rsidRPr="00D41053">
        <w:rPr>
          <w:b/>
        </w:rPr>
        <w:t xml:space="preserve">    Dr. Ante Starčevića 23, Dubrovnik</w:t>
      </w:r>
    </w:p>
    <w:p w:rsidRDefault="00134A95" w:rsidP="00134A95" w:rsidR="00134A95" w:rsidRPr="00D41053">
      <w:pPr>
        <w:rPr>
          <w:b/>
        </w:rPr>
      </w:pPr>
      <w:r w:rsidRPr="00D41053">
        <w:rPr>
          <w:color w:val="000000"/>
        </w:rPr>
        <w:t xml:space="preserve"> </w:t>
      </w:r>
    </w:p>
    <w:p w:rsidRDefault="00134A95" w:rsidP="00134A95" w:rsidR="00134A95" w:rsidRPr="00D41053">
      <w:pPr>
        <w:keepNext/>
        <w:outlineLvl w:val="0"/>
        <w:rPr>
          <w:b/>
        </w:rPr>
      </w:pPr>
    </w:p>
    <w:p w:rsidRDefault="00134A95" w:rsidP="00134A95" w:rsidR="00134A95" w:rsidRPr="00D41053">
      <w:pPr>
        <w:spacing w:before="260"/>
        <w:jc w:val="center"/>
        <w:rPr>
          <w:rFonts w:eastAsiaTheme="minorHAnsi"/>
          <w:b/>
          <w:lang w:eastAsia="en-US"/>
        </w:rPr>
      </w:pPr>
      <w:r w:rsidRPr="00D41053">
        <w:rPr>
          <w:rFonts w:eastAsiaTheme="minorHAnsi"/>
          <w:b/>
          <w:lang w:eastAsia="en-US"/>
        </w:rPr>
        <w:t>R E P U B L I K A  H R V A T S K A</w:t>
      </w:r>
    </w:p>
    <w:p w:rsidRDefault="00134A95" w:rsidP="00134A95" w:rsidR="00134A95" w:rsidRPr="00D41053">
      <w:pPr>
        <w:spacing w:after="160" w:before="160"/>
        <w:jc w:val="center"/>
        <w:rPr>
          <w:rFonts w:eastAsiaTheme="minorHAnsi"/>
          <w:b/>
          <w:lang w:eastAsia="en-US"/>
        </w:rPr>
      </w:pPr>
      <w:r w:rsidRPr="00D41053">
        <w:rPr>
          <w:rFonts w:eastAsiaTheme="minorHAnsi"/>
          <w:b/>
          <w:lang w:eastAsia="en-US"/>
        </w:rPr>
        <w:t>R J E Š E N J E</w:t>
      </w:r>
    </w:p>
    <w:p w:rsidRDefault="00134A95" w:rsidP="00134A95" w:rsidR="00134A95" w:rsidRPr="00D41053">
      <w:pPr>
        <w:ind w:firstLine="720" w:right="-2"/>
        <w:jc w:val="both"/>
      </w:pPr>
      <w:r w:rsidRPr="00D41053">
        <w:t>Trgovački sud u Splitu, Stalna služba u Dubrovniku, po stečajnom sucu tog suda Diani Butigan Granić, kao sucu pojedincu, u stečajnom postupku nad stečajnim IPSUM d.o.o. u stečaju, Dubrovnik, Dr. A. Starčevića 29, OIB: 26472901970, zastupanog po stečajnom upravitelju Vlahu Monkoviću iz Cavtata, dana 30. kolovoza 2018. godine</w:t>
      </w:r>
    </w:p>
    <w:p w:rsidRDefault="00134A95" w:rsidP="00134A95" w:rsidR="00134A95" w:rsidRPr="00D41053">
      <w:pPr>
        <w:ind w:right="-2"/>
        <w:jc w:val="both"/>
      </w:pPr>
    </w:p>
    <w:p w:rsidRDefault="00134A95" w:rsidP="00D41053" w:rsidR="00134A95" w:rsidRPr="00D41053">
      <w:pPr>
        <w:spacing w:after="200" w:before="200"/>
        <w:jc w:val="center"/>
        <w:rPr>
          <w:b/>
        </w:rPr>
      </w:pPr>
      <w:r w:rsidRPr="00D41053">
        <w:rPr>
          <w:b/>
        </w:rPr>
        <w:t xml:space="preserve">r i j e š i o  j e </w:t>
      </w:r>
    </w:p>
    <w:p w:rsidRDefault="00134A95" w:rsidP="00134A95" w:rsidR="00134A95" w:rsidRPr="00D41053">
      <w:pPr>
        <w:pStyle w:val="Tijeloteksta2"/>
        <w:ind w:firstLine="708"/>
      </w:pPr>
      <w:r w:rsidRPr="00D41053">
        <w:t xml:space="preserve">  Zakazuje se ispitno ročište za dan </w:t>
      </w:r>
      <w:r w:rsidRPr="00D41053">
        <w:rPr>
          <w:b/>
        </w:rPr>
        <w:t>21. rujna 2018. u 11:00</w:t>
      </w:r>
      <w:r w:rsidRPr="00D41053">
        <w:t xml:space="preserve"> sati, </w:t>
      </w:r>
      <w:r w:rsidRPr="00D41053">
        <w:rPr>
          <w:bCs/>
        </w:rPr>
        <w:t>koje ć</w:t>
      </w:r>
      <w:r w:rsidRPr="00D41053">
        <w:t xml:space="preserve">e se održati u sudnici br. 111/I, Trgovačkog suda u Splitu, Sukoišanska 6. Na tom ročištu ispitat će se pravovremeno prijavljene tražbine vjerovnika II. višeg isplatnog reda Stečajna masa Univerzalni dom d.o.o. u stečaju </w:t>
      </w:r>
      <w:r w:rsidR="00510C96">
        <w:t>i</w:t>
      </w:r>
      <w:r w:rsidRPr="00D41053">
        <w:t xml:space="preserve"> Tanja Matković vl. ovrta Ikiša 1, a koje je stečajni upravitelji omaškom propustila ispitati u cijelosti na ispitnom ročištu održanom 13. lipnja 2018.</w:t>
      </w:r>
    </w:p>
    <w:p w:rsidRDefault="00134A95" w:rsidP="00134A95" w:rsidR="00134A95" w:rsidRPr="00D41053">
      <w:pPr>
        <w:spacing w:after="200" w:before="300"/>
        <w:jc w:val="center"/>
        <w:rPr>
          <w:b/>
        </w:rPr>
      </w:pPr>
      <w:r w:rsidRPr="00D41053">
        <w:rPr>
          <w:b/>
        </w:rPr>
        <w:t>Obrazloženje</w:t>
      </w:r>
    </w:p>
    <w:p w:rsidRDefault="00134A95" w:rsidP="00134A95" w:rsidR="00134A95" w:rsidRPr="00D41053">
      <w:pPr>
        <w:spacing w:after="100"/>
        <w:jc w:val="both"/>
      </w:pPr>
      <w:r w:rsidRPr="00D41053">
        <w:tab/>
        <w:t>U stečajnom postupku koji se kod ovoga suda vodi nad dužnikom IPSUM d.o.o. u stečaju, Dubrovnik, Dr. A. Starčevića 29, OIB: 26472901970, podneskom od 27. kolovoza 2018. stečajni upravitelji predloži</w:t>
      </w:r>
      <w:r w:rsidR="00E078BD">
        <w:t>o</w:t>
      </w:r>
      <w:r w:rsidRPr="00D41053">
        <w:t xml:space="preserve"> je sudu ispitivanje pravovremeno podnesenih prijava tražbine navedenih u izreci rješenja, a koje je stečajni upravitelj omaškom propustio ispitati na ispitnom ročištu održanom 13. lipnja 2018.</w:t>
      </w:r>
    </w:p>
    <w:p w:rsidRDefault="00134A95" w:rsidP="00134A95" w:rsidR="00134A95" w:rsidRPr="00D41053">
      <w:pPr>
        <w:spacing w:before="140"/>
        <w:jc w:val="both"/>
      </w:pPr>
      <w:r w:rsidRPr="00D41053">
        <w:tab/>
        <w:t>Slijedom navedenog, a temeljem odredbe članka 339. i 347. Zakona o parničnom postupku („Narodne novine“ broj 53/91, 91/92, 112/99, 88/01, 117/03, 88/05, 2/07, 84/08, 96/08, 123/08, 57/11 i 25/13) u vezi s odredbom članka 10. Stečajnog zakona („Narodne novine“ 71/15 i 104/17; dalje SZ) te temeljem odredbe članka 104. SZ-a, odlučeno je kao u izreci ovog rješenja.</w:t>
      </w:r>
    </w:p>
    <w:p w:rsidRDefault="00134A95" w:rsidP="00D41053" w:rsidR="00134A95" w:rsidRPr="00D41053">
      <w:pPr>
        <w:rPr>
          <w:b/>
        </w:rPr>
      </w:pPr>
    </w:p>
    <w:p w:rsidRDefault="00134A95" w:rsidP="00134A95" w:rsidR="00134A95" w:rsidRPr="00D41053">
      <w:pPr>
        <w:jc w:val="center"/>
        <w:rPr>
          <w:b/>
        </w:rPr>
      </w:pPr>
    </w:p>
    <w:p w:rsidRDefault="00134A95" w:rsidP="00134A95" w:rsidR="00134A95" w:rsidRPr="00D41053">
      <w:pPr>
        <w:jc w:val="center"/>
        <w:rPr>
          <w:b/>
        </w:rPr>
      </w:pPr>
      <w:r w:rsidRPr="00D41053">
        <w:rPr>
          <w:b/>
        </w:rPr>
        <w:t xml:space="preserve">U Dubrovniku </w:t>
      </w:r>
      <w:r w:rsidR="00D41053" w:rsidRPr="00D41053">
        <w:rPr>
          <w:b/>
        </w:rPr>
        <w:t>30</w:t>
      </w:r>
      <w:r w:rsidRPr="00D41053">
        <w:rPr>
          <w:b/>
        </w:rPr>
        <w:t xml:space="preserve">. </w:t>
      </w:r>
      <w:r w:rsidR="00D41053" w:rsidRPr="00D41053">
        <w:rPr>
          <w:b/>
        </w:rPr>
        <w:t>kolovoza</w:t>
      </w:r>
      <w:r w:rsidRPr="00D41053">
        <w:rPr>
          <w:b/>
        </w:rPr>
        <w:t xml:space="preserve"> 2018.g.</w:t>
      </w:r>
    </w:p>
    <w:p w:rsidRDefault="00134A95" w:rsidP="00134A95" w:rsidR="00134A95" w:rsidRPr="00D41053">
      <w:pPr>
        <w:rPr>
          <w:b/>
        </w:rPr>
      </w:pPr>
    </w:p>
    <w:p w:rsidRDefault="00134A95" w:rsidP="00134A95" w:rsidR="00134A95" w:rsidRPr="00D41053">
      <w:pPr>
        <w:tabs>
          <w:tab w:pos="0" w:val="left"/>
        </w:tabs>
        <w:ind w:left="5664"/>
        <w:rPr>
          <w:b/>
        </w:rPr>
      </w:pPr>
      <w:r w:rsidRPr="00D41053">
        <w:rPr>
          <w:b/>
        </w:rPr>
        <w:t>Sudac:</w:t>
      </w:r>
    </w:p>
    <w:p w:rsidRDefault="00134A95" w:rsidP="00134A95" w:rsidR="00134A95" w:rsidRPr="00D41053">
      <w:pPr>
        <w:tabs>
          <w:tab w:pos="0" w:val="left"/>
        </w:tabs>
        <w:ind w:left="5664"/>
        <w:rPr>
          <w:b/>
        </w:rPr>
      </w:pPr>
    </w:p>
    <w:p w:rsidRDefault="00D41053" w:rsidP="00D41053" w:rsidR="00134A95" w:rsidRPr="00D41053">
      <w:pPr>
        <w:tabs>
          <w:tab w:pos="0" w:val="left"/>
        </w:tabs>
        <w:ind w:left="5664"/>
        <w:rPr>
          <w:b/>
        </w:rPr>
      </w:pPr>
      <w:r>
        <w:rPr>
          <w:b/>
        </w:rPr>
        <w:t>Diana Butigan Granić</w:t>
      </w:r>
    </w:p>
    <w:p w:rsidRDefault="00134A95" w:rsidP="00134A95" w:rsidR="00134A95" w:rsidRPr="00D41053">
      <w:pPr>
        <w:spacing w:before="140"/>
        <w:jc w:val="both"/>
      </w:pPr>
      <w:r w:rsidRPr="00D41053">
        <w:lastRenderedPageBreak/>
        <w:t>Uputa o pravnom lijeku: Protiv ovog rješenja nije dopuštena žalba (čl. 278. st. 2. Zakona o parničnom postupku (˝Narodne novine˝ broj 53/91, 91/92, 112/99, 88/01, 117/03, 88/05, 2/07, 84/08, 96/08, 123/08, 57/11 i 25/13, u vezi sa čl. 6. SZ-a).</w:t>
      </w:r>
      <w:r w:rsidRPr="00D41053">
        <w:tab/>
      </w:r>
      <w:r w:rsidRPr="00D41053">
        <w:tab/>
      </w:r>
    </w:p>
    <w:p w:rsidRDefault="00134A95" w:rsidP="00134A95" w:rsidR="00134A95" w:rsidRPr="00D41053">
      <w:pPr>
        <w:spacing w:before="140"/>
      </w:pPr>
      <w:r w:rsidRPr="00D41053">
        <w:t>Dna:</w:t>
      </w:r>
    </w:p>
    <w:p w:rsidRDefault="00134A95" w:rsidP="00134A95" w:rsidR="00134A95" w:rsidRPr="00D41053">
      <w:r w:rsidRPr="00D41053">
        <w:t>- stečajnom upravitelju - e-Oglasna ploča sudova</w:t>
      </w:r>
    </w:p>
    <w:p w:rsidRDefault="00134A95" w:rsidP="00134A95" w:rsidR="00134A95" w:rsidRPr="00D41053">
      <w:r w:rsidRPr="00D41053">
        <w:t xml:space="preserve">- mrežna stranica e-Oglasna ploča sudova </w:t>
      </w:r>
    </w:p>
    <w:p w:rsidRDefault="00C7010E" w:rsidR="00C7010E" w:rsidRPr="00D41053"/>
    <w:sectPr w:rsidR="00C7010E" w:rsidRPr="00D4105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4A95"/>
    <w:rsid w:val="00134A95"/>
    <w:rsid w:val="003E451E"/>
    <w:rsid w:val="00510C96"/>
    <w:rsid w:val="00C7010E"/>
    <w:rsid w:val="00D41053"/>
    <w:rsid w:val="00E0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4A9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34A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4A95"/>
    <w:rPr>
      <w:rFonts w:cs="Tahoma" w:eastAsia="Times New Roman" w:hAnsi="Tahoma" w:ascii="Tahoma"/>
      <w:sz w:val="16"/>
      <w:szCs w:val="16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134A95"/>
    <w:pPr>
      <w:jc w:val="both"/>
    </w:pPr>
  </w:style>
  <w:style w:customStyle="true" w:styleId="Tijeloteksta2Char" w:type="character">
    <w:name w:val="Tijelo teksta 2 Char"/>
    <w:basedOn w:val="Zadanifontodlomka"/>
    <w:link w:val="Tijeloteksta2"/>
    <w:semiHidden/>
    <w:rsid w:val="00134A9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7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8BD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8BD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8BD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8BD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4A9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34A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4A95"/>
    <w:rPr>
      <w:rFonts w:ascii="Tahoma" w:cs="Tahoma" w:eastAsia="Times New Roman" w:hAnsi="Tahoma"/>
      <w:sz w:val="16"/>
      <w:szCs w:val="16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134A95"/>
    <w:pPr>
      <w:jc w:val="both"/>
    </w:pPr>
  </w:style>
  <w:style w:customStyle="1" w:styleId="Tijeloteksta2Char" w:type="character">
    <w:name w:val="Tijelo teksta 2 Char"/>
    <w:basedOn w:val="Zadanifontodlomka"/>
    <w:link w:val="Tijeloteksta2"/>
    <w:semiHidden/>
    <w:rsid w:val="00134A9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7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8BD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8BD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8BD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8BD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http://tbn0.google.com/images?q=tbn:8lIypWC5bJjP1M:http://www.hnv.org.yu/images/grb-rh.jp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St-1044/2017-62</izvorni_sadrzaj>
    <derivirana_varijabla naziv="DomainObject.Oznaka_1">St-1044/2017-62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St-1044/2017</izvorni_sadrzaj>
    <derivirana_varijabla naziv="DomainObject.Predmet.OznakaBroj_1">St-1044/2017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IPSUM d.o.o. za građevinarstvo i trgovinu u stečaju</izvorni_sadrzaj>
    <derivirana_varijabla naziv="DomainObject.Predmet.ProtustrankaFormated_1">  IPSUM d.o.o. za građevinarstvo i trgovinu u stečaju</derivirana_varijabla>
  </DomainObject.Predmet.ProtustrankaFormated>
  <DomainObject.Predmet.ProtustrankaFormatedOIB>
    <izvorni_sadrzaj>  IPSUM d.o.o. za građevinarstvo i trgovinu u stečaju, OIB 26472901970</izvorni_sadrzaj>
    <derivirana_varijabla naziv="DomainObject.Predmet.ProtustrankaFormatedOIB_1">  IPSUM d.o.o. za građevinarstvo i trgovinu u stečaju, OIB 26472901970</derivirana_varijabla>
  </DomainObject.Predmet.ProtustrankaFormatedOIB>
  <DomainObject.Predmet.ProtustrankaFormatedWithAdress>
    <izvorni_sadrzaj> IPSUM d.o.o. za građevinarstvo i trgovinu u stečaju, Dr. Ante Starčevića 29, 20000 Dubrovnik</izvorni_sadrzaj>
    <derivirana_varijabla naziv="DomainObject.Predmet.ProtustrankaFormatedWithAdress_1"> IPSUM d.o.o. za građevinarstvo i trgovinu u stečaju, Dr. Ante Starčevića 29, 20000 Dubrovnik</derivirana_varijabla>
  </DomainObject.Predmet.ProtustrankaFormatedWithAdress>
  <DomainObject.Predmet.ProtustrankaFormatedWithAdressOIB>
    <izvorni_sadrzaj> IPSUM d.o.o. za građevinarstvo i trgovinu u stečaju, OIB 26472901970, Dr. Ante Starčevića 29, 20000 Dubrovnik</izvorni_sadrzaj>
    <derivirana_varijabla naziv="DomainObject.Predmet.ProtustrankaFormatedWithAdressOIB_1"> IPSUM d.o.o. za građevinarstvo i trgovinu u stečaju, OIB 26472901970, Dr. Ante Starčevića 29, 20000 Dubrovnik</derivirana_varijabla>
  </DomainObject.Predmet.ProtustrankaFormatedWithAdressOIB>
  <DomainObject.Predmet.ProtustrankaWithAdress>
    <izvorni_sadrzaj>IPSUM d.o.o. za građevinarstvo i trgovinu u stečaju Dr. Ante Starčevića 29, 20000 Dubrovnik</izvorni_sadrzaj>
    <derivirana_varijabla naziv="DomainObject.Predmet.ProtustrankaWithAdress_1">IPSUM d.o.o. za građevinarstvo i trgovinu u stečaju Dr. Ante Starčevića 29, 20000 Dubrovnik</derivirana_varijabla>
  </DomainObject.Predmet.ProtustrankaWithAdress>
  <DomainObject.Predmet.ProtustrankaWithAdressOIB>
    <izvorni_sadrzaj>IPSUM d.o.o. za građevinarstvo i trgovinu u stečaju, OIB 26472901970, Dr. Ante Starčevića 29, 20000 Dubrovnik</izvorni_sadrzaj>
    <derivirana_varijabla naziv="DomainObject.Predmet.ProtustrankaWithAdressOIB_1">IPSUM d.o.o. za građevinarstvo i trgovinu u stečaju, OIB 26472901970, Dr. Ante Starčevića 29, 20000 Dubrovnik</derivirana_varijabla>
  </DomainObject.Predmet.ProtustrankaWithAdressOIB>
  <DomainObject.Predmet.ProtustrankaNazivFormated>
    <izvorni_sadrzaj>IPSUM d.o.o. za građevinarstvo i trgovinu u stečaju</izvorni_sadrzaj>
    <derivirana_varijabla naziv="DomainObject.Predmet.ProtustrankaNazivFormated_1">IPSUM d.o.o. za građevinarstvo i trgovinu u stečaju</derivirana_varijabla>
  </DomainObject.Predmet.ProtustrankaNazivFormated>
  <DomainObject.Predmet.ProtustrankaNazivFormatedOIB>
    <izvorni_sadrzaj>IPSUM d.o.o. za građevinarstvo i trgovinu u stečaju, OIB 26472901970</izvorni_sadrzaj>
    <derivirana_varijabla naziv="DomainObject.Predmet.ProtustrankaNazivFormatedOIB_1">IPSUM d.o.o. za građevinarstvo i trgovinu u stečaju, OIB 26472901970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BRODOMETALURGIJA d.o.o. za proizvodnju i trgovinu; SAMOBORKA SPLIT d.o.o. za proizvodnju građevinskog materijala; METKOVIĆ, d.o.o. za vodoopskrbu i odvodnju otpadnih voda; CESTOGRADNJA, društvo s ograničenom odgovornošću za građevinarstvo; HIDROKONZALT PROJEKTIRANJE d.o.o. za savjetovanje i projektiranje; OCINJE-MARKET d.o.o. za građenje, trgovinu, poljoprivredu i usluge; EMES, Društvo s ograničenom odgovornošću za porizvodnju, trgovinu i zastupanje; UNIVERZALNI DOM d.o.o. za trgovinu i usluge u stečaju</izvorni_sadrzaj>
    <derivirana_varijabla naziv="DomainObject.Predmet.StrankaFormated_1">  FINA, RC Split, Podružnica Dubrovnik; BRODOMETALURGIJA d.o.o. za proizvodnju i trgovinu; SAMOBORKA SPLIT d.o.o. za proizvodnju građevinskog materijala; METKOVIĆ, d.o.o. za vodoopskrbu i odvodnju otpadnih voda; CESTOGRADNJA, društvo s ograničenom odgovornošću za građevinarstvo; HIDROKONZALT PROJEKTIRANJE d.o.o. za savjetovanje i projektiranje; OCINJE-MARKET d.o.o. za građenje, trgovinu, poljoprivredu i usluge; EMES, Društvo s ograničenom odgovornošću za porizvodnju, trgovinu i zastupanje; UNIVERZALNI DOM d.o.o. za trgovinu i usluge u stečaju</derivirana_varijabla>
  </DomainObject.Predmet.StrankaFormated>
  <DomainObject.Predmet.StrankaFormatedOIB>
    <izvorni_sadrzaj>  FINA, RC Split, Podružnica Dubrovnik, OIB 85821130368; BRODOMETALURGIJA d.o.o. za proizvodnju i trgovinu, OIB 31353718090; SAMOBORKA SPLIT d.o.o. za proizvodnju građevinskog materijala, OIB 14978110804; METKOVIĆ, d.o.o. za vodoopskrbu i odvodnju otpadnih voda, OIB 98244558721; CESTOGRADNJA, društvo s ograničenom odgovornošću za građevinarstvo, OIB 81547946556; HIDROKONZALT PROJEKTIRANJE d.o.o. za savjetovanje i projektiranje, OIB 32472397445; OCINJE-MARKET d.o.o. za građenje, trgovinu, poljoprivredu i usluge, OIB 81175245130; EMES, Društvo s ograničenom odgovornošću za porizvodnju, trgovinu i zastupanje, OIB 62255115426; UNIVERZALNI DOM d.o.o. za trgovinu i usluge u stečaju, OIB 71903590363</izvorni_sadrzaj>
    <derivirana_varijabla naziv="DomainObject.Predmet.StrankaFormatedOIB_1">  FINA, RC Split, Podružnica Dubrovnik, OIB 85821130368; BRODOMETALURGIJA d.o.o. za proizvodnju i trgovinu, OIB 31353718090; SAMOBORKA SPLIT d.o.o. za proizvodnju građevinskog materijala, OIB 14978110804; METKOVIĆ, d.o.o. za vodoopskrbu i odvodnju otpadnih voda, OIB 98244558721; CESTOGRADNJA, društvo s ograničenom odgovornošću za građevinarstvo, OIB 81547946556; HIDROKONZALT PROJEKTIRANJE d.o.o. za savjetovanje i projektiranje, OIB 32472397445; OCINJE-MARKET d.o.o. za građenje, trgovinu, poljoprivredu i usluge, OIB 81175245130; EMES, Društvo s ograničenom odgovornošću za porizvodnju, trgovinu i zastupanje, OIB 62255115426; UNIVERZALNI DOM d.o.o. za trgovinu i usluge u stečaju, OIB 71903590363</derivirana_varijabla>
  </DomainObject.Predmet.StrankaFormatedOIB>
  <DomainObject.Predmet.StrankaFormatedWithAdress>
    <izvorni_sadrzaj> FINA, RC Split, Podružnica Dubrovnik, Vukovarska 2, 20000 Dubrovnik; BRODOMETALURGIJA d.o.o. za proizvodnju i trgovinu, Solinska 58, 21000 Split; SAMOBORKA SPLIT d.o.o. za proizvodnju građevinskog materijala, Prisike 19, 21203 Gornji Muć; METKOVIĆ, d.o.o. za vodoopskrbu i odvodnju otpadnih voda, Mostarska 10, 20350 Metković; CESTOGRADNJA, društvo s ograničenom odgovornošću za građevinarstvo, Papandopulova 21, 21000 Split; HIDROKONZALT PROJEKTIRANJE d.o.o. za savjetovanje i projektiranje, Kralja Zvonimira 60, 21210 Solin; OCINJE-MARKET d.o.o. za građenje, trgovinu, poljoprivredu i usluge, Od Izvora 2, 20236 Nova Mokošica; EMES, Društvo s ograničenom odgovornošću za porizvodnju, trgovinu i zastupanje, Zvonimira Rogoza 18, 10000 Zagreb; UNIVERZALNI DOM d.o.o. za trgovinu i usluge u stečaju, Dr. Franje Tuđmana 26, 23210 Biograd Na Moru</izvorni_sadrzaj>
    <derivirana_varijabla naziv="DomainObject.Predmet.StrankaFormatedWithAdress_1"> FINA, RC Split, Podružnica Dubrovnik, Vukovarska 2, 20000 Dubrovnik; BRODOMETALURGIJA d.o.o. za proizvodnju i trgovinu, Solinska 58, 21000 Split; SAMOBORKA SPLIT d.o.o. za proizvodnju građevinskog materijala, Prisike 19, 21203 Gornji Muć; METKOVIĆ, d.o.o. za vodoopskrbu i odvodnju otpadnih voda, Mostarska 10, 20350 Metković; CESTOGRADNJA, društvo s ograničenom odgovornošću za građevinarstvo, Papandopulova 21, 21000 Split; HIDROKONZALT PROJEKTIRANJE d.o.o. za savjetovanje i projektiranje, Kralja Zvonimira 60, 21210 Solin; OCINJE-MARKET d.o.o. za građenje, trgovinu, poljoprivredu i usluge, Od Izvora 2, 20236 Nova Mokošica; EMES, Društvo s ograničenom odgovornošću za porizvodnju, trgovinu i zastupanje, Zvonimira Rogoza 18, 10000 Zagreb; UNIVERZALNI DOM d.o.o. za trgovinu i usluge u stečaju, Dr. Franje Tuđmana 26, 23210 Biograd Na Moru</derivirana_varijabla>
  </DomainObject.Predmet.StrankaFormatedWithAdress>
  <DomainObject.Predmet.StrankaFormatedWithAdressOIB>
    <izvorni_sadrzaj> FINA, RC Split, Podružnica Dubrovnik, OIB 85821130368, Vukovarska 2, 20000 Dubrovnik; BRODOMETALURGIJA d.o.o. za proizvodnju i trgovinu, OIB 31353718090, Solinska 58, 21000 Split; SAMOBORKA SPLIT d.o.o. za proizvodnju građevinskog materijala, OIB 14978110804, Prisike 19, 21203 Gornji Muć; METKOVIĆ, d.o.o. za vodoopskrbu i odvodnju otpadnih voda, OIB 98244558721, Mostarska 10, 20350 Metković; CESTOGRADNJA, društvo s ograničenom odgovornošću za građevinarstvo, OIB 81547946556, Papandopulova 21, 21000 Split; HIDROKONZALT PROJEKTIRANJE d.o.o. za savjetovanje i projektiranje, OIB 32472397445, Kralja Zvonimira 60, 21210 Solin; OCINJE-MARKET d.o.o. za građenje, trgovinu, poljoprivredu i usluge, OIB 81175245130, Od Izvora 2, 20236 Nova Mokošica; EMES, Društvo s ograničenom odgovornošću za porizvodnju, trgovinu i zastupanje, OIB 62255115426, Zvonimira Rogoza 18, 10000 Zagreb; UNIVERZALNI DOM d.o.o. za trgovinu i usluge u stečaju, OIB 71903590363, Dr. Franje Tuđmana 26, 23210 Biograd Na Moru</izvorni_sadrzaj>
    <derivirana_varijabla naziv="DomainObject.Predmet.StrankaFormatedWithAdressOIB_1"> FINA, RC Split, Podružnica Dubrovnik, OIB 85821130368, Vukovarska 2, 20000 Dubrovnik; BRODOMETALURGIJA d.o.o. za proizvodnju i trgovinu, OIB 31353718090, Solinska 58, 21000 Split; SAMOBORKA SPLIT d.o.o. za proizvodnju građevinskog materijala, OIB 14978110804, Prisike 19, 21203 Gornji Muć; METKOVIĆ, d.o.o. za vodoopskrbu i odvodnju otpadnih voda, OIB 98244558721, Mostarska 10, 20350 Metković; CESTOGRADNJA, društvo s ograničenom odgovornošću za građevinarstvo, OIB 81547946556, Papandopulova 21, 21000 Split; HIDROKONZALT PROJEKTIRANJE d.o.o. za savjetovanje i projektiranje, OIB 32472397445, Kralja Zvonimira 60, 21210 Solin; OCINJE-MARKET d.o.o. za građenje, trgovinu, poljoprivredu i usluge, OIB 81175245130, Od Izvora 2, 20236 Nova Mokošica; EMES, Društvo s ograničenom odgovornošću za porizvodnju, trgovinu i zastupanje, OIB 62255115426, Zvonimira Rogoza 18, 10000 Zagreb; UNIVERZALNI DOM d.o.o. za trgovinu i usluge u stečaju, OIB 71903590363, Dr. Franje Tuđmana 26, 23210 Biograd Na Moru</derivirana_varijabla>
  </DomainObject.Predmet.StrankaFormatedWithAdressOIB>
  <DomainObject.Predmet.StrankaWithAdress>
    <izvorni_sadrzaj>FINA, RC Split, Podružnica Dubrovnik Vukovarska 2,20000 Dubrovnik,BRODOMETALURGIJA d.o.o. za proizvodnju i trgovinu Solinska 58,21000 Split,SAMOBORKA SPLIT d.o.o. za proizvodnju građevinskog materijala Prisike 19,21203 Gornji Muć,METKOVIĆ, d.o.o. za vodoopskrbu i odvodnju otpadnih voda Mostarska 10,20350 Metković,CESTOGRADNJA, društvo s ograničenom odgovornošću za građevinarstvo Papandopulova 21,21000 Split,HIDROKONZALT PROJEKTIRANJE d.o.o. za savjetovanje i projektiranje Kralja Zvonimira 60,21210 Solin,OCINJE-MARKET d.o.o. za građenje, trgovinu, poljoprivredu i usluge Od Izvora 2,20236 Nova Mokošica,EMES, Društvo s ograničenom odgovornošću za porizvodnju, trgovinu i zastupanje Zvonimira Rogoza 18,10000 Zagreb,UNIVERZALNI DOM d.o.o. za trgovinu i usluge u stečaju Dr. Franje Tuđmana 26,23210 Biograd Na Moru</izvorni_sadrzaj>
    <derivirana_varijabla naziv="DomainObject.Predmet.StrankaWithAdress_1">FINA, RC Split, Podružnica Dubrovnik Vukovarska 2,20000 Dubrovnik,BRODOMETALURGIJA d.o.o. za proizvodnju i trgovinu Solinska 58,21000 Split,SAMOBORKA SPLIT d.o.o. za proizvodnju građevinskog materijala Prisike 19,21203 Gornji Muć,METKOVIĆ, d.o.o. za vodoopskrbu i odvodnju otpadnih voda Mostarska 10,20350 Metković,CESTOGRADNJA, društvo s ograničenom odgovornošću za građevinarstvo Papandopulova 21,21000 Split,HIDROKONZALT PROJEKTIRANJE d.o.o. za savjetovanje i projektiranje Kralja Zvonimira 60,21210 Solin,OCINJE-MARKET d.o.o. za građenje, trgovinu, poljoprivredu i usluge Od Izvora 2,20236 Nova Mokošica,EMES, Društvo s ograničenom odgovornošću za porizvodnju, trgovinu i zastupanje Zvonimira Rogoza 18,10000 Zagreb,UNIVERZALNI DOM d.o.o. za trgovinu i usluge u stečaju Dr. Franje Tuđmana 26,23210 Biograd Na Moru</derivirana_varijabla>
  </DomainObject.Predmet.StrankaWithAdress>
  <DomainObject.Predmet.StrankaWithAdressOIB>
    <izvorni_sadrzaj>FINA, RC Split, Podružnica Dubrovnik, OIB 85821130368, Vukovarska 2,20000 Dubrovnik,BRODOMETALURGIJA d.o.o. za proizvodnju i trgovinu, OIB 31353718090, Solinska 58,21000 Split,SAMOBORKA SPLIT d.o.o. za proizvodnju građevinskog materijala, OIB 14978110804, Prisike 19,21203 Gornji Muć,METKOVIĆ, d.o.o. za vodoopskrbu i odvodnju otpadnih voda, OIB 98244558721, Mostarska 10,20350 Metković,CESTOGRADNJA, društvo s ograničenom odgovornošću za građevinarstvo, OIB 81547946556, Papandopulova 21,21000 Split,HIDROKONZALT PROJEKTIRANJE d.o.o. za savjetovanje i projektiranje, OIB 32472397445, Kralja Zvonimira 60,21210 Solin,OCINJE-MARKET d.o.o. za građenje, trgovinu, poljoprivredu i usluge, OIB 81175245130, Od Izvora 2,20236 Nova Mokošica,EMES, Društvo s ograničenom odgovornošću za porizvodnju, trgovinu i zastupanje, OIB 62255115426, Zvonimira Rogoza 18,10000 Zagreb,UNIVERZALNI DOM d.o.o. za trgovinu i usluge u stečaju, OIB 71903590363, Dr. Franje Tuđmana 26,23210 Biograd Na Moru</izvorni_sadrzaj>
    <derivirana_varijabla naziv="DomainObject.Predmet.StrankaWithAdressOIB_1">FINA, RC Split, Podružnica Dubrovnik, OIB 85821130368, Vukovarska 2,20000 Dubrovnik,BRODOMETALURGIJA d.o.o. za proizvodnju i trgovinu, OIB 31353718090, Solinska 58,21000 Split,SAMOBORKA SPLIT d.o.o. za proizvodnju građevinskog materijala, OIB 14978110804, Prisike 19,21203 Gornji Muć,METKOVIĆ, d.o.o. za vodoopskrbu i odvodnju otpadnih voda, OIB 98244558721, Mostarska 10,20350 Metković,CESTOGRADNJA, društvo s ograničenom odgovornošću za građevinarstvo, OIB 81547946556, Papandopulova 21,21000 Split,HIDROKONZALT PROJEKTIRANJE d.o.o. za savjetovanje i projektiranje, OIB 32472397445, Kralja Zvonimira 60,21210 Solin,OCINJE-MARKET d.o.o. za građenje, trgovinu, poljoprivredu i usluge, OIB 81175245130, Od Izvora 2,20236 Nova Mokošica,EMES, Društvo s ograničenom odgovornošću za porizvodnju, trgovinu i zastupanje, OIB 62255115426, Zvonimira Rogoza 18,10000 Zagreb,UNIVERZALNI DOM d.o.o. za trgovinu i usluge u stečaju, OIB 71903590363, Dr. Franje Tuđmana 26,23210 Biograd Na Moru</derivirana_varijabla>
  </DomainObject.Predmet.StrankaWithAdressOIB>
  <DomainObject.Predmet.StrankaNazivFormated>
    <izvorni_sadrzaj>FINA, RC Split, Podružnica Dubrovnik,BRODOMETALURGIJA d.o.o. za proizvodnju i trgovinu,SAMOBORKA SPLIT d.o.o. za proizvodnju građevinskog materijala,METKOVIĆ, d.o.o. za vodoopskrbu i odvodnju otpadnih voda,CESTOGRADNJA, društvo s ograničenom odgovornošću za građevinarstvo,HIDROKONZALT PROJEKTIRANJE d.o.o. za savjetovanje i projektiranje,OCINJE-MARKET d.o.o. za građenje, trgovinu, poljoprivredu i usluge,EMES, Društvo s ograničenom odgovornošću za porizvodnju, trgovinu i zastupanje,UNIVERZALNI DOM d.o.o. za trgovinu i usluge u stečaju</izvorni_sadrzaj>
    <derivirana_varijabla naziv="DomainObject.Predmet.StrankaNazivFormated_1">FINA, RC Split, Podružnica Dubrovnik,BRODOMETALURGIJA d.o.o. za proizvodnju i trgovinu,SAMOBORKA SPLIT d.o.o. za proizvodnju građevinskog materijala,METKOVIĆ, d.o.o. za vodoopskrbu i odvodnju otpadnih voda,CESTOGRADNJA, društvo s ograničenom odgovornošću za građevinarstvo,HIDROKONZALT PROJEKTIRANJE d.o.o. za savjetovanje i projektiranje,OCINJE-MARKET d.o.o. za građenje, trgovinu, poljoprivredu i usluge,EMES, Društvo s ograničenom odgovornošću za porizvodnju, trgovinu i zastupanje,UNIVERZALNI DOM d.o.o. za trgovinu i usluge u stečaju</derivirana_varijabla>
  </DomainObject.Predmet.StrankaNazivFormated>
  <DomainObject.Predmet.StrankaNazivFormatedOIB>
    <izvorni_sadrzaj>FINA, RC Split, Podružnica Dubrovnik, OIB 85821130368,BRODOMETALURGIJA d.o.o. za proizvodnju i trgovinu, OIB 31353718090,SAMOBORKA SPLIT d.o.o. za proizvodnju građevinskog materijala, OIB 14978110804,METKOVIĆ, d.o.o. za vodoopskrbu i odvodnju otpadnih voda, OIB 98244558721,CESTOGRADNJA, društvo s ograničenom odgovornošću za građevinarstvo, OIB 81547946556,HIDROKONZALT PROJEKTIRANJE d.o.o. za savjetovanje i projektiranje, OIB 32472397445,OCINJE-MARKET d.o.o. za građenje, trgovinu, poljoprivredu i usluge, OIB 81175245130,EMES, Društvo s ograničenom odgovornošću za porizvodnju, trgovinu i zastupanje, OIB 62255115426,UNIVERZALNI DOM d.o.o. za trgovinu i usluge u stečaju, OIB 71903590363</izvorni_sadrzaj>
    <derivirana_varijabla naziv="DomainObject.Predmet.StrankaNazivFormatedOIB_1">FINA, RC Split, Podružnica Dubrovnik, OIB 85821130368,BRODOMETALURGIJA d.o.o. za proizvodnju i trgovinu, OIB 31353718090,SAMOBORKA SPLIT d.o.o. za proizvodnju građevinskog materijala, OIB 14978110804,METKOVIĆ, d.o.o. za vodoopskrbu i odvodnju otpadnih voda, OIB 98244558721,CESTOGRADNJA, društvo s ograničenom odgovornošću za građevinarstvo, OIB 81547946556,HIDROKONZALT PROJEKTIRANJE d.o.o. za savjetovanje i projektiranje, OIB 32472397445,OCINJE-MARKET d.o.o. za građenje, trgovinu, poljoprivredu i usluge, OIB 81175245130,EMES, Društvo s ograničenom odgovornošću za porizvodnju, trgovinu i zastupanje, OIB 62255115426,UNIVERZALNI DOM d.o.o. za trgovinu i usluge u stečaju, OIB 71903590363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4378571.37</izvorni_sadrzaj>
    <derivirana_varijabla naziv="DomainObject.Predmet.TrenutnaVrijednost_1">4378571.37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 RC Split, Podružnica Dubrovnik</item>
      <item>BRODOMETALURGIJA d.o.o. za proizvodnju i trgovinu</item>
      <item>SAMOBORKA SPLIT d.o.o. za proizvodnju građevinskog materijala</item>
      <item>METKOVIĆ, d.o.o. za vodoopskrbu i odvodnju otpadnih voda</item>
      <item>CESTOGRADNJA, društvo s ograničenom odgovornošću za građevinarstvo</item>
      <item>HIDROKONZALT PROJEKTIRANJE d.o.o. za savjetovanje i projektiranje</item>
      <item>OCINJE-MARKET d.o.o. za građenje, trgovinu, poljoprivredu i usluge</item>
      <item>EMES, Društvo s ograničenom odgovornošću za porizvodnju, trgovinu i zastupanje</item>
      <item>UNIVERZALNI DOM d.o.o. za trgovinu i usluge u stečaju</item>
    </izvorni_sadrzaj>
    <derivirana_varijabla naziv="DomainObject.Predmet.StrankaListFormated_1">
      <item>FINA, RC Split, Podružnica Dubrovnik</item>
      <item>BRODOMETALURGIJA d.o.o. za proizvodnju i trgovinu</item>
      <item>SAMOBORKA SPLIT d.o.o. za proizvodnju građevinskog materijala</item>
      <item>METKOVIĆ, d.o.o. za vodoopskrbu i odvodnju otpadnih voda</item>
      <item>CESTOGRADNJA, društvo s ograničenom odgovornošću za građevinarstvo</item>
      <item>HIDROKONZALT PROJEKTIRANJE d.o.o. za savjetovanje i projektiranje</item>
      <item>OCINJE-MARKET d.o.o. za građenje, trgovinu, poljoprivredu i usluge</item>
      <item>EMES, Društvo s ograničenom odgovornošću za porizvodnju, trgovinu i zastupanje</item>
      <item>UNIVERZALNI DOM d.o.o. za trgovinu i usluge u stečaju</item>
    </derivirana_varijabla>
  </DomainObject.Predmet.StrankaListFormated>
  <DomainObject.Predmet.StrankaListFormatedOIB>
    <izvorni_sadrzaj>
      <item>FINA, RC Split, Podružnica Dubrovnik, OIB 85821130368</item>
      <item>BRODOMETALURGIJA d.o.o. za proizvodnju i trgovinu, OIB 31353718090</item>
      <item>SAMOBORKA SPLIT d.o.o. za proizvodnju građevinskog materijala, OIB 14978110804</item>
      <item>METKOVIĆ, d.o.o. za vodoopskrbu i odvodnju otpadnih voda, OIB 98244558721</item>
      <item>CESTOGRADNJA, društvo s ograničenom odgovornošću za građevinarstvo, OIB 81547946556</item>
      <item>HIDROKONZALT PROJEKTIRANJE d.o.o. za savjetovanje i projektiranje, OIB 32472397445</item>
      <item>OCINJE-MARKET d.o.o. za građenje, trgovinu, poljoprivredu i usluge, OIB 81175245130</item>
      <item>EMES, Društvo s ograničenom odgovornošću za porizvodnju, trgovinu i zastupanje, OIB 62255115426</item>
      <item>UNIVERZALNI DOM d.o.o. za trgovinu i usluge u stečaju, OIB 71903590363</item>
    </izvorni_sadrzaj>
    <derivirana_varijabla naziv="DomainObject.Predmet.StrankaListFormatedOIB_1">
      <item>FINA, RC Split, Podružnica Dubrovnik, OIB 85821130368</item>
      <item>BRODOMETALURGIJA d.o.o. za proizvodnju i trgovinu, OIB 31353718090</item>
      <item>SAMOBORKA SPLIT d.o.o. za proizvodnju građevinskog materijala, OIB 14978110804</item>
      <item>METKOVIĆ, d.o.o. za vodoopskrbu i odvodnju otpadnih voda, OIB 98244558721</item>
      <item>CESTOGRADNJA, društvo s ograničenom odgovornošću za građevinarstvo, OIB 81547946556</item>
      <item>HIDROKONZALT PROJEKTIRANJE d.o.o. za savjetovanje i projektiranje, OIB 32472397445</item>
      <item>OCINJE-MARKET d.o.o. za građenje, trgovinu, poljoprivredu i usluge, OIB 81175245130</item>
      <item>EMES, Društvo s ograničenom odgovornošću za porizvodnju, trgovinu i zastupanje, OIB 62255115426</item>
      <item>UNIVERZALNI DOM d.o.o. za trgovinu i usluge u stečaju, OIB 71903590363</item>
    </derivirana_varijabla>
  </DomainObject.Predmet.StrankaListFormatedOIB>
  <DomainObject.Predmet.StrankaListFormatedWithAdress>
    <izvorni_sadrzaj>
      <item>FINA, RC Split, Podružnica Dubrovnik, Vukovarska 2, 20000 Dubrovnik</item>
      <item>BRODOMETALURGIJA d.o.o. za proizvodnju i trgovinu, Solinska 58, 21000 Split</item>
      <item>SAMOBORKA SPLIT d.o.o. za proizvodnju građevinskog materijala, Prisike 19, 21203 Gornji Muć</item>
      <item>METKOVIĆ, d.o.o. za vodoopskrbu i odvodnju otpadnih voda, Mostarska 10, 20350 Metković</item>
      <item>CESTOGRADNJA, društvo s ograničenom odgovornošću za građevinarstvo, Papandopulova 21, 21000 Split</item>
      <item>HIDROKONZALT PROJEKTIRANJE d.o.o. za savjetovanje i projektiranje, Kralja Zvonimira 60, 21210 Solin</item>
      <item>OCINJE-MARKET d.o.o. za građenje, trgovinu, poljoprivredu i usluge, Od Izvora 2, 20236 Nova Mokošica</item>
      <item>EMES, Društvo s ograničenom odgovornošću za porizvodnju, trgovinu i zastupanje, Zvonimira Rogoza 18, 10000 Zagreb</item>
      <item>UNIVERZALNI DOM d.o.o. za trgovinu i usluge u stečaju, Dr. Franje Tuđmana 26, 23210 Biograd Na Moru</item>
    </izvorni_sadrzaj>
    <derivirana_varijabla naziv="DomainObject.Predmet.StrankaListFormatedWithAdress_1">
      <item>FINA, RC Split, Podružnica Dubrovnik, Vukovarska 2, 20000 Dubrovnik</item>
      <item>BRODOMETALURGIJA d.o.o. za proizvodnju i trgovinu, Solinska 58, 21000 Split</item>
      <item>SAMOBORKA SPLIT d.o.o. za proizvodnju građevinskog materijala, Prisike 19, 21203 Gornji Muć</item>
      <item>METKOVIĆ, d.o.o. za vodoopskrbu i odvodnju otpadnih voda, Mostarska 10, 20350 Metković</item>
      <item>CESTOGRADNJA, društvo s ograničenom odgovornošću za građevinarstvo, Papandopulova 21, 21000 Split</item>
      <item>HIDROKONZALT PROJEKTIRANJE d.o.o. za savjetovanje i projektiranje, Kralja Zvonimira 60, 21210 Solin</item>
      <item>OCINJE-MARKET d.o.o. za građenje, trgovinu, poljoprivredu i usluge, Od Izvora 2, 20236 Nova Mokošica</item>
      <item>EMES, Društvo s ograničenom odgovornošću za porizvodnju, trgovinu i zastupanje, Zvonimira Rogoza 18, 10000 Zagreb</item>
      <item>UNIVERZALNI DOM d.o.o. za trgovinu i usluge u stečaju, Dr. Franje Tuđmana 26, 23210 Biograd Na Moru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BRODOMETALURGIJA d.o.o. za proizvodnju i trgovinu, OIB 31353718090, Solinska 58, 21000 Split</item>
      <item>SAMOBORKA SPLIT d.o.o. za proizvodnju građevinskog materijala, OIB 14978110804, Prisike 19, 21203 Gornji Muć</item>
      <item>METKOVIĆ, d.o.o. za vodoopskrbu i odvodnju otpadnih voda, OIB 98244558721, Mostarska 10, 20350 Metković</item>
      <item>CESTOGRADNJA, društvo s ograničenom odgovornošću za građevinarstvo, OIB 81547946556, Papandopulova 21, 21000 Split</item>
      <item>HIDROKONZALT PROJEKTIRANJE d.o.o. za savjetovanje i projektiranje, OIB 32472397445, Kralja Zvonimira 60, 21210 Solin</item>
      <item>OCINJE-MARKET d.o.o. za građenje, trgovinu, poljoprivredu i usluge, OIB 81175245130, Od Izvora 2, 20236 Nova Mokošica</item>
      <item>EMES, Društvo s ograničenom odgovornošću za porizvodnju, trgovinu i zastupanje, OIB 62255115426, Zvonimira Rogoza 18, 10000 Zagreb</item>
      <item>UNIVERZALNI DOM d.o.o. za trgovinu i usluge u stečaju, OIB 71903590363, Dr. Franje Tuđmana 26, 23210 Biograd Na Moru</item>
    </izvorni_sadrzaj>
    <derivirana_varijabla naziv="DomainObject.Predmet.StrankaListFormatedWithAdressOIB_1">
      <item>FINA, RC Split, Podružnica Dubrovnik, OIB 85821130368, Vukovarska 2, 20000 Dubrovnik</item>
      <item>BRODOMETALURGIJA d.o.o. za proizvodnju i trgovinu, OIB 31353718090, Solinska 58, 21000 Split</item>
      <item>SAMOBORKA SPLIT d.o.o. za proizvodnju građevinskog materijala, OIB 14978110804, Prisike 19, 21203 Gornji Muć</item>
      <item>METKOVIĆ, d.o.o. za vodoopskrbu i odvodnju otpadnih voda, OIB 98244558721, Mostarska 10, 20350 Metković</item>
      <item>CESTOGRADNJA, društvo s ograničenom odgovornošću za građevinarstvo, OIB 81547946556, Papandopulova 21, 21000 Split</item>
      <item>HIDROKONZALT PROJEKTIRANJE d.o.o. za savjetovanje i projektiranje, OIB 32472397445, Kralja Zvonimira 60, 21210 Solin</item>
      <item>OCINJE-MARKET d.o.o. za građenje, trgovinu, poljoprivredu i usluge, OIB 81175245130, Od Izvora 2, 20236 Nova Mokošica</item>
      <item>EMES, Društvo s ograničenom odgovornošću za porizvodnju, trgovinu i zastupanje, OIB 62255115426, Zvonimira Rogoza 18, 10000 Zagreb</item>
      <item>UNIVERZALNI DOM d.o.o. za trgovinu i usluge u stečaju, OIB 71903590363, Dr. Franje Tuđmana 26, 23210 Biograd Na Moru</item>
    </derivirana_varijabla>
  </DomainObject.Predmet.StrankaListFormatedWithAdressOIB>
  <DomainObject.Predmet.StrankaListNazivFormated>
    <izvorni_sadrzaj>
      <item>FINA, RC Split, Podružnica Dubrovnik</item>
      <item>BRODOMETALURGIJA d.o.o. za proizvodnju i trgovinu</item>
      <item>SAMOBORKA SPLIT d.o.o. za proizvodnju građevinskog materijala</item>
      <item>METKOVIĆ, d.o.o. za vodoopskrbu i odvodnju otpadnih voda</item>
      <item>CESTOGRADNJA, društvo s ograničenom odgovornošću za građevinarstvo</item>
      <item>HIDROKONZALT PROJEKTIRANJE d.o.o. za savjetovanje i projektiranje</item>
      <item>OCINJE-MARKET d.o.o. za građenje, trgovinu, poljoprivredu i usluge</item>
      <item>EMES, Društvo s ograničenom odgovornošću za porizvodnju, trgovinu i zastupanje</item>
      <item>UNIVERZALNI DOM d.o.o. za trgovinu i usluge u stečaju</item>
    </izvorni_sadrzaj>
    <derivirana_varijabla naziv="DomainObject.Predmet.StrankaListNazivFormated_1">
      <item>FINA, RC Split, Podružnica Dubrovnik</item>
      <item>BRODOMETALURGIJA d.o.o. za proizvodnju i trgovinu</item>
      <item>SAMOBORKA SPLIT d.o.o. za proizvodnju građevinskog materijala</item>
      <item>METKOVIĆ, d.o.o. za vodoopskrbu i odvodnju otpadnih voda</item>
      <item>CESTOGRADNJA, društvo s ograničenom odgovornošću za građevinarstvo</item>
      <item>HIDROKONZALT PROJEKTIRANJE d.o.o. za savjetovanje i projektiranje</item>
      <item>OCINJE-MARKET d.o.o. za građenje, trgovinu, poljoprivredu i usluge</item>
      <item>EMES, Društvo s ograničenom odgovornošću za porizvodnju, trgovinu i zastupanje</item>
      <item>UNIVERZALNI DOM d.o.o. za trgovinu i usluge u stečaju</item>
    </derivirana_varijabla>
  </DomainObject.Predmet.StrankaListNazivFormated>
  <DomainObject.Predmet.StrankaListNazivFormatedOIB>
    <izvorni_sadrzaj>
      <item>FINA, RC Split, Podružnica Dubrovnik, OIB 85821130368</item>
      <item>BRODOMETALURGIJA d.o.o. za proizvodnju i trgovinu, OIB 31353718090</item>
      <item>SAMOBORKA SPLIT d.o.o. za proizvodnju građevinskog materijala, OIB 14978110804</item>
      <item>METKOVIĆ, d.o.o. za vodoopskrbu i odvodnju otpadnih voda, OIB 98244558721</item>
      <item>CESTOGRADNJA, društvo s ograničenom odgovornošću za građevinarstvo, OIB 81547946556</item>
      <item>HIDROKONZALT PROJEKTIRANJE d.o.o. za savjetovanje i projektiranje, OIB 32472397445</item>
      <item>OCINJE-MARKET d.o.o. za građenje, trgovinu, poljoprivredu i usluge, OIB 81175245130</item>
      <item>EMES, Društvo s ograničenom odgovornošću za porizvodnju, trgovinu i zastupanje, OIB 62255115426</item>
      <item>UNIVERZALNI DOM d.o.o. za trgovinu i usluge u stečaju, OIB 71903590363</item>
    </izvorni_sadrzaj>
    <derivirana_varijabla naziv="DomainObject.Predmet.StrankaListNazivFormatedOIB_1">
      <item>FINA, RC Split, Podružnica Dubrovnik, OIB 85821130368</item>
      <item>BRODOMETALURGIJA d.o.o. za proizvodnju i trgovinu, OIB 31353718090</item>
      <item>SAMOBORKA SPLIT d.o.o. za proizvodnju građevinskog materijala, OIB 14978110804</item>
      <item>METKOVIĆ, d.o.o. za vodoopskrbu i odvodnju otpadnih voda, OIB 98244558721</item>
      <item>CESTOGRADNJA, društvo s ograničenom odgovornošću za građevinarstvo, OIB 81547946556</item>
      <item>HIDROKONZALT PROJEKTIRANJE d.o.o. za savjetovanje i projektiranje, OIB 32472397445</item>
      <item>OCINJE-MARKET d.o.o. za građenje, trgovinu, poljoprivredu i usluge, OIB 81175245130</item>
      <item>EMES, Društvo s ograničenom odgovornošću za porizvodnju, trgovinu i zastupanje, OIB 62255115426</item>
      <item>UNIVERZALNI DOM d.o.o. za trgovinu i usluge u stečaju, OIB 71903590363</item>
    </derivirana_varijabla>
  </DomainObject.Predmet.StrankaListNazivFormatedOIB>
  <DomainObject.Predmet.ProtuStrankaListFormated>
    <izvorni_sadrzaj>
      <item>IPSUM d.o.o. za građevinarstvo i trgovinu u stečaju</item>
    </izvorni_sadrzaj>
    <derivirana_varijabla naziv="DomainObject.Predmet.ProtuStrankaListFormated_1">
      <item>IPSUM d.o.o. za građevinarstvo i trgovinu u stečaju</item>
    </derivirana_varijabla>
  </DomainObject.Predmet.ProtuStrankaListFormated>
  <DomainObject.Predmet.ProtuStrankaListFormatedOIB>
    <izvorni_sadrzaj>
      <item>IPSUM d.o.o. za građevinarstvo i trgovinu u stečaju, OIB 26472901970</item>
    </izvorni_sadrzaj>
    <derivirana_varijabla naziv="DomainObject.Predmet.ProtuStrankaListFormatedOIB_1">
      <item>IPSUM d.o.o. za građevinarstvo i trgovinu u stečaju, OIB 26472901970</item>
    </derivirana_varijabla>
  </DomainObject.Predmet.ProtuStrankaListFormatedOIB>
  <DomainObject.Predmet.ProtuStrankaListFormatedWithAdress>
    <izvorni_sadrzaj>
      <item>IPSUM d.o.o. za građevinarstvo i trgovinu u stečaju, Dr. Ante Starčevića 29, 20000 Dubrovnik</item>
    </izvorni_sadrzaj>
    <derivirana_varijabla naziv="DomainObject.Predmet.ProtuStrankaListFormatedWithAdress_1">
      <item>IPSUM d.o.o. za građevinarstvo i trgovinu u stečaju, Dr. Ante Starčevića 29, 20000 Dubrovnik</item>
    </derivirana_varijabla>
  </DomainObject.Predmet.ProtuStrankaListFormatedWithAdress>
  <DomainObject.Predmet.ProtuStrankaListFormatedWithAdressOIB>
    <izvorni_sadrzaj>
      <item>IPSUM d.o.o. za građevinarstvo i trgovinu u stečaju, OIB 26472901970, Dr. Ante Starčevića 29, 20000 Dubrovnik</item>
    </izvorni_sadrzaj>
    <derivirana_varijabla naziv="DomainObject.Predmet.ProtuStrankaListFormatedWithAdressOIB_1">
      <item>IPSUM d.o.o. za građevinarstvo i trgovinu u stečaju, OIB 26472901970, Dr. Ante Starčevića 29, 20000 Dubrovnik</item>
    </derivirana_varijabla>
  </DomainObject.Predmet.ProtuStrankaListFormatedWithAdressOIB>
  <DomainObject.Predmet.ProtuStrankaListNazivFormated>
    <izvorni_sadrzaj>
      <item>IPSUM d.o.o. za građevinarstvo i trgovinu u stečaju</item>
    </izvorni_sadrzaj>
    <derivirana_varijabla naziv="DomainObject.Predmet.ProtuStrankaListNazivFormated_1">
      <item>IPSUM d.o.o. za građevinarstvo i trgovinu u stečaju</item>
    </derivirana_varijabla>
  </DomainObject.Predmet.ProtuStrankaListNazivFormated>
  <DomainObject.Predmet.ProtuStrankaListNazivFormatedOIB>
    <izvorni_sadrzaj>
      <item>IPSUM d.o.o. za građevinarstvo i trgovinu u stečaju, OIB 26472901970</item>
    </izvorni_sadrzaj>
    <derivirana_varijabla naziv="DomainObject.Predmet.ProtuStrankaListNazivFormatedOIB_1">
      <item>IPSUM d.o.o. za građevinarstvo i trgovinu u stečaju, OIB 26472901970</item>
    </derivirana_varijabla>
  </DomainObject.Predmet.ProtuStrankaListNazivFormatedOIB>
  <DomainObject.Predmet.OstaliListFormated>
    <izvorni_sadrzaj>
      <item>Petra Šprlje</item>
      <item>Leon Šprlje</item>
      <item>odvj. Slaven Šoša</item>
      <item>HEP ELEKTRA d.o.o. za opskrbu električnom energijom</item>
      <item>ILIRIC-DSW, društvo s ograničenom odgovornošću za trgovinu</item>
      <item>BRODOMETALURGIJA d.o.o. za proizvodnju i trgovinu</item>
      <item>ZAGREBAČKI HOLDING, društvo s ograničenom odgovornošću za javni prijevoz, opskrbu vodom, održavanje čistoće, putnička a</item>
      <item>Financijska agencija</item>
      <item>SAMOBORKA SPLIT d.o.o. za proizvodnju građevinskog materijala</item>
      <item>METKOVIĆ, d.o.o. za vodoopskrbu i odvodnju otpadnih voda</item>
      <item>CESTOGRADNJA, društvo s ograničenom odgovornošću za građevinarstvo</item>
      <item>POMAK projektiranje, proizvodnja, marketing i trgovina u automatizaciji i kompjuterizaciji d.o.o.</item>
      <item>POMAK CONTROL d.o.o. za proizvodnju, projektiranje i građenje</item>
      <item>VODOVOD DUBROVNIK d.o.o. za vodoopskrbu i komunalnu hidrotehniku</item>
      <item>INA-INDUSTRIJA NAFTE, d.d.</item>
      <item>CROATIA BANKA, dioničko društvo</item>
      <item>LORENČIĆ-CROATIA d.o.o.za prodaju građevinskih strojeva i servis</item>
      <item>ALLIANZ ZAGREB dioničko društvo za osiguranje</item>
      <item>PODOVI OPAČAK d.o.o. za proizvodnju i usluge</item>
      <item>DUBAC d.o.o. za proizvodnju, trgovinu i građenje</item>
      <item>DUNAV-DRAVA CEMENT d.o.o. za trgovinu i obavljanje trgovačkog posredovanja</item>
      <item>UNIVERZALNI DOM d.o.o. za trgovinu i usluge u stečaju</item>
      <item>EUROHERC osiguranje - dioničko društvo za osiguranje imovine i osoba i druge poslove osiguranja</item>
      <item>Tanja Matković</item>
      <item>ERSTE&amp;STEIERMÄRKISCHE BANKA dioničko društvo</item>
      <item>MEĐIMURJE GRADITELJSTVO društvo s ograničenom odgovornošću za graditeljstvo i usluge</item>
      <item>EOS MATRIX d.o.o. za poslovne usluge</item>
      <item>ERSTE FACTORING društvo s ograničenom odgovornošću za factoring</item>
      <item>SPP društvo s ograničenom odgovornošću za geotehniku, rudarstvo, građenje, zaštitu okoliša, hidrogeološke radove i uslug</item>
      <item>CROATIA osiguranje d.d.</item>
      <item>HIDROKONZALT PROJEKTIRANJE d.o.o. za savjetovanje i projektiranje</item>
      <item>RURSUS društvo s ograničenom odgovornošću za građevinarstvo i trgovinu</item>
      <item>IND - EKO industrijska ekologija i zaštita okoliša, d. o. o.</item>
      <item>RH, Ministarstvo financija, porezna uprava, područni ured Dalmacija</item>
      <item>Hrvatska radiotelevizija</item>
      <item>OCINJE-MARKET d.o.o. za građenje, trgovinu, poljoprivredu i usluge</item>
      <item>ACO Građevinski elementi društvo s ograničenom odgovornošću za proizvodnju i prodaju građevinskih elemenata</item>
      <item>KNAUF društvo s ograničenom odgovornošću, tvornica gipsa i gipsanih proizvoda</item>
      <item>EMES, Društvo s ograničenom odgovornošću za porizvodnju, trgovinu i zastupanje</item>
      <item>ZAGREBAČKA BANKA DIONIČKO DRUŠTVO</item>
      <item>Proizvodnja građevinskog materijala RAGUSA d.d.</item>
      <item>ŽDO DUBROVNIK</item>
    </izvorni_sadrzaj>
    <derivirana_varijabla naziv="DomainObject.Predmet.OstaliListFormated_1">
      <item>Petra Šprlje</item>
      <item>Leon Šprlje</item>
      <item>odvj. Slaven Šoša</item>
      <item>HEP ELEKTRA d.o.o. za opskrbu električnom energijom</item>
      <item>ILIRIC-DSW, društvo s ograničenom odgovornošću za trgovinu</item>
      <item>BRODOMETALURGIJA d.o.o. za proizvodnju i trgovinu</item>
      <item>ZAGREBAČKI HOLDING, društvo s ograničenom odgovornošću za javni prijevoz, opskrbu vodom, održavanje čistoće, putnička a</item>
      <item>Financijska agencija</item>
      <item>SAMOBORKA SPLIT d.o.o. za proizvodnju građevinskog materijala</item>
      <item>METKOVIĆ, d.o.o. za vodoopskrbu i odvodnju otpadnih voda</item>
      <item>CESTOGRADNJA, društvo s ograničenom odgovornošću za građevinarstvo</item>
      <item>POMAK projektiranje, proizvodnja, marketing i trgovina u automatizaciji i kompjuterizaciji d.o.o.</item>
      <item>POMAK CONTROL d.o.o. za proizvodnju, projektiranje i građenje</item>
      <item>VODOVOD DUBROVNIK d.o.o. za vodoopskrbu i komunalnu hidrotehniku</item>
      <item>INA-INDUSTRIJA NAFTE, d.d.</item>
      <item>CROATIA BANKA, dioničko društvo</item>
      <item>LORENČIĆ-CROATIA d.o.o.za prodaju građevinskih strojeva i servis</item>
      <item>ALLIANZ ZAGREB dioničko društvo za osiguranje</item>
      <item>PODOVI OPAČAK d.o.o. za proizvodnju i usluge</item>
      <item>DUBAC d.o.o. za proizvodnju, trgovinu i građenje</item>
      <item>DUNAV-DRAVA CEMENT d.o.o. za trgovinu i obavljanje trgovačkog posredovanja</item>
      <item>UNIVERZALNI DOM d.o.o. za trgovinu i usluge u stečaju</item>
      <item>EUROHERC osiguranje - dioničko društvo za osiguranje imovine i osoba i druge poslove osiguranja</item>
      <item>Tanja Matković</item>
      <item>ERSTE&amp;STEIERMÄRKISCHE BANKA dioničko društvo</item>
      <item>MEĐIMURJE GRADITELJSTVO društvo s ograničenom odgovornošću za graditeljstvo i usluge</item>
      <item>EOS MATRIX d.o.o. za poslovne usluge</item>
      <item>ERSTE FACTORING društvo s ograničenom odgovornošću za factoring</item>
      <item>SPP društvo s ograničenom odgovornošću za geotehniku, rudarstvo, građenje, zaštitu okoliša, hidrogeološke radove i uslug</item>
      <item>CROATIA osiguranje d.d.</item>
      <item>HIDROKONZALT PROJEKTIRANJE d.o.o. za savjetovanje i projektiranje</item>
      <item>RURSUS društvo s ograničenom odgovornošću za građevinarstvo i trgovinu</item>
      <item>IND - EKO industrijska ekologija i zaštita okoliša, d. o. o.</item>
      <item>RH, Ministarstvo financija, porezna uprava, područni ured Dalmacija</item>
      <item>Hrvatska radiotelevizija</item>
      <item>OCINJE-MARKET d.o.o. za građenje, trgovinu, poljoprivredu i usluge</item>
      <item>ACO Građevinski elementi društvo s ograničenom odgovornošću za proizvodnju i prodaju građevinskih elemenata</item>
      <item>KNAUF društvo s ograničenom odgovornošću, tvornica gipsa i gipsanih proizvoda</item>
      <item>EMES, Društvo s ograničenom odgovornošću za porizvodnju, trgovinu i zastupanje</item>
      <item>ZAGREBAČKA BANKA DIONIČKO DRUŠTVO</item>
      <item>Proizvodnja građevinskog materijala RAGUSA d.d.</item>
      <item>ŽDO DUBROVNIK</item>
    </derivirana_varijabla>
  </DomainObject.Predmet.OstaliListFormated>
  <DomainObject.Predmet.OstaliListFormatedOIB>
    <izvorni_sadrzaj>
      <item>Petra Šprlje, OIB 77399385092</item>
      <item>Leon Šprlje, OIB 59704510750</item>
      <item>odvj. Slaven Šoša</item>
      <item>HEP ELEKTRA d.o.o. za opskrbu električnom energijom, OIB 43965974818</item>
      <item>ILIRIC-DSW, društvo s ograničenom odgovornošću za trgovinu, OIB 47725377076</item>
      <item>BRODOMETALURGIJA d.o.o. za proizvodnju i trgovinu, OIB 31353718090</item>
      <item>ZAGREBAČKI HOLDING, društvo s ograničenom odgovornošću za javni prijevoz, opskrbu vodom, održavanje čistoće, putnička a, OIB 85584865987</item>
      <item>Financijska agencija, OIB 85821130368</item>
      <item>SAMOBORKA SPLIT d.o.o. za proizvodnju građevinskog materijala, OIB 14978110804</item>
      <item>METKOVIĆ, d.o.o. za vodoopskrbu i odvodnju otpadnih voda, OIB 98244558721</item>
      <item>CESTOGRADNJA, društvo s ograničenom odgovornošću za građevinarstvo, OIB 81547946556</item>
      <item>POMAK projektiranje, proizvodnja, marketing i trgovina u automatizaciji i kompjuterizaciji d.o.o., OIB 74508065785</item>
      <item>POMAK CONTROL d.o.o. za proizvodnju, projektiranje i građenje, OIB 39069689788</item>
      <item>VODOVOD DUBROVNIK d.o.o. za vodoopskrbu i komunalnu hidrotehniku, OIB 00862047577</item>
      <item>INA-INDUSTRIJA NAFTE, d.d., OIB 27759560625</item>
      <item>CROATIA BANKA, dioničko društvo, OIB 32247795989</item>
      <item>LORENČIĆ-CROATIA d.o.o.za prodaju građevinskih strojeva i servis, OIB 97308715020</item>
      <item>ALLIANZ ZAGREB dioničko društvo za osiguranje, OIB 23759810849</item>
      <item>PODOVI OPAČAK d.o.o. za proizvodnju i usluge, OIB 72656809791</item>
      <item>DUBAC d.o.o. za proizvodnju, trgovinu i građenje, OIB 01376541497</item>
      <item>DUNAV-DRAVA CEMENT d.o.o. za trgovinu i obavljanje trgovačkog posredovanja, OIB 18917330107</item>
      <item>UNIVERZALNI DOM d.o.o. za trgovinu i usluge u stečaju, OIB 71903590363</item>
      <item>EUROHERC osiguranje - dioničko društvo za osiguranje imovine i osoba i druge poslove osiguranja, OIB 22694857747</item>
      <item>Tanja Matković, OIB 34250253581</item>
      <item>ERSTE&amp;STEIERMÄRKISCHE BANKA dioničko društvo, OIB 23057039320</item>
      <item>MEĐIMURJE GRADITELJSTVO društvo s ograničenom odgovornošću za graditeljstvo i usluge, OIB 15921860232</item>
      <item>EOS MATRIX d.o.o. za poslovne usluge, OIB 76674680107</item>
      <item>ERSTE FACTORING društvo s ograničenom odgovornošću za factoring, OIB 10194059689</item>
      <item>SPP društvo s ograničenom odgovornošću za geotehniku, rudarstvo, građenje, zaštitu okoliša, hidrogeološke radove i uslug, OIB 17497489416</item>
      <item>CROATIA osiguranje d.d., OIB 26187994862</item>
      <item>HIDROKONZALT PROJEKTIRANJE d.o.o. za savjetovanje i projektiranje, OIB 32472397445</item>
      <item>RURSUS društvo s ograničenom odgovornošću za građevinarstvo i trgovinu, OIB 08542111758</item>
      <item>IND - EKO industrijska ekologija i zaštita okoliša, d. o. o., OIB 60067885527</item>
      <item>RH, Ministarstvo financija, porezna uprava, područni ured Dalmacija, OIB 18683136487</item>
      <item>Hrvatska radiotelevizija, OIB 68419124305</item>
      <item>OCINJE-MARKET d.o.o. za građenje, trgovinu, poljoprivredu i usluge, OIB 81175245130</item>
      <item>ACO Građevinski elementi društvo s ograničenom odgovornošću za proizvodnju i prodaju građevinskih elemenata, OIB 25074288719</item>
      <item>KNAUF društvo s ograničenom odgovornošću, tvornica gipsa i gipsanih proizvoda, OIB 46419854204</item>
      <item>EMES, Društvo s ograničenom odgovornošću za porizvodnju, trgovinu i zastupanje, OIB 62255115426</item>
      <item>ZAGREBAČKA BANKA DIONIČKO DRUŠTVO, OIB 92963223473</item>
      <item>Proizvodnja građevinskog materijala RAGUSA d.d., OIB 68907889567</item>
      <item>ŽDO DUBROVNIK</item>
    </izvorni_sadrzaj>
    <derivirana_varijabla naziv="DomainObject.Predmet.OstaliListFormatedOIB_1">
      <item>Petra Šprlje, OIB 77399385092</item>
      <item>Leon Šprlje, OIB 59704510750</item>
      <item>odvj. Slaven Šoša</item>
      <item>HEP ELEKTRA d.o.o. za opskrbu električnom energijom, OIB 43965974818</item>
      <item>ILIRIC-DSW, društvo s ograničenom odgovornošću za trgovinu, OIB 47725377076</item>
      <item>BRODOMETALURGIJA d.o.o. za proizvodnju i trgovinu, OIB 31353718090</item>
      <item>ZAGREBAČKI HOLDING, društvo s ograničenom odgovornošću za javni prijevoz, opskrbu vodom, održavanje čistoće, putnička a, OIB 85584865987</item>
      <item>Financijska agencija, OIB 85821130368</item>
      <item>SAMOBORKA SPLIT d.o.o. za proizvodnju građevinskog materijala, OIB 14978110804</item>
      <item>METKOVIĆ, d.o.o. za vodoopskrbu i odvodnju otpadnih voda, OIB 98244558721</item>
      <item>CESTOGRADNJA, društvo s ograničenom odgovornošću za građevinarstvo, OIB 81547946556</item>
      <item>POMAK projektiranje, proizvodnja, marketing i trgovina u automatizaciji i kompjuterizaciji d.o.o., OIB 74508065785</item>
      <item>POMAK CONTROL d.o.o. za proizvodnju, projektiranje i građenje, OIB 39069689788</item>
      <item>VODOVOD DUBROVNIK d.o.o. za vodoopskrbu i komunalnu hidrotehniku, OIB 00862047577</item>
      <item>INA-INDUSTRIJA NAFTE, d.d., OIB 27759560625</item>
      <item>CROATIA BANKA, dioničko društvo, OIB 32247795989</item>
      <item>LORENČIĆ-CROATIA d.o.o.za prodaju građevinskih strojeva i servis, OIB 97308715020</item>
      <item>ALLIANZ ZAGREB dioničko društvo za osiguranje, OIB 23759810849</item>
      <item>PODOVI OPAČAK d.o.o. za proizvodnju i usluge, OIB 72656809791</item>
      <item>DUBAC d.o.o. za proizvodnju, trgovinu i građenje, OIB 01376541497</item>
      <item>DUNAV-DRAVA CEMENT d.o.o. za trgovinu i obavljanje trgovačkog posredovanja, OIB 18917330107</item>
      <item>UNIVERZALNI DOM d.o.o. za trgovinu i usluge u stečaju, OIB 71903590363</item>
      <item>EUROHERC osiguranje - dioničko društvo za osiguranje imovine i osoba i druge poslove osiguranja, OIB 22694857747</item>
      <item>Tanja Matković, OIB 34250253581</item>
      <item>ERSTE&amp;STEIERMÄRKISCHE BANKA dioničko društvo, OIB 23057039320</item>
      <item>MEĐIMURJE GRADITELJSTVO društvo s ograničenom odgovornošću za graditeljstvo i usluge, OIB 15921860232</item>
      <item>EOS MATRIX d.o.o. za poslovne usluge, OIB 76674680107</item>
      <item>ERSTE FACTORING društvo s ograničenom odgovornošću za factoring, OIB 10194059689</item>
      <item>SPP društvo s ograničenom odgovornošću za geotehniku, rudarstvo, građenje, zaštitu okoliša, hidrogeološke radove i uslug, OIB 17497489416</item>
      <item>CROATIA osiguranje d.d., OIB 26187994862</item>
      <item>HIDROKONZALT PROJEKTIRANJE d.o.o. za savjetovanje i projektiranje, OIB 32472397445</item>
      <item>RURSUS društvo s ograničenom odgovornošću za građevinarstvo i trgovinu, OIB 08542111758</item>
      <item>IND - EKO industrijska ekologija i zaštita okoliša, d. o. o., OIB 60067885527</item>
      <item>RH, Ministarstvo financija, porezna uprava, područni ured Dalmacija, OIB 18683136487</item>
      <item>Hrvatska radiotelevizija, OIB 68419124305</item>
      <item>OCINJE-MARKET d.o.o. za građenje, trgovinu, poljoprivredu i usluge, OIB 81175245130</item>
      <item>ACO Građevinski elementi društvo s ograničenom odgovornošću za proizvodnju i prodaju građevinskih elemenata, OIB 25074288719</item>
      <item>KNAUF društvo s ograničenom odgovornošću, tvornica gipsa i gipsanih proizvoda, OIB 46419854204</item>
      <item>EMES, Društvo s ograničenom odgovornošću za porizvodnju, trgovinu i zastupanje, OIB 62255115426</item>
      <item>ZAGREBAČKA BANKA DIONIČKO DRUŠTVO, OIB 92963223473</item>
      <item>Proizvodnja građevinskog materijala RAGUSA d.d., OIB 68907889567</item>
      <item>ŽDO DUBROVNIK</item>
    </derivirana_varijabla>
  </DomainObject.Predmet.OstaliListFormatedOIB>
  <DomainObject.Predmet.OstaliListFormatedWithAdress>
    <izvorni_sadrzaj>
      <item>Petra Šprlje, Ulica Neretvanskih Gusara 192, 20350 Metković</item>
      <item>Leon Šprlje, Ante Starčevića 27, 20350 Metković</item>
      <item>odvj. Slaven Šoša</item>
      <item>HEP ELEKTRA d.o.o. za opskrbu električnom energijom, Ulica grada Vukovara 37, 10000 Zagreb</item>
      <item>ILIRIC-DSW, društvo s ograničenom odgovornošću za trgovinu, Put Petrića 45/d, 23000 Zadar</item>
      <item>BRODOMETALURGIJA d.o.o. za proizvodnju i trgovinu, Solinska 58, 21000 Split</item>
      <item>ZAGREBAČKI HOLDING, društvo s ograničenom odgovornošću za javni prijevoz, opskrbu vodom, održavanje čistoće, putnička a, Ulica grada Vukovara 41, 10000 Zagreb</item>
      <item>Financijska agencija, Ulica grada Vukovara 70, 10000 Zagreb</item>
      <item>SAMOBORKA SPLIT d.o.o. za proizvodnju građevinskog materijala, Prisike 19, 21203 Gornji Muć</item>
      <item>METKOVIĆ, d.o.o. za vodoopskrbu i odvodnju otpadnih voda, Mostarska 10, 20350 Metković</item>
      <item>CESTOGRADNJA, društvo s ograničenom odgovornošću za građevinarstvo, Papandopulova 21, 21000 Split</item>
      <item>POMAK projektiranje, proizvodnja, marketing i trgovina u automatizaciji i kompjuterizaciji d.o.o., Tolstojeva 32, 21000 Split</item>
      <item>POMAK CONTROL d.o.o. za proizvodnju, projektiranje i građenje, Stinice 22, 21000 Split</item>
      <item>VODOVOD DUBROVNIK d.o.o. za vodoopskrbu i komunalnu hidrotehniku, Vladimira Nazora 19, 20000 Dubrovnik</item>
      <item>INA-INDUSTRIJA NAFTE, d.d., Avenija V. Holjevca 10, 10000 Zagreb</item>
      <item>CROATIA BANKA, dioničko društvo, Roberta Frangeša Mihanovića 9, 10000 Zagreb</item>
      <item>LORENČIĆ-CROATIA d.o.o.za prodaju građevinskih strojeva i servis, Buzin, Bani 96, 10000 Zagreb</item>
      <item>ALLIANZ ZAGREB dioničko društvo za osiguranje, Heinzelova 70, 10000 Zagreb</item>
      <item>PODOVI OPAČAK d.o.o. za proizvodnju i usluge, Trondheimska 4/D, 21000 Split</item>
      <item>DUBAC d.o.o. za proizvodnju, trgovinu i građenje, Vukovarska 17, 20000 Dubrovnik</item>
      <item>DUNAV-DRAVA CEMENT d.o.o. za trgovinu i obavljanje trgovačkog posredovanja, Ivana Lučića 2A, 10000 Zagreb</item>
      <item>UNIVERZALNI DOM d.o.o. za trgovinu i usluge u stečaju, Dr. Franje Tuđmana 26, 23210 Biograd Na Moru</item>
      <item>EUROHERC osiguranje - dioničko društvo za osiguranje imovine i osoba i druge poslove osiguranja, Ulica grada Vukovara 282, 10000 Zagreb</item>
      <item>Tanja Matković, Bukovačka Cesta 343c, 10000 Zagreb</item>
      <item>ERSTE&amp;STEIERMÄRKISCHE BANKA dioničko društvo, Jadranski Trg 3/a, 51000 Rijeka</item>
      <item>MEĐIMURJE GRADITELJSTVO društvo s ograničenom odgovornošću za graditeljstvo i usluge, Zagrebačka 42/a, 40000 Čakovec</item>
      <item>EOS MATRIX d.o.o. za poslovne usluge, Horvatova 82, 10000 Zagreb</item>
      <item>ERSTE FACTORING društvo s ograničenom odgovornošću za factoring, Ivana Lučića 2a, 10000 Zagreb</item>
      <item>SPP društvo s ograničenom odgovornošću za geotehniku, rudarstvo, građenje, zaštitu okoliša, hidrogeološke radove i uslug, Trstenjakova 3, 42000 Varaždin</item>
      <item>CROATIA osiguranje d.d., Vatroslava Jagića 33, 10000 Zagreb</item>
      <item>HIDROKONZALT PROJEKTIRANJE d.o.o. za savjetovanje i projektiranje, Kralja Zvonimira 60, 21210 Solin</item>
      <item>RURSUS društvo s ograničenom odgovornošću za građevinarstvo i trgovinu, Dr. Ante Starčevića 29, 20000 Dubrovnik</item>
      <item>IND - EKO industrijska ekologija i zaštita okoliša, d. o. o., Korzo 40/2, 51000 Rijeka</item>
      <item>RH, Ministarstvo financija, porezna uprava, područni ured Dalmacija</item>
      <item>Hrvatska radiotelevizija, Prisavlje 3, 10000 Zagreb</item>
      <item>OCINJE-MARKET d.o.o. za građenje, trgovinu, poljoprivredu i usluge, Od Izvora 2, 20236 Nova Mokošica</item>
      <item>ACO Građevinski elementi društvo s ograničenom odgovornošću za proizvodnju i prodaju građevinskih elemenata, Radnička cesta 177, 10000 Zagreb</item>
      <item>KNAUF društvo s ograničenom odgovornošću, tvornica gipsa i gipsanih proizvoda, Uzdolje polje 91, 22300 Uzdolje</item>
      <item>EMES, Društvo s ograničenom odgovornošću za porizvodnju, trgovinu i zastupanje, Zvonimira Rogoza 18, 10000 Zagreb</item>
      <item>ZAGREBAČKA BANKA DIONIČKO DRUŠTVO, Trg bana Josipa Jelačića 10, 10000 Zagreb</item>
      <item>Proizvodnja građevinskog materijala RAGUSA d.d., Vukovarska 17, 20000 Dubrovnik</item>
      <item>ŽDO DUBROVNIK</item>
    </izvorni_sadrzaj>
    <derivirana_varijabla naziv="DomainObject.Predmet.OstaliListFormatedWithAdress_1">
      <item>Petra Šprlje, Ulica Neretvanskih Gusara 192, 20350 Metković</item>
      <item>Leon Šprlje, Ante Starčevića 27, 20350 Metković</item>
      <item>odvj. Slaven Šoša</item>
      <item>HEP ELEKTRA d.o.o. za opskrbu električnom energijom, Ulica grada Vukovara 37, 10000 Zagreb</item>
      <item>ILIRIC-DSW, društvo s ograničenom odgovornošću za trgovinu, Put Petrića 45/d, 23000 Zadar</item>
      <item>BRODOMETALURGIJA d.o.o. za proizvodnju i trgovinu, Solinska 58, 21000 Split</item>
      <item>ZAGREBAČKI HOLDING, društvo s ograničenom odgovornošću za javni prijevoz, opskrbu vodom, održavanje čistoće, putnička a, Ulica grada Vukovara 41, 10000 Zagreb</item>
      <item>Financijska agencija, Ulica grada Vukovara 70, 10000 Zagreb</item>
      <item>SAMOBORKA SPLIT d.o.o. za proizvodnju građevinskog materijala, Prisike 19, 21203 Gornji Muć</item>
      <item>METKOVIĆ, d.o.o. za vodoopskrbu i odvodnju otpadnih voda, Mostarska 10, 20350 Metković</item>
      <item>CESTOGRADNJA, društvo s ograničenom odgovornošću za građevinarstvo, Papandopulova 21, 21000 Split</item>
      <item>POMAK projektiranje, proizvodnja, marketing i trgovina u automatizaciji i kompjuterizaciji d.o.o., Tolstojeva 32, 21000 Split</item>
      <item>POMAK CONTROL d.o.o. za proizvodnju, projektiranje i građenje, Stinice 22, 21000 Split</item>
      <item>VODOVOD DUBROVNIK d.o.o. za vodoopskrbu i komunalnu hidrotehniku, Vladimira Nazora 19, 20000 Dubrovnik</item>
      <item>INA-INDUSTRIJA NAFTE, d.d., Avenija V. Holjevca 10, 10000 Zagreb</item>
      <item>CROATIA BANKA, dioničko društvo, Roberta Frangeša Mihanovića 9, 10000 Zagreb</item>
      <item>LORENČIĆ-CROATIA d.o.o.za prodaju građevinskih strojeva i servis, Buzin, Bani 96, 10000 Zagreb</item>
      <item>ALLIANZ ZAGREB dioničko društvo za osiguranje, Heinzelova 70, 10000 Zagreb</item>
      <item>PODOVI OPAČAK d.o.o. za proizvodnju i usluge, Trondheimska 4/D, 21000 Split</item>
      <item>DUBAC d.o.o. za proizvodnju, trgovinu i građenje, Vukovarska 17, 20000 Dubrovnik</item>
      <item>DUNAV-DRAVA CEMENT d.o.o. za trgovinu i obavljanje trgovačkog posredovanja, Ivana Lučića 2A, 10000 Zagreb</item>
      <item>UNIVERZALNI DOM d.o.o. za trgovinu i usluge u stečaju, Dr. Franje Tuđmana 26, 23210 Biograd Na Moru</item>
      <item>EUROHERC osiguranje - dioničko društvo za osiguranje imovine i osoba i druge poslove osiguranja, Ulica grada Vukovara 282, 10000 Zagreb</item>
      <item>Tanja Matković, Bukovačka Cesta 343c, 10000 Zagreb</item>
      <item>ERSTE&amp;STEIERMÄRKISCHE BANKA dioničko društvo, Jadranski Trg 3/a, 51000 Rijeka</item>
      <item>MEĐIMURJE GRADITELJSTVO društvo s ograničenom odgovornošću za graditeljstvo i usluge, Zagrebačka 42/a, 40000 Čakovec</item>
      <item>EOS MATRIX d.o.o. za poslovne usluge, Horvatova 82, 10000 Zagreb</item>
      <item>ERSTE FACTORING društvo s ograničenom odgovornošću za factoring, Ivana Lučića 2a, 10000 Zagreb</item>
      <item>SPP društvo s ograničenom odgovornošću za geotehniku, rudarstvo, građenje, zaštitu okoliša, hidrogeološke radove i uslug, Trstenjakova 3, 42000 Varaždin</item>
      <item>CROATIA osiguranje d.d., Vatroslava Jagića 33, 10000 Zagreb</item>
      <item>HIDROKONZALT PROJEKTIRANJE d.o.o. za savjetovanje i projektiranje, Kralja Zvonimira 60, 21210 Solin</item>
      <item>RURSUS društvo s ograničenom odgovornošću za građevinarstvo i trgovinu, Dr. Ante Starčevića 29, 20000 Dubrovnik</item>
      <item>IND - EKO industrijska ekologija i zaštita okoliša, d. o. o., Korzo 40/2, 51000 Rijeka</item>
      <item>RH, Ministarstvo financija, porezna uprava, područni ured Dalmacija</item>
      <item>Hrvatska radiotelevizija, Prisavlje 3, 10000 Zagreb</item>
      <item>OCINJE-MARKET d.o.o. za građenje, trgovinu, poljoprivredu i usluge, Od Izvora 2, 20236 Nova Mokošica</item>
      <item>ACO Građevinski elementi društvo s ograničenom odgovornošću za proizvodnju i prodaju građevinskih elemenata, Radnička cesta 177, 10000 Zagreb</item>
      <item>KNAUF društvo s ograničenom odgovornošću, tvornica gipsa i gipsanih proizvoda, Uzdolje polje 91, 22300 Uzdolje</item>
      <item>EMES, Društvo s ograničenom odgovornošću za porizvodnju, trgovinu i zastupanje, Zvonimira Rogoza 18, 10000 Zagreb</item>
      <item>ZAGREBAČKA BANKA DIONIČKO DRUŠTVO, Trg bana Josipa Jelačića 10, 10000 Zagreb</item>
      <item>Proizvodnja građevinskog materijala RAGUSA d.d., Vukovarska 17, 20000 Dubrovnik</item>
      <item>ŽDO DUBROVNIK</item>
    </derivirana_varijabla>
  </DomainObject.Predmet.OstaliListFormatedWithAdress>
  <DomainObject.Predmet.OstaliListFormatedWithAdressOIB>
    <izvorni_sadrzaj>
      <item>Petra Šprlje, OIB 77399385092, Ulica Neretvanskih Gusara 192, 20350 Metković</item>
      <item>Leon Šprlje, OIB 59704510750, Ante Starčevića 27, 20350 Metković</item>
      <item>odvj. Slaven Šoša</item>
      <item>HEP ELEKTRA d.o.o. za opskrbu električnom energijom, OIB 43965974818, Ulica grada Vukovara 37, 10000 Zagreb</item>
      <item>ILIRIC-DSW, društvo s ograničenom odgovornošću za trgovinu, OIB 47725377076, Put Petrića 45/d, 23000 Zadar</item>
      <item>BRODOMETALURGIJA d.o.o. za proizvodnju i trgovinu, OIB 31353718090, Solinska 58, 21000 Split</item>
      <item>ZAGREBAČKI HOLDING, društvo s ograničenom odgovornošću za javni prijevoz, opskrbu vodom, održavanje čistoće, putnička a, OIB 85584865987, Ulica grada Vukovara 41, 10000 Zagreb</item>
      <item>Financijska agencija, OIB 85821130368, Ulica grada Vukovara 70, 10000 Zagreb</item>
      <item>SAMOBORKA SPLIT d.o.o. za proizvodnju građevinskog materijala, OIB 14978110804, Prisike 19, 21203 Gornji Muć</item>
      <item>METKOVIĆ, d.o.o. za vodoopskrbu i odvodnju otpadnih voda, OIB 98244558721, Mostarska 10, 20350 Metković</item>
      <item>CESTOGRADNJA, društvo s ograničenom odgovornošću za građevinarstvo, OIB 81547946556, Papandopulova 21, 21000 Split</item>
      <item>POMAK projektiranje, proizvodnja, marketing i trgovina u automatizaciji i kompjuterizaciji d.o.o., OIB 74508065785, Tolstojeva 32, 21000 Split</item>
      <item>POMAK CONTROL d.o.o. za proizvodnju, projektiranje i građenje, OIB 39069689788, Stinice 22, 21000 Split</item>
      <item>VODOVOD DUBROVNIK d.o.o. za vodoopskrbu i komunalnu hidrotehniku, OIB 00862047577, Vladimira Nazora 19, 20000 Dubrovnik</item>
      <item>INA-INDUSTRIJA NAFTE, d.d., OIB 27759560625, Avenija V. Holjevca 10, 10000 Zagreb</item>
      <item>CROATIA BANKA, dioničko društvo, OIB 32247795989, Roberta Frangeša Mihanovića 9, 10000 Zagreb</item>
      <item>LORENČIĆ-CROATIA d.o.o.za prodaju građevinskih strojeva i servis, OIB 97308715020, Buzin, Bani 96, 10000 Zagreb</item>
      <item>ALLIANZ ZAGREB dioničko društvo za osiguranje, OIB 23759810849, Heinzelova 70, 10000 Zagreb</item>
      <item>PODOVI OPAČAK d.o.o. za proizvodnju i usluge, OIB 72656809791, Trondheimska 4/D, 21000 Split</item>
      <item>DUBAC d.o.o. za proizvodnju, trgovinu i građenje, OIB 01376541497, Vukovarska 17, 20000 Dubrovnik</item>
      <item>DUNAV-DRAVA CEMENT d.o.o. za trgovinu i obavljanje trgovačkog posredovanja, OIB 18917330107, Ivana Lučića 2A, 10000 Zagreb</item>
      <item>UNIVERZALNI DOM d.o.o. za trgovinu i usluge u stečaju, OIB 71903590363, Dr. Franje Tuđmana 26, 23210 Biograd Na Moru</item>
      <item>EUROHERC osiguranje - dioničko društvo za osiguranje imovine i osoba i druge poslove osiguranja, OIB 22694857747, Ulica grada Vukovara 282, 10000 Zagreb</item>
      <item>Tanja Matković, OIB 34250253581, Bukovačka Cesta 343c, 10000 Zagreb</item>
      <item>ERSTE&amp;STEIERMÄRKISCHE BANKA dioničko društvo, OIB 23057039320, Jadranski Trg 3/a, 51000 Rijeka</item>
      <item>MEĐIMURJE GRADITELJSTVO društvo s ograničenom odgovornošću za graditeljstvo i usluge, OIB 15921860232, Zagrebačka 42/a, 40000 Čakovec</item>
      <item>EOS MATRIX d.o.o. za poslovne usluge, OIB 76674680107, Horvatova 82, 10000 Zagreb</item>
      <item>ERSTE FACTORING društvo s ograničenom odgovornošću za factoring, OIB 10194059689, Ivana Lučića 2a, 10000 Zagreb</item>
      <item>SPP društvo s ograničenom odgovornošću za geotehniku, rudarstvo, građenje, zaštitu okoliša, hidrogeološke radove i uslug, OIB 17497489416, Trstenjakova 3, 42000 Varaždin</item>
      <item>CROATIA osiguranje d.d., OIB 26187994862, Vatroslava Jagića 33, 10000 Zagreb</item>
      <item>HIDROKONZALT PROJEKTIRANJE d.o.o. za savjetovanje i projektiranje, OIB 32472397445, Kralja Zvonimira 60, 21210 Solin</item>
      <item>RURSUS društvo s ograničenom odgovornošću za građevinarstvo i trgovinu, OIB 08542111758, Dr. Ante Starčevića 29, 20000 Dubrovnik</item>
      <item>IND - EKO industrijska ekologija i zaštita okoliša, d. o. o., OIB 60067885527, Korzo 40/2, 51000 Rijeka</item>
      <item>RH, Ministarstvo financija, porezna uprava, područni ured Dalmacija, OIB 18683136487</item>
      <item>Hrvatska radiotelevizija, OIB 68419124305, Prisavlje 3, 10000 Zagreb</item>
      <item>OCINJE-MARKET d.o.o. za građenje, trgovinu, poljoprivredu i usluge, OIB 81175245130, Od Izvora 2, 20236 Nova Mokošica</item>
      <item>ACO Građevinski elementi društvo s ograničenom odgovornošću za proizvodnju i prodaju građevinskih elemenata, OIB 25074288719, Radnička cesta 177, 10000 Zagreb</item>
      <item>KNAUF društvo s ograničenom odgovornošću, tvornica gipsa i gipsanih proizvoda, OIB 46419854204, Uzdolje polje 91, 22300 Uzdolje</item>
      <item>EMES, Društvo s ograničenom odgovornošću za porizvodnju, trgovinu i zastupanje, OIB 62255115426, Zvonimira Rogoza 18, 10000 Zagreb</item>
      <item>ZAGREBAČKA BANKA DIONIČKO DRUŠTVO, OIB 92963223473, Trg bana Josipa Jelačića 10, 10000 Zagreb</item>
      <item>Proizvodnja građevinskog materijala RAGUSA d.d., OIB 68907889567, Vukovarska 17, 20000 Dubrovnik</item>
      <item>ŽDO DUBROVNIK</item>
    </izvorni_sadrzaj>
    <derivirana_varijabla naziv="DomainObject.Predmet.OstaliListFormatedWithAdressOIB_1">
      <item>Petra Šprlje, OIB 77399385092, Ulica Neretvanskih Gusara 192, 20350 Metković</item>
      <item>Leon Šprlje, OIB 59704510750, Ante Starčevića 27, 20350 Metković</item>
      <item>odvj. Slaven Šoša</item>
      <item>HEP ELEKTRA d.o.o. za opskrbu električnom energijom, OIB 43965974818, Ulica grada Vukovara 37, 10000 Zagreb</item>
      <item>ILIRIC-DSW, društvo s ograničenom odgovornošću za trgovinu, OIB 47725377076, Put Petrića 45/d, 23000 Zadar</item>
      <item>BRODOMETALURGIJA d.o.o. za proizvodnju i trgovinu, OIB 31353718090, Solinska 58, 21000 Split</item>
      <item>ZAGREBAČKI HOLDING, društvo s ograničenom odgovornošću za javni prijevoz, opskrbu vodom, održavanje čistoće, putnička a, OIB 85584865987, Ulica grada Vukovara 41, 10000 Zagreb</item>
      <item>Financijska agencija, OIB 85821130368, Ulica grada Vukovara 70, 10000 Zagreb</item>
      <item>SAMOBORKA SPLIT d.o.o. za proizvodnju građevinskog materijala, OIB 14978110804, Prisike 19, 21203 Gornji Muć</item>
      <item>METKOVIĆ, d.o.o. za vodoopskrbu i odvodnju otpadnih voda, OIB 98244558721, Mostarska 10, 20350 Metković</item>
      <item>CESTOGRADNJA, društvo s ograničenom odgovornošću za građevinarstvo, OIB 81547946556, Papandopulova 21, 21000 Split</item>
      <item>POMAK projektiranje, proizvodnja, marketing i trgovina u automatizaciji i kompjuterizaciji d.o.o., OIB 74508065785, Tolstojeva 32, 21000 Split</item>
      <item>POMAK CONTROL d.o.o. za proizvodnju, projektiranje i građenje, OIB 39069689788, Stinice 22, 21000 Split</item>
      <item>VODOVOD DUBROVNIK d.o.o. za vodoopskrbu i komunalnu hidrotehniku, OIB 00862047577, Vladimira Nazora 19, 20000 Dubrovnik</item>
      <item>INA-INDUSTRIJA NAFTE, d.d., OIB 27759560625, Avenija V. Holjevca 10, 10000 Zagreb</item>
      <item>CROATIA BANKA, dioničko društvo, OIB 32247795989, Roberta Frangeša Mihanovića 9, 10000 Zagreb</item>
      <item>LORENČIĆ-CROATIA d.o.o.za prodaju građevinskih strojeva i servis, OIB 97308715020, Buzin, Bani 96, 10000 Zagreb</item>
      <item>ALLIANZ ZAGREB dioničko društvo za osiguranje, OIB 23759810849, Heinzelova 70, 10000 Zagreb</item>
      <item>PODOVI OPAČAK d.o.o. za proizvodnju i usluge, OIB 72656809791, Trondheimska 4/D, 21000 Split</item>
      <item>DUBAC d.o.o. za proizvodnju, trgovinu i građenje, OIB 01376541497, Vukovarska 17, 20000 Dubrovnik</item>
      <item>DUNAV-DRAVA CEMENT d.o.o. za trgovinu i obavljanje trgovačkog posredovanja, OIB 18917330107, Ivana Lučića 2A, 10000 Zagreb</item>
      <item>UNIVERZALNI DOM d.o.o. za trgovinu i usluge u stečaju, OIB 71903590363, Dr. Franje Tuđmana 26, 23210 Biograd Na Moru</item>
      <item>EUROHERC osiguranje - dioničko društvo za osiguranje imovine i osoba i druge poslove osiguranja, OIB 22694857747, Ulica grada Vukovara 282, 10000 Zagreb</item>
      <item>Tanja Matković, OIB 34250253581, Bukovačka Cesta 343c, 10000 Zagreb</item>
      <item>ERSTE&amp;STEIERMÄRKISCHE BANKA dioničko društvo, OIB 23057039320, Jadranski Trg 3/a, 51000 Rijeka</item>
      <item>MEĐIMURJE GRADITELJSTVO društvo s ograničenom odgovornošću za graditeljstvo i usluge, OIB 15921860232, Zagrebačka 42/a, 40000 Čakovec</item>
      <item>EOS MATRIX d.o.o. za poslovne usluge, OIB 76674680107, Horvatova 82, 10000 Zagreb</item>
      <item>ERSTE FACTORING društvo s ograničenom odgovornošću za factoring, OIB 10194059689, Ivana Lučića 2a, 10000 Zagreb</item>
      <item>SPP društvo s ograničenom odgovornošću za geotehniku, rudarstvo, građenje, zaštitu okoliša, hidrogeološke radove i uslug, OIB 17497489416, Trstenjakova 3, 42000 Varaždin</item>
      <item>CROATIA osiguranje d.d., OIB 26187994862, Vatroslava Jagića 33, 10000 Zagreb</item>
      <item>HIDROKONZALT PROJEKTIRANJE d.o.o. za savjetovanje i projektiranje, OIB 32472397445, Kralja Zvonimira 60, 21210 Solin</item>
      <item>RURSUS društvo s ograničenom odgovornošću za građevinarstvo i trgovinu, OIB 08542111758, Dr. Ante Starčevića 29, 20000 Dubrovnik</item>
      <item>IND - EKO industrijska ekologija i zaštita okoliša, d. o. o., OIB 60067885527, Korzo 40/2, 51000 Rijeka</item>
      <item>RH, Ministarstvo financija, porezna uprava, područni ured Dalmacija, OIB 18683136487</item>
      <item>Hrvatska radiotelevizija, OIB 68419124305, Prisavlje 3, 10000 Zagreb</item>
      <item>OCINJE-MARKET d.o.o. za građenje, trgovinu, poljoprivredu i usluge, OIB 81175245130, Od Izvora 2, 20236 Nova Mokošica</item>
      <item>ACO Građevinski elementi društvo s ograničenom odgovornošću za proizvodnju i prodaju građevinskih elemenata, OIB 25074288719, Radnička cesta 177, 10000 Zagreb</item>
      <item>KNAUF društvo s ograničenom odgovornošću, tvornica gipsa i gipsanih proizvoda, OIB 46419854204, Uzdolje polje 91, 22300 Uzdolje</item>
      <item>EMES, Društvo s ograničenom odgovornošću za porizvodnju, trgovinu i zastupanje, OIB 62255115426, Zvonimira Rogoza 18, 10000 Zagreb</item>
      <item>ZAGREBAČKA BANKA DIONIČKO DRUŠTVO, OIB 92963223473, Trg bana Josipa Jelačića 10, 10000 Zagreb</item>
      <item>Proizvodnja građevinskog materijala RAGUSA d.d., OIB 68907889567, Vukovarska 17, 20000 Dubrovnik</item>
      <item>ŽDO DUBROVNIK</item>
    </derivirana_varijabla>
  </DomainObject.Predmet.OstaliListFormatedWithAdressOIB>
  <DomainObject.Predmet.OstaliListNazivFormated>
    <izvorni_sadrzaj>
      <item>Petra Šprlje</item>
      <item>Leon Šprlje</item>
      <item>odvj. Slaven Šoša</item>
      <item>HEP ELEKTRA d.o.o. za opskrbu električnom energijom</item>
      <item>ILIRIC-DSW, društvo s ograničenom odgovornošću za trgovinu</item>
      <item>BRODOMETALURGIJA d.o.o. za proizvodnju i trgovinu</item>
      <item>ZAGREBAČKI HOLDING, društvo s ograničenom odgovornošću za javni prijevoz, opskrbu vodom, održavanje čistoće, putnička a</item>
      <item>Financijska agencija</item>
      <item>SAMOBORKA SPLIT d.o.o. za proizvodnju građevinskog materijala</item>
      <item>METKOVIĆ, d.o.o. za vodoopskrbu i odvodnju otpadnih voda</item>
      <item>CESTOGRADNJA, društvo s ograničenom odgovornošću za građevinarstvo</item>
      <item>POMAK projektiranje, proizvodnja, marketing i trgovina u automatizaciji i kompjuterizaciji d.o.o.</item>
      <item>POMAK CONTROL d.o.o. za proizvodnju, projektiranje i građenje</item>
      <item>VODOVOD DUBROVNIK d.o.o. za vodoopskrbu i komunalnu hidrotehniku</item>
      <item>INA-INDUSTRIJA NAFTE, d.d.</item>
      <item>CROATIA BANKA, dioničko društvo</item>
      <item>LORENČIĆ-CROATIA d.o.o.za prodaju građevinskih strojeva i servis</item>
      <item>ALLIANZ ZAGREB dioničko društvo za osiguranje</item>
      <item>PODOVI OPAČAK d.o.o. za proizvodnju i usluge</item>
      <item>DUBAC d.o.o. za proizvodnju, trgovinu i građenje</item>
      <item>DUNAV-DRAVA CEMENT d.o.o. za trgovinu i obavljanje trgovačkog posredovanja</item>
      <item>UNIVERZALNI DOM d.o.o. za trgovinu i usluge u stečaju</item>
      <item>EUROHERC osiguranje - dioničko društvo za osiguranje imovine i osoba i druge poslove osiguranja</item>
      <item>Tanja Matković</item>
      <item>ERSTE&amp;STEIERMÄRKISCHE BANKA dioničko društvo</item>
      <item>MEĐIMURJE GRADITELJSTVO društvo s ograničenom odgovornošću za graditeljstvo i usluge</item>
      <item>EOS MATRIX d.o.o. za poslovne usluge</item>
      <item>ERSTE FACTORING društvo s ograničenom odgovornošću za factoring</item>
      <item>SPP društvo s ograničenom odgovornošću za geotehniku, rudarstvo, građenje, zaštitu okoliša, hidrogeološke radove i uslug</item>
      <item>CROATIA osiguranje d.d.</item>
      <item>HIDROKONZALT PROJEKTIRANJE d.o.o. za savjetovanje i projektiranje</item>
      <item>RURSUS društvo s ograničenom odgovornošću za građevinarstvo i trgovinu</item>
      <item>IND - EKO industrijska ekologija i zaštita okoliša, d. o. o.</item>
      <item>RH, Ministarstvo financija, porezna uprava, područni ured Dalmacija</item>
      <item>Hrvatska radiotelevizija</item>
      <item>OCINJE-MARKET d.o.o. za građenje, trgovinu, poljoprivredu i usluge</item>
      <item>ACO Građevinski elementi društvo s ograničenom odgovornošću za proizvodnju i prodaju građevinskih elemenata</item>
      <item>KNAUF društvo s ograničenom odgovornošću, tvornica gipsa i gipsanih proizvoda</item>
      <item>EMES, Društvo s ograničenom odgovornošću za porizvodnju, trgovinu i zastupanje</item>
      <item>ZAGREBAČKA BANKA DIONIČKO DRUŠTVO</item>
      <item>Proizvodnja građevinskog materijala RAGUSA d.d.</item>
      <item>ŽDO DUBROVNIK</item>
    </izvorni_sadrzaj>
    <derivirana_varijabla naziv="DomainObject.Predmet.OstaliListNazivFormated_1">
      <item>Petra Šprlje</item>
      <item>Leon Šprlje</item>
      <item>odvj. Slaven Šoša</item>
      <item>HEP ELEKTRA d.o.o. za opskrbu električnom energijom</item>
      <item>ILIRIC-DSW, društvo s ograničenom odgovornošću za trgovinu</item>
      <item>BRODOMETALURGIJA d.o.o. za proizvodnju i trgovinu</item>
      <item>ZAGREBAČKI HOLDING, društvo s ograničenom odgovornošću za javni prijevoz, opskrbu vodom, održavanje čistoće, putnička a</item>
      <item>Financijska agencija</item>
      <item>SAMOBORKA SPLIT d.o.o. za proizvodnju građevinskog materijala</item>
      <item>METKOVIĆ, d.o.o. za vodoopskrbu i odvodnju otpadnih voda</item>
      <item>CESTOGRADNJA, društvo s ograničenom odgovornošću za građevinarstvo</item>
      <item>POMAK projektiranje, proizvodnja, marketing i trgovina u automatizaciji i kompjuterizaciji d.o.o.</item>
      <item>POMAK CONTROL d.o.o. za proizvodnju, projektiranje i građenje</item>
      <item>VODOVOD DUBROVNIK d.o.o. za vodoopskrbu i komunalnu hidrotehniku</item>
      <item>INA-INDUSTRIJA NAFTE, d.d.</item>
      <item>CROATIA BANKA, dioničko društvo</item>
      <item>LORENČIĆ-CROATIA d.o.o.za prodaju građevinskih strojeva i servis</item>
      <item>ALLIANZ ZAGREB dioničko društvo za osiguranje</item>
      <item>PODOVI OPAČAK d.o.o. za proizvodnju i usluge</item>
      <item>DUBAC d.o.o. za proizvodnju, trgovinu i građenje</item>
      <item>DUNAV-DRAVA CEMENT d.o.o. za trgovinu i obavljanje trgovačkog posredovanja</item>
      <item>UNIVERZALNI DOM d.o.o. za trgovinu i usluge u stečaju</item>
      <item>EUROHERC osiguranje - dioničko društvo za osiguranje imovine i osoba i druge poslove osiguranja</item>
      <item>Tanja Matković</item>
      <item>ERSTE&amp;STEIERMÄRKISCHE BANKA dioničko društvo</item>
      <item>MEĐIMURJE GRADITELJSTVO društvo s ograničenom odgovornošću za graditeljstvo i usluge</item>
      <item>EOS MATRIX d.o.o. za poslovne usluge</item>
      <item>ERSTE FACTORING društvo s ograničenom odgovornošću za factoring</item>
      <item>SPP društvo s ograničenom odgovornošću za geotehniku, rudarstvo, građenje, zaštitu okoliša, hidrogeološke radove i uslug</item>
      <item>CROATIA osiguranje d.d.</item>
      <item>HIDROKONZALT PROJEKTIRANJE d.o.o. za savjetovanje i projektiranje</item>
      <item>RURSUS društvo s ograničenom odgovornošću za građevinarstvo i trgovinu</item>
      <item>IND - EKO industrijska ekologija i zaštita okoliša, d. o. o.</item>
      <item>RH, Ministarstvo financija, porezna uprava, područni ured Dalmacija</item>
      <item>Hrvatska radiotelevizija</item>
      <item>OCINJE-MARKET d.o.o. za građenje, trgovinu, poljoprivredu i usluge</item>
      <item>ACO Građevinski elementi društvo s ograničenom odgovornošću za proizvodnju i prodaju građevinskih elemenata</item>
      <item>KNAUF društvo s ograničenom odgovornošću, tvornica gipsa i gipsanih proizvoda</item>
      <item>EMES, Društvo s ograničenom odgovornošću za porizvodnju, trgovinu i zastupanje</item>
      <item>ZAGREBAČKA BANKA DIONIČKO DRUŠTVO</item>
      <item>Proizvodnja građevinskog materijala RAGUSA d.d.</item>
      <item>ŽDO DUBROVNIK</item>
    </derivirana_varijabla>
  </DomainObject.Predmet.OstaliListNazivFormated>
  <DomainObject.Predmet.OstaliListNazivFormatedOIB>
    <izvorni_sadrzaj>
      <item>Petra Šprlje, OIB 77399385092</item>
      <item>Leon Šprlje, OIB 59704510750</item>
      <item>odvj. Slaven Šoša</item>
      <item>HEP ELEKTRA d.o.o. za opskrbu električnom energijom, OIB 43965974818</item>
      <item>ILIRIC-DSW, društvo s ograničenom odgovornošću za trgovinu, OIB 47725377076</item>
      <item>BRODOMETALURGIJA d.o.o. za proizvodnju i trgovinu, OIB 31353718090</item>
      <item>ZAGREBAČKI HOLDING, društvo s ograničenom odgovornošću za javni prijevoz, opskrbu vodom, održavanje čistoće, putnička a, OIB 85584865987</item>
      <item>Financijska agencija, OIB 85821130368</item>
      <item>SAMOBORKA SPLIT d.o.o. za proizvodnju građevinskog materijala, OIB 14978110804</item>
      <item>METKOVIĆ, d.o.o. za vodoopskrbu i odvodnju otpadnih voda, OIB 98244558721</item>
      <item>CESTOGRADNJA, društvo s ograničenom odgovornošću za građevinarstvo, OIB 81547946556</item>
      <item>POMAK projektiranje, proizvodnja, marketing i trgovina u automatizaciji i kompjuterizaciji d.o.o., OIB 74508065785</item>
      <item>POMAK CONTROL d.o.o. za proizvodnju, projektiranje i građenje, OIB 39069689788</item>
      <item>VODOVOD DUBROVNIK d.o.o. za vodoopskrbu i komunalnu hidrotehniku, OIB 00862047577</item>
      <item>INA-INDUSTRIJA NAFTE, d.d., OIB 27759560625</item>
      <item>CROATIA BANKA, dioničko društvo, OIB 32247795989</item>
      <item>LORENČIĆ-CROATIA d.o.o.za prodaju građevinskih strojeva i servis, OIB 97308715020</item>
      <item>ALLIANZ ZAGREB dioničko društvo za osiguranje, OIB 23759810849</item>
      <item>PODOVI OPAČAK d.o.o. za proizvodnju i usluge, OIB 72656809791</item>
      <item>DUBAC d.o.o. za proizvodnju, trgovinu i građenje, OIB 01376541497</item>
      <item>DUNAV-DRAVA CEMENT d.o.o. za trgovinu i obavljanje trgovačkog posredovanja, OIB 18917330107</item>
      <item>UNIVERZALNI DOM d.o.o. za trgovinu i usluge u stečaju, OIB 71903590363</item>
      <item>EUROHERC osiguranje - dioničko društvo za osiguranje imovine i osoba i druge poslove osiguranja, OIB 22694857747</item>
      <item>Tanja Matković, OIB 34250253581</item>
      <item>ERSTE&amp;STEIERMÄRKISCHE BANKA dioničko društvo, OIB 23057039320</item>
      <item>MEĐIMURJE GRADITELJSTVO društvo s ograničenom odgovornošću za graditeljstvo i usluge, OIB 15921860232</item>
      <item>EOS MATRIX d.o.o. za poslovne usluge, OIB 76674680107</item>
      <item>ERSTE FACTORING društvo s ograničenom odgovornošću za factoring, OIB 10194059689</item>
      <item>SPP društvo s ograničenom odgovornošću za geotehniku, rudarstvo, građenje, zaštitu okoliša, hidrogeološke radove i uslug, OIB 17497489416</item>
      <item>CROATIA osiguranje d.d., OIB 26187994862</item>
      <item>HIDROKONZALT PROJEKTIRANJE d.o.o. za savjetovanje i projektiranje, OIB 32472397445</item>
      <item>RURSUS društvo s ograničenom odgovornošću za građevinarstvo i trgovinu, OIB 08542111758</item>
      <item>IND - EKO industrijska ekologija i zaštita okoliša, d. o. o., OIB 60067885527</item>
      <item>RH, Ministarstvo financija, porezna uprava, područni ured Dalmacija, OIB 18683136487</item>
      <item>Hrvatska radiotelevizija, OIB 68419124305</item>
      <item>OCINJE-MARKET d.o.o. za građenje, trgovinu, poljoprivredu i usluge, OIB 81175245130</item>
      <item>ACO Građevinski elementi društvo s ograničenom odgovornošću za proizvodnju i prodaju građevinskih elemenata, OIB 25074288719</item>
      <item>KNAUF društvo s ograničenom odgovornošću, tvornica gipsa i gipsanih proizvoda, OIB 46419854204</item>
      <item>EMES, Društvo s ograničenom odgovornošću za porizvodnju, trgovinu i zastupanje, OIB 62255115426</item>
      <item>ZAGREBAČKA BANKA DIONIČKO DRUŠTVO, OIB 92963223473</item>
      <item>Proizvodnja građevinskog materijala RAGUSA d.d., OIB 68907889567</item>
      <item>ŽDO DUBROVNIK</item>
    </izvorni_sadrzaj>
    <derivirana_varijabla naziv="DomainObject.Predmet.OstaliListNazivFormatedOIB_1">
      <item>Petra Šprlje, OIB 77399385092</item>
      <item>Leon Šprlje, OIB 59704510750</item>
      <item>odvj. Slaven Šoša</item>
      <item>HEP ELEKTRA d.o.o. za opskrbu električnom energijom, OIB 43965974818</item>
      <item>ILIRIC-DSW, društvo s ograničenom odgovornošću za trgovinu, OIB 47725377076</item>
      <item>BRODOMETALURGIJA d.o.o. za proizvodnju i trgovinu, OIB 31353718090</item>
      <item>ZAGREBAČKI HOLDING, društvo s ograničenom odgovornošću za javni prijevoz, opskrbu vodom, održavanje čistoće, putnička a, OIB 85584865987</item>
      <item>Financijska agencija, OIB 85821130368</item>
      <item>SAMOBORKA SPLIT d.o.o. za proizvodnju građevinskog materijala, OIB 14978110804</item>
      <item>METKOVIĆ, d.o.o. za vodoopskrbu i odvodnju otpadnih voda, OIB 98244558721</item>
      <item>CESTOGRADNJA, društvo s ograničenom odgovornošću za građevinarstvo, OIB 81547946556</item>
      <item>POMAK projektiranje, proizvodnja, marketing i trgovina u automatizaciji i kompjuterizaciji d.o.o., OIB 74508065785</item>
      <item>POMAK CONTROL d.o.o. za proizvodnju, projektiranje i građenje, OIB 39069689788</item>
      <item>VODOVOD DUBROVNIK d.o.o. za vodoopskrbu i komunalnu hidrotehniku, OIB 00862047577</item>
      <item>INA-INDUSTRIJA NAFTE, d.d., OIB 27759560625</item>
      <item>CROATIA BANKA, dioničko društvo, OIB 32247795989</item>
      <item>LORENČIĆ-CROATIA d.o.o.za prodaju građevinskih strojeva i servis, OIB 97308715020</item>
      <item>ALLIANZ ZAGREB dioničko društvo za osiguranje, OIB 23759810849</item>
      <item>PODOVI OPAČAK d.o.o. za proizvodnju i usluge, OIB 72656809791</item>
      <item>DUBAC d.o.o. za proizvodnju, trgovinu i građenje, OIB 01376541497</item>
      <item>DUNAV-DRAVA CEMENT d.o.o. za trgovinu i obavljanje trgovačkog posredovanja, OIB 18917330107</item>
      <item>UNIVERZALNI DOM d.o.o. za trgovinu i usluge u stečaju, OIB 71903590363</item>
      <item>EUROHERC osiguranje - dioničko društvo za osiguranje imovine i osoba i druge poslove osiguranja, OIB 22694857747</item>
      <item>Tanja Matković, OIB 34250253581</item>
      <item>ERSTE&amp;STEIERMÄRKISCHE BANKA dioničko društvo, OIB 23057039320</item>
      <item>MEĐIMURJE GRADITELJSTVO društvo s ograničenom odgovornošću za graditeljstvo i usluge, OIB 15921860232</item>
      <item>EOS MATRIX d.o.o. za poslovne usluge, OIB 76674680107</item>
      <item>ERSTE FACTORING društvo s ograničenom odgovornošću za factoring, OIB 10194059689</item>
      <item>SPP društvo s ograničenom odgovornošću za geotehniku, rudarstvo, građenje, zaštitu okoliša, hidrogeološke radove i uslug, OIB 17497489416</item>
      <item>CROATIA osiguranje d.d., OIB 26187994862</item>
      <item>HIDROKONZALT PROJEKTIRANJE d.o.o. za savjetovanje i projektiranje, OIB 32472397445</item>
      <item>RURSUS društvo s ograničenom odgovornošću za građevinarstvo i trgovinu, OIB 08542111758</item>
      <item>IND - EKO industrijska ekologija i zaštita okoliša, d. o. o., OIB 60067885527</item>
      <item>RH, Ministarstvo financija, porezna uprava, područni ured Dalmacija, OIB 18683136487</item>
      <item>Hrvatska radiotelevizija, OIB 68419124305</item>
      <item>OCINJE-MARKET d.o.o. za građenje, trgovinu, poljoprivredu i usluge, OIB 81175245130</item>
      <item>ACO Građevinski elementi društvo s ograničenom odgovornošću za proizvodnju i prodaju građevinskih elemenata, OIB 25074288719</item>
      <item>KNAUF društvo s ograničenom odgovornošću, tvornica gipsa i gipsanih proizvoda, OIB 46419854204</item>
      <item>EMES, Društvo s ograničenom odgovornošću za porizvodnju, trgovinu i zastupanje, OIB 62255115426</item>
      <item>ZAGREBAČKA BANKA DIONIČKO DRUŠTVO, OIB 92963223473</item>
      <item>Proizvodnja građevinskog materijala RAGUSA d.d., OIB 68907889567</item>
      <item>ŽDO DUBROVNIK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St-1044/2017-62</izvorni_sadrzaj>
    <derivirana_varijabla naziv="DomainObject.PoslovniBrojDokumenta_1">St-1044/2017-62</derivirana_varijabla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IPSUM d.o.o. za građevinarstvo i trgovinu u stečaju</izvorni_sadrzaj>
    <derivirana_varijabla naziv="DomainObject.Predmet.ProtustrankaIDrugi_1">IPSUM d.o.o. za građevinarstvo i trgovinu u stečaju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IPSUM d.o.o. za građevinarstvo i trgovinu u stečaju, OIB 26472901970, Dr. Ante Starčevića 29, 20000 Dubrovnik</izvorni_sadrzaj>
    <derivirana_varijabla naziv="DomainObject.Predmet.ProtustrankaIDrugiAdressOIB_1">IPSUM d.o.o. za građevinarstvo i trgovinu u stečaju, OIB 26472901970, Dr. Ante Starčevića 29,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IPSUM d.o.o. za građevinarstvo i trgovinu u stečaju</item>
      <item>Petra Šprlje</item>
      <item>Leon Šprlje</item>
      <item>odvj. Slaven Šoša</item>
      <item>HEP ELEKTRA d.o.o. za opskrbu električnom energijom</item>
      <item>ILIRIC-DSW, društvo s ograničenom odgovornošću za trgovinu</item>
      <item>BRODOMETALURGIJA d.o.o. za proizvodnju i trgovinu</item>
      <item>ZAGREBAČKI HOLDING, društvo s ograničenom odgovornošću za javni prijevoz, opskrbu vodom, održavanje čistoće, putnička a</item>
      <item>Financijska agencija</item>
      <item>SAMOBORKA SPLIT d.o.o. za proizvodnju građevinskog materijala</item>
      <item>METKOVIĆ, d.o.o. za vodoopskrbu i odvodnju otpadnih voda</item>
      <item>CESTOGRADNJA, društvo s ograničenom odgovornošću za građevinarstvo</item>
      <item>POMAK projektiranje, proizvodnja, marketing i trgovina u automatizaciji i kompjuterizaciji d.o.o.</item>
      <item>POMAK CONTROL d.o.o. za proizvodnju, projektiranje i građenje</item>
      <item>VODOVOD DUBROVNIK d.o.o. za vodoopskrbu i komunalnu hidrotehniku</item>
      <item>INA-INDUSTRIJA NAFTE, d.d.</item>
      <item>CROATIA BANKA, dioničko društvo</item>
      <item>LORENČIĆ-CROATIA d.o.o.za prodaju građevinskih strojeva i servis</item>
      <item>ALLIANZ ZAGREB dioničko društvo za osiguranje</item>
      <item>PODOVI OPAČAK d.o.o. za proizvodnju i usluge</item>
      <item>DUBAC d.o.o. za proizvodnju, trgovinu i građenje</item>
      <item>DUNAV-DRAVA CEMENT d.o.o. za trgovinu i obavljanje trgovačkog posredovanja</item>
      <item>UNIVERZALNI DOM d.o.o. za trgovinu i usluge u stečaju</item>
      <item>EUROHERC osiguranje - dioničko društvo za osiguranje imovine i osoba i druge poslove osiguranja</item>
      <item>Tanja Matković</item>
      <item>ERSTE&amp;STEIERMÄRKISCHE BANKA dioničko društvo</item>
      <item>MEĐIMURJE GRADITELJSTVO društvo s ograničenom odgovornošću za graditeljstvo i usluge</item>
      <item>EOS MATRIX d.o.o. za poslovne usluge</item>
      <item>ERSTE FACTORING društvo s ograničenom odgovornošću za factoring</item>
      <item>SPP društvo s ograničenom odgovornošću za geotehniku, rudarstvo, građenje, zaštitu okoliša, hidrogeološke radove i uslug</item>
      <item>CROATIA osiguranje d.d.</item>
      <item>HIDROKONZALT PROJEKTIRANJE d.o.o. za savjetovanje i projektiranje</item>
      <item>RURSUS društvo s ograničenom odgovornošću za građevinarstvo i trgovinu</item>
      <item>IND - EKO industrijska ekologija i zaštita okoliša, d. o. o.</item>
      <item>RH, Ministarstvo financija, porezna uprava, područni ured Dalmacija</item>
      <item>Hrvatska radiotelevizija</item>
      <item>OCINJE-MARKET d.o.o. za građenje, trgovinu, poljoprivredu i usluge</item>
      <item>ACO Građevinski elementi društvo s ograničenom odgovornošću za proizvodnju i prodaju građevinskih elemenata</item>
      <item>KNAUF društvo s ograničenom odgovornošću, tvornica gipsa i gipsanih proizvoda</item>
      <item>EMES, Društvo s ograničenom odgovornošću za porizvodnju, trgovinu i zastupanje</item>
      <item>ZAGREBAČKA BANKA DIONIČKO DRUŠTVO</item>
      <item>Proizvodnja građevinskog materijala RAGUSA d.d.</item>
      <item>BRODOMETALURGIJA d.o.o. za proizvodnju i trgovinu</item>
      <item>SAMOBORKA SPLIT d.o.o. za proizvodnju građevinskog materijala</item>
      <item>METKOVIĆ, d.o.o. za vodoopskrbu i odvodnju otpadnih voda</item>
      <item>CESTOGRADNJA, društvo s ograničenom odgovornošću za građevinarstvo</item>
      <item>HIDROKONZALT PROJEKTIRANJE d.o.o. za savjetovanje i projektiranje</item>
      <item>OCINJE-MARKET d.o.o. za građenje, trgovinu, poljoprivredu i usluge</item>
      <item>EMES, Društvo s ograničenom odgovornošću za porizvodnju, trgovinu i zastupanje</item>
      <item>UNIVERZALNI DOM d.o.o. za trgovinu i usluge u stečaju</item>
      <item>ŽDO DUBROVNIK</item>
    </izvorni_sadrzaj>
    <derivirana_varijabla naziv="DomainObject.Predmet.SudioniciListNaziv_1">
      <item>FINA, RC Split, Podružnica Dubrovnik</item>
      <item>IPSUM d.o.o. za građevinarstvo i trgovinu u stečaju</item>
      <item>Petra Šprlje</item>
      <item>Leon Šprlje</item>
      <item>odvj. Slaven Šoša</item>
      <item>HEP ELEKTRA d.o.o. za opskrbu električnom energijom</item>
      <item>ILIRIC-DSW, društvo s ograničenom odgovornošću za trgovinu</item>
      <item>BRODOMETALURGIJA d.o.o. za proizvodnju i trgovinu</item>
      <item>ZAGREBAČKI HOLDING, društvo s ograničenom odgovornošću za javni prijevoz, opskrbu vodom, održavanje čistoće, putnička a</item>
      <item>Financijska agencija</item>
      <item>SAMOBORKA SPLIT d.o.o. za proizvodnju građevinskog materijala</item>
      <item>METKOVIĆ, d.o.o. za vodoopskrbu i odvodnju otpadnih voda</item>
      <item>CESTOGRADNJA, društvo s ograničenom odgovornošću za građevinarstvo</item>
      <item>POMAK projektiranje, proizvodnja, marketing i trgovina u automatizaciji i kompjuterizaciji d.o.o.</item>
      <item>POMAK CONTROL d.o.o. za proizvodnju, projektiranje i građenje</item>
      <item>VODOVOD DUBROVNIK d.o.o. za vodoopskrbu i komunalnu hidrotehniku</item>
      <item>INA-INDUSTRIJA NAFTE, d.d.</item>
      <item>CROATIA BANKA, dioničko društvo</item>
      <item>LORENČIĆ-CROATIA d.o.o.za prodaju građevinskih strojeva i servis</item>
      <item>ALLIANZ ZAGREB dioničko društvo za osiguranje</item>
      <item>PODOVI OPAČAK d.o.o. za proizvodnju i usluge</item>
      <item>DUBAC d.o.o. za proizvodnju, trgovinu i građenje</item>
      <item>DUNAV-DRAVA CEMENT d.o.o. za trgovinu i obavljanje trgovačkog posredovanja</item>
      <item>UNIVERZALNI DOM d.o.o. za trgovinu i usluge u stečaju</item>
      <item>EUROHERC osiguranje - dioničko društvo za osiguranje imovine i osoba i druge poslove osiguranja</item>
      <item>Tanja Matković</item>
      <item>ERSTE&amp;STEIERMÄRKISCHE BANKA dioničko društvo</item>
      <item>MEĐIMURJE GRADITELJSTVO društvo s ograničenom odgovornošću za graditeljstvo i usluge</item>
      <item>EOS MATRIX d.o.o. za poslovne usluge</item>
      <item>ERSTE FACTORING društvo s ograničenom odgovornošću za factoring</item>
      <item>SPP društvo s ograničenom odgovornošću za geotehniku, rudarstvo, građenje, zaštitu okoliša, hidrogeološke radove i uslug</item>
      <item>CROATIA osiguranje d.d.</item>
      <item>HIDROKONZALT PROJEKTIRANJE d.o.o. za savjetovanje i projektiranje</item>
      <item>RURSUS društvo s ograničenom odgovornošću za građevinarstvo i trgovinu</item>
      <item>IND - EKO industrijska ekologija i zaštita okoliša, d. o. o.</item>
      <item>RH, Ministarstvo financija, porezna uprava, područni ured Dalmacija</item>
      <item>Hrvatska radiotelevizija</item>
      <item>OCINJE-MARKET d.o.o. za građenje, trgovinu, poljoprivredu i usluge</item>
      <item>ACO Građevinski elementi društvo s ograničenom odgovornošću za proizvodnju i prodaju građevinskih elemenata</item>
      <item>KNAUF društvo s ograničenom odgovornošću, tvornica gipsa i gipsanih proizvoda</item>
      <item>EMES, Društvo s ograničenom odgovornošću za porizvodnju, trgovinu i zastupanje</item>
      <item>ZAGREBAČKA BANKA DIONIČKO DRUŠTVO</item>
      <item>Proizvodnja građevinskog materijala RAGUSA d.d.</item>
      <item>BRODOMETALURGIJA d.o.o. za proizvodnju i trgovinu</item>
      <item>SAMOBORKA SPLIT d.o.o. za proizvodnju građevinskog materijala</item>
      <item>METKOVIĆ, d.o.o. za vodoopskrbu i odvodnju otpadnih voda</item>
      <item>CESTOGRADNJA, društvo s ograničenom odgovornošću za građevinarstvo</item>
      <item>HIDROKONZALT PROJEKTIRANJE d.o.o. za savjetovanje i projektiranje</item>
      <item>OCINJE-MARKET d.o.o. za građenje, trgovinu, poljoprivredu i usluge</item>
      <item>EMES, Društvo s ograničenom odgovornošću za porizvodnju, trgovinu i zastupanje</item>
      <item>UNIVERZALNI DOM d.o.o. za trgovinu i usluge u stečaju</item>
      <item>ŽDO DUBROVNIK</item>
    </derivirana_varijabla>
  </DomainObject.Predmet.SudioniciListNaziv>
  <DomainObject.Predmet.SudioniciListAdressOIB>
    <izvorni_sadrzaj>
      <item>FINA, RC Split, Podružnica Dubrovnik, OIB 85821130368, Vukovarska 2,20000 Dubrovnik</item>
      <item>IPSUM d.o.o. za građevinarstvo i trgovinu u stečaju, OIB 26472901970, Dr. Ante Starčevića 29,20000 Dubrovnik</item>
      <item>Petra Šprlje, OIB 77399385092, Ulica Neretvanskih Gusara 192,20350 Metković</item>
      <item>Leon Šprlje, OIB 59704510750, Ante Starčevića 27,20350 Metković</item>
      <item>odvj. Slaven Šoša</item>
      <item>HEP ELEKTRA d.o.o. za opskrbu električnom energijom, OIB 43965974818, Ulica grada Vukovara 37,10000 Zagreb</item>
      <item>ILIRIC-DSW, društvo s ograničenom odgovornošću za trgovinu, OIB 47725377076, Put Petrića 45/d,23000 Zadar</item>
      <item>BRODOMETALURGIJA d.o.o. za proizvodnju i trgovinu, OIB 31353718090, Solinska 58,21000 Split</item>
      <item>ZAGREBAČKI HOLDING, društvo s ograničenom odgovornošću za javni prijevoz, opskrbu vodom, održavanje čistoće, putnička a, OIB 85584865987, Ulica grada Vukovara 41,10000 Zagreb</item>
      <item>Financijska agencija, OIB 85821130368, Ulica grada Vukovara 70,10000 Zagreb</item>
      <item>SAMOBORKA SPLIT d.o.o. za proizvodnju građevinskog materijala, OIB 14978110804, Prisike 19,21203 Gornji Muć</item>
      <item>METKOVIĆ, d.o.o. za vodoopskrbu i odvodnju otpadnih voda, OIB 98244558721, Mostarska 10,20350 Metković</item>
      <item>CESTOGRADNJA, društvo s ograničenom odgovornošću za građevinarstvo, OIB 81547946556, Papandopulova 21,21000 Split</item>
      <item>POMAK projektiranje, proizvodnja, marketing i trgovina u automatizaciji i kompjuterizaciji d.o.o., OIB 74508065785, Tolstojeva 32,21000 Split</item>
      <item>POMAK CONTROL d.o.o. za proizvodnju, projektiranje i građenje, OIB 39069689788, Stinice 22,21000 Split</item>
      <item>VODOVOD DUBROVNIK d.o.o. za vodoopskrbu i komunalnu hidrotehniku, OIB 00862047577, Vladimira Nazora 19,20000 Dubrovnik</item>
      <item>INA-INDUSTRIJA NAFTE, d.d., OIB 27759560625, Avenija V. Holjevca 10,10000 Zagreb</item>
      <item>CROATIA BANKA, dioničko društvo, OIB 32247795989, Roberta Frangeša Mihanovića 9,10000 Zagreb</item>
      <item>LORENČIĆ-CROATIA d.o.o.za prodaju građevinskih strojeva i servis, OIB 97308715020, Buzin, Bani 96,10000 Zagreb</item>
      <item>ALLIANZ ZAGREB dioničko društvo za osiguranje, OIB 23759810849, Heinzelova 70,10000 Zagreb</item>
      <item>PODOVI OPAČAK d.o.o. za proizvodnju i usluge, OIB 72656809791, Trondheimska 4/D,21000 Split</item>
      <item>DUBAC d.o.o. za proizvodnju, trgovinu i građenje, OIB 01376541497, Vukovarska 17,20000 Dubrovnik</item>
      <item>DUNAV-DRAVA CEMENT d.o.o. za trgovinu i obavljanje trgovačkog posredovanja, OIB 18917330107, Ivana Lučića 2A,10000 Zagreb</item>
      <item>UNIVERZALNI DOM d.o.o. za trgovinu i usluge u stečaju, OIB 71903590363, Dr. Franje Tuđmana 26,23210 Biograd Na Moru</item>
      <item>EUROHERC osiguranje - dioničko društvo za osiguranje imovine i osoba i druge poslove osiguranja, OIB 22694857747, Ulica grada Vukovara 282,10000 Zagreb</item>
      <item>Tanja Matković, OIB 34250253581, Bukovačka Cesta 343c,10000 Zagreb</item>
      <item>ERSTE&amp;STEIERMÄRKISCHE BANKA dioničko društvo, OIB 23057039320, Jadranski Trg 3/a,51000 Rijeka</item>
      <item>MEĐIMURJE GRADITELJSTVO društvo s ograničenom odgovornošću za graditeljstvo i usluge, OIB 15921860232, Zagrebačka 42/a,40000 Čakovec</item>
      <item>EOS MATRIX d.o.o. za poslovne usluge, OIB 76674680107, Horvatova 82,10000 Zagreb</item>
      <item>ERSTE FACTORING društvo s ograničenom odgovornošću za factoring, OIB 10194059689, Ivana Lučića 2a,10000 Zagreb</item>
      <item>SPP društvo s ograničenom odgovornošću za geotehniku, rudarstvo, građenje, zaštitu okoliša, hidrogeološke radove i uslug, OIB 17497489416, Trstenjakova 3,42000 Varaždin</item>
      <item>CROATIA osiguranje d.d., OIB 26187994862, Vatroslava Jagića 33,10000 Zagreb</item>
      <item>HIDROKONZALT PROJEKTIRANJE d.o.o. za savjetovanje i projektiranje, OIB 32472397445, Kralja Zvonimira 60,21210 Solin</item>
      <item>RURSUS društvo s ograničenom odgovornošću za građevinarstvo i trgovinu, OIB 08542111758, Dr. Ante Starčevića 29,20000 Dubrovnik</item>
      <item>IND - EKO industrijska ekologija i zaštita okoliša, d. o. o., OIB 60067885527, Korzo 40/2,51000 Rijeka</item>
      <item>RH, Ministarstvo financija, porezna uprava, područni ured Dalmacija, OIB 18683136487</item>
      <item>Hrvatska radiotelevizija, OIB 68419124305, Prisavlje 3,10000 Zagreb</item>
      <item>OCINJE-MARKET d.o.o. za građenje, trgovinu, poljoprivredu i usluge, OIB 81175245130, Od Izvora 2,20236 Nova Mokošica</item>
      <item>ACO Građevinski elementi društvo s ograničenom odgovornošću za proizvodnju i prodaju građevinskih elemenata, OIB 25074288719, Radnička cesta 177,10000 Zagreb</item>
      <item>KNAUF društvo s ograničenom odgovornošću, tvornica gipsa i gipsanih proizvoda, OIB 46419854204, Uzdolje polje 91,22300 Uzdolje</item>
      <item>EMES, Društvo s ograničenom odgovornošću za porizvodnju, trgovinu i zastupanje, OIB 62255115426, Zvonimira Rogoza 18,10000 Zagreb</item>
      <item>ZAGREBAČKA BANKA DIONIČKO DRUŠTVO, OIB 92963223473, Trg bana Josipa Jelačića 10,10000 Zagreb</item>
      <item>Proizvodnja građevinskog materijala RAGUSA d.d., OIB 68907889567, Vukovarska 17,20000 Dubrovnik</item>
      <item>BRODOMETALURGIJA d.o.o. za proizvodnju i trgovinu, OIB 31353718090, Solinska 58,21000 Split</item>
      <item>SAMOBORKA SPLIT d.o.o. za proizvodnju građevinskog materijala, OIB 14978110804, Prisike 19,21203 Gornji Muć</item>
      <item>METKOVIĆ, d.o.o. za vodoopskrbu i odvodnju otpadnih voda, OIB 98244558721, Mostarska 10,20350 Metković</item>
      <item>CESTOGRADNJA, društvo s ograničenom odgovornošću za građevinarstvo, OIB 81547946556, Papandopulova 21,21000 Split</item>
      <item>HIDROKONZALT PROJEKTIRANJE d.o.o. za savjetovanje i projektiranje, OIB 32472397445, Kralja Zvonimira 60,21210 Solin</item>
      <item>OCINJE-MARKET d.o.o. za građenje, trgovinu, poljoprivredu i usluge, OIB 81175245130, Od Izvora 2,20236 Nova Mokošica</item>
      <item>EMES, Društvo s ograničenom odgovornošću za porizvodnju, trgovinu i zastupanje, OIB 62255115426, Zvonimira Rogoza 18,10000 Zagreb</item>
      <item>UNIVERZALNI DOM d.o.o. za trgovinu i usluge u stečaju, OIB 71903590363, Dr. Franje Tuđmana 26,23210 Biograd Na Moru</item>
      <item>ŽDO DUBROVNIK</item>
    </izvorni_sadrzaj>
    <derivirana_varijabla naziv="DomainObject.Predmet.SudioniciListAdressOIB_1">
      <item>FINA, RC Split, Podružnica Dubrovnik, OIB 85821130368, Vukovarska 2,20000 Dubrovnik</item>
      <item>IPSUM d.o.o. za građevinarstvo i trgovinu u stečaju, OIB 26472901970, Dr. Ante Starčevića 29,20000 Dubrovnik</item>
      <item>Petra Šprlje, OIB 77399385092, Ulica Neretvanskih Gusara 192,20350 Metković</item>
      <item>Leon Šprlje, OIB 59704510750, Ante Starčevića 27,20350 Metković</item>
      <item>odvj. Slaven Šoša</item>
      <item>HEP ELEKTRA d.o.o. za opskrbu električnom energijom, OIB 43965974818, Ulica grada Vukovara 37,10000 Zagreb</item>
      <item>ILIRIC-DSW, društvo s ograničenom odgovornošću za trgovinu, OIB 47725377076, Put Petrića 45/d,23000 Zadar</item>
      <item>BRODOMETALURGIJA d.o.o. za proizvodnju i trgovinu, OIB 31353718090, Solinska 58,21000 Split</item>
      <item>ZAGREBAČKI HOLDING, društvo s ograničenom odgovornošću za javni prijevoz, opskrbu vodom, održavanje čistoće, putnička a, OIB 85584865987, Ulica grada Vukovara 41,10000 Zagreb</item>
      <item>Financijska agencija, OIB 85821130368, Ulica grada Vukovara 70,10000 Zagreb</item>
      <item>SAMOBORKA SPLIT d.o.o. za proizvodnju građevinskog materijala, OIB 14978110804, Prisike 19,21203 Gornji Muć</item>
      <item>METKOVIĆ, d.o.o. za vodoopskrbu i odvodnju otpadnih voda, OIB 98244558721, Mostarska 10,20350 Metković</item>
      <item>CESTOGRADNJA, društvo s ograničenom odgovornošću za građevinarstvo, OIB 81547946556, Papandopulova 21,21000 Split</item>
      <item>POMAK projektiranje, proizvodnja, marketing i trgovina u automatizaciji i kompjuterizaciji d.o.o., OIB 74508065785, Tolstojeva 32,21000 Split</item>
      <item>POMAK CONTROL d.o.o. za proizvodnju, projektiranje i građenje, OIB 39069689788, Stinice 22,21000 Split</item>
      <item>VODOVOD DUBROVNIK d.o.o. za vodoopskrbu i komunalnu hidrotehniku, OIB 00862047577, Vladimira Nazora 19,20000 Dubrovnik</item>
      <item>INA-INDUSTRIJA NAFTE, d.d., OIB 27759560625, Avenija V. Holjevca 10,10000 Zagreb</item>
      <item>CROATIA BANKA, dioničko društvo, OIB 32247795989, Roberta Frangeša Mihanovića 9,10000 Zagreb</item>
      <item>LORENČIĆ-CROATIA d.o.o.za prodaju građevinskih strojeva i servis, OIB 97308715020, Buzin, Bani 96,10000 Zagreb</item>
      <item>ALLIANZ ZAGREB dioničko društvo za osiguranje, OIB 23759810849, Heinzelova 70,10000 Zagreb</item>
      <item>PODOVI OPAČAK d.o.o. za proizvodnju i usluge, OIB 72656809791, Trondheimska 4/D,21000 Split</item>
      <item>DUBAC d.o.o. za proizvodnju, trgovinu i građenje, OIB 01376541497, Vukovarska 17,20000 Dubrovnik</item>
      <item>DUNAV-DRAVA CEMENT d.o.o. za trgovinu i obavljanje trgovačkog posredovanja, OIB 18917330107, Ivana Lučića 2A,10000 Zagreb</item>
      <item>UNIVERZALNI DOM d.o.o. za trgovinu i usluge u stečaju, OIB 71903590363, Dr. Franje Tuđmana 26,23210 Biograd Na Moru</item>
      <item>EUROHERC osiguranje - dioničko društvo za osiguranje imovine i osoba i druge poslove osiguranja, OIB 22694857747, Ulica grada Vukovara 282,10000 Zagreb</item>
      <item>Tanja Matković, OIB 34250253581, Bukovačka Cesta 343c,10000 Zagreb</item>
      <item>ERSTE&amp;STEIERMÄRKISCHE BANKA dioničko društvo, OIB 23057039320, Jadranski Trg 3/a,51000 Rijeka</item>
      <item>MEĐIMURJE GRADITELJSTVO društvo s ograničenom odgovornošću za graditeljstvo i usluge, OIB 15921860232, Zagrebačka 42/a,40000 Čakovec</item>
      <item>EOS MATRIX d.o.o. za poslovne usluge, OIB 76674680107, Horvatova 82,10000 Zagreb</item>
      <item>ERSTE FACTORING društvo s ograničenom odgovornošću za factoring, OIB 10194059689, Ivana Lučića 2a,10000 Zagreb</item>
      <item>SPP društvo s ograničenom odgovornošću za geotehniku, rudarstvo, građenje, zaštitu okoliša, hidrogeološke radove i uslug, OIB 17497489416, Trstenjakova 3,42000 Varaždin</item>
      <item>CROATIA osiguranje d.d., OIB 26187994862, Vatroslava Jagića 33,10000 Zagreb</item>
      <item>HIDROKONZALT PROJEKTIRANJE d.o.o. za savjetovanje i projektiranje, OIB 32472397445, Kralja Zvonimira 60,21210 Solin</item>
      <item>RURSUS društvo s ograničenom odgovornošću za građevinarstvo i trgovinu, OIB 08542111758, Dr. Ante Starčevića 29,20000 Dubrovnik</item>
      <item>IND - EKO industrijska ekologija i zaštita okoliša, d. o. o., OIB 60067885527, Korzo 40/2,51000 Rijeka</item>
      <item>RH, Ministarstvo financija, porezna uprava, područni ured Dalmacija, OIB 18683136487</item>
      <item>Hrvatska radiotelevizija, OIB 68419124305, Prisavlje 3,10000 Zagreb</item>
      <item>OCINJE-MARKET d.o.o. za građenje, trgovinu, poljoprivredu i usluge, OIB 81175245130, Od Izvora 2,20236 Nova Mokošica</item>
      <item>ACO Građevinski elementi društvo s ograničenom odgovornošću za proizvodnju i prodaju građevinskih elemenata, OIB 25074288719, Radnička cesta 177,10000 Zagreb</item>
      <item>KNAUF društvo s ograničenom odgovornošću, tvornica gipsa i gipsanih proizvoda, OIB 46419854204, Uzdolje polje 91,22300 Uzdolje</item>
      <item>EMES, Društvo s ograničenom odgovornošću za porizvodnju, trgovinu i zastupanje, OIB 62255115426, Zvonimira Rogoza 18,10000 Zagreb</item>
      <item>ZAGREBAČKA BANKA DIONIČKO DRUŠTVO, OIB 92963223473, Trg bana Josipa Jelačića 10,10000 Zagreb</item>
      <item>Proizvodnja građevinskog materijala RAGUSA d.d., OIB 68907889567, Vukovarska 17,20000 Dubrovnik</item>
      <item>BRODOMETALURGIJA d.o.o. za proizvodnju i trgovinu, OIB 31353718090, Solinska 58,21000 Split</item>
      <item>SAMOBORKA SPLIT d.o.o. za proizvodnju građevinskog materijala, OIB 14978110804, Prisike 19,21203 Gornji Muć</item>
      <item>METKOVIĆ, d.o.o. za vodoopskrbu i odvodnju otpadnih voda, OIB 98244558721, Mostarska 10,20350 Metković</item>
      <item>CESTOGRADNJA, društvo s ograničenom odgovornošću za građevinarstvo, OIB 81547946556, Papandopulova 21,21000 Split</item>
      <item>HIDROKONZALT PROJEKTIRANJE d.o.o. za savjetovanje i projektiranje, OIB 32472397445, Kralja Zvonimira 60,21210 Solin</item>
      <item>OCINJE-MARKET d.o.o. za građenje, trgovinu, poljoprivredu i usluge, OIB 81175245130, Od Izvora 2,20236 Nova Mokošica</item>
      <item>EMES, Društvo s ograničenom odgovornošću za porizvodnju, trgovinu i zastupanje, OIB 62255115426, Zvonimira Rogoza 18,10000 Zagreb</item>
      <item>UNIVERZALNI DOM d.o.o. za trgovinu i usluge u stečaju, OIB 71903590363, Dr. Franje Tuđmana 26,23210 Biograd Na Moru</item>
      <item>ŽDO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26472901970</item>
      <item>, OIB 77399385092</item>
      <item>, OIB 59704510750</item>
      <item>, OIB null</item>
      <item>, OIB 43965974818</item>
      <item>, OIB 47725377076</item>
      <item>, OIB 31353718090</item>
      <item>, OIB 85584865987</item>
      <item>, OIB 85821130368</item>
      <item>, OIB 14978110804</item>
      <item>, OIB 98244558721</item>
      <item>, OIB 81547946556</item>
      <item>, OIB 74508065785</item>
      <item>, OIB 39069689788</item>
      <item>, OIB 00862047577</item>
      <item>, OIB 27759560625</item>
      <item>, OIB 32247795989</item>
      <item>, OIB 97308715020</item>
      <item>, OIB 23759810849</item>
      <item>, OIB 72656809791</item>
      <item>, OIB 01376541497</item>
      <item>, OIB 18917330107</item>
      <item>, OIB 71903590363</item>
      <item>, OIB 22694857747</item>
      <item>, OIB 34250253581</item>
      <item>, OIB 23057039320</item>
      <item>, OIB 15921860232</item>
      <item>, OIB 76674680107</item>
      <item>, OIB 10194059689</item>
      <item>, OIB 17497489416</item>
      <item>, OIB 26187994862</item>
      <item>, OIB 32472397445</item>
      <item>, OIB 08542111758</item>
      <item>, OIB 60067885527</item>
      <item>, OIB 18683136487</item>
      <item>, OIB 68419124305</item>
      <item>, OIB 81175245130</item>
      <item>, OIB 25074288719</item>
      <item>, OIB 46419854204</item>
      <item>, OIB 62255115426</item>
      <item>, OIB 92963223473</item>
      <item>, OIB 68907889567</item>
      <item>, OIB 31353718090</item>
      <item>, OIB 14978110804</item>
      <item>, OIB 98244558721</item>
      <item>, OIB 81547946556</item>
      <item>, OIB 32472397445</item>
      <item>, OIB 81175245130</item>
      <item>, OIB 62255115426</item>
      <item>, OIB 71903590363</item>
      <item>, OIB null</item>
    </izvorni_sadrzaj>
    <derivirana_varijabla naziv="DomainObject.Predmet.SudioniciListNazivOIB_1">
      <item>, OIB 85821130368</item>
      <item>, OIB 26472901970</item>
      <item>, OIB 77399385092</item>
      <item>, OIB 59704510750</item>
      <item>, OIB null</item>
      <item>, OIB 43965974818</item>
      <item>, OIB 47725377076</item>
      <item>, OIB 31353718090</item>
      <item>, OIB 85584865987</item>
      <item>, OIB 85821130368</item>
      <item>, OIB 14978110804</item>
      <item>, OIB 98244558721</item>
      <item>, OIB 81547946556</item>
      <item>, OIB 74508065785</item>
      <item>, OIB 39069689788</item>
      <item>, OIB 00862047577</item>
      <item>, OIB 27759560625</item>
      <item>, OIB 32247795989</item>
      <item>, OIB 97308715020</item>
      <item>, OIB 23759810849</item>
      <item>, OIB 72656809791</item>
      <item>, OIB 01376541497</item>
      <item>, OIB 18917330107</item>
      <item>, OIB 71903590363</item>
      <item>, OIB 22694857747</item>
      <item>, OIB 34250253581</item>
      <item>, OIB 23057039320</item>
      <item>, OIB 15921860232</item>
      <item>, OIB 76674680107</item>
      <item>, OIB 10194059689</item>
      <item>, OIB 17497489416</item>
      <item>, OIB 26187994862</item>
      <item>, OIB 32472397445</item>
      <item>, OIB 08542111758</item>
      <item>, OIB 60067885527</item>
      <item>, OIB 18683136487</item>
      <item>, OIB 68419124305</item>
      <item>, OIB 81175245130</item>
      <item>, OIB 25074288719</item>
      <item>, OIB 46419854204</item>
      <item>, OIB 62255115426</item>
      <item>, OIB 92963223473</item>
      <item>, OIB 68907889567</item>
      <item>, OIB 31353718090</item>
      <item>, OIB 14978110804</item>
      <item>, OIB 98244558721</item>
      <item>, OIB 81547946556</item>
      <item>, OIB 32472397445</item>
      <item>, OIB 81175245130</item>
      <item>, OIB 62255115426</item>
      <item>, OIB 71903590363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1789</properties:Characters>
  <properties:Lines>47</properties:Lines>
  <properties:Paragraphs>20</properties:Paragraphs>
  <properties:TotalTime>5</properties:TotalTime>
  <properties:ScaleCrop>false</properties:ScaleCrop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2018-08-30T09:19:00Z</dcterms:created>
  <dc:creator>Katica Butigan</dc:creator>
  <cp:lastModifiedBy>Katica Butigan</cp:lastModifiedBy>
  <dcterms:modified xmlns:xsi="http://www.w3.org/2001/XMLSchema-instance" xsi:type="dcterms:W3CDTF">2018-08-30T09:34:00Z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St-1044/2017-62 / Odluka - Rješenje o zakazivanju ispitnog - izvještajnog ročišta (1044-17_ispitno_ročište_za_21.09.18..docx)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