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4049" w14:paraId="8cb404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9661E">
        <w:t>7412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C9661E">
        <w:t>ADRIA AUTOMAT d.o.o. Zagreb, Bosutska 31, OIB: 52822602969</w:t>
      </w:r>
      <w:r w:rsidR="00F8576D">
        <w:t>,</w:t>
      </w:r>
      <w:r w:rsidR="00CE28EB">
        <w:t xml:space="preserve"> </w:t>
      </w:r>
      <w:r w:rsidRPr="00AF1EFD">
        <w:t xml:space="preserve">dana </w:t>
      </w:r>
      <w:r w:rsidR="001C0533">
        <w:t>10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C9661E">
        <w:t>ADRIA AUTOMAT d.o.o. Zagreb, Bosutska 31, OIB: 52822602969</w:t>
      </w:r>
      <w:r w:rsidR="00F52FA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10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1C0533">
        <w:t>14,</w:t>
      </w:r>
      <w:r w:rsidR="00C9661E">
        <w:t>50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9661E">
        <w:t>Petra Gjurašić, Zagreb, Petrinjska 28, OIB: 42344632101</w:t>
      </w:r>
      <w:r w:rsidR="00F52FA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C9661E">
        <w:t>ADRIA AUTOMAT d.o.o. Zagreb, Bosutska 31, OIB: 52822602969</w:t>
      </w:r>
      <w:r w:rsidR="009F3DF3">
        <w:t>,</w:t>
      </w:r>
      <w:r w:rsidR="008E2BF4">
        <w:t xml:space="preserve"> </w:t>
      </w:r>
      <w:r w:rsidR="008B73DD">
        <w:t xml:space="preserve">s danom </w:t>
      </w:r>
      <w:r w:rsidR="001C0533">
        <w:t>10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C9661E">
        <w:t>ADRIA AUTOMAT d.o.o. Zagreb, Bosutska 31, OIB: 52822602969</w:t>
      </w:r>
      <w:r w:rsidR="009F3DF3">
        <w:t>,</w:t>
      </w:r>
      <w:r w:rsidR="004B7DCF">
        <w:t xml:space="preserve">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F52FA1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C9661E">
        <w:t>ADRIA AUTOMAT d.o.o. Zagreb, Bosutska 31, OIB: 52822602969</w:t>
      </w:r>
      <w:r w:rsidR="009F3DF3">
        <w:t xml:space="preserve">, </w:t>
      </w:r>
      <w:r w:rsidR="00195338">
        <w:t xml:space="preserve">dana </w:t>
      </w:r>
      <w:r w:rsidR="00C9661E">
        <w:t>1.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10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43289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E43289" w:rsidR="00E43289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F52FA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C9661E">
        <w:t>Petra Gjurašić,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BD" w:rsidR="00286EBD">
      <w:r>
        <w:separator/>
      </w:r>
    </w:p>
  </w:endnote>
  <w:endnote w:id="0" w:type="continuationSeparator">
    <w:p w:rsidRDefault="00286EBD" w:rsidR="00286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BD" w:rsidR="00286EBD">
      <w:r>
        <w:separator/>
      </w:r>
    </w:p>
  </w:footnote>
  <w:footnote w:id="0" w:type="continuationSeparator">
    <w:p w:rsidRDefault="00286EBD" w:rsidR="00286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2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9661E">
      <w:t>7412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6D33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86EBD"/>
    <w:rsid w:val="00293964"/>
    <w:rsid w:val="002944F5"/>
    <w:rsid w:val="002B5B9E"/>
    <w:rsid w:val="002B6E67"/>
    <w:rsid w:val="002C5A29"/>
    <w:rsid w:val="002D6432"/>
    <w:rsid w:val="00337AE1"/>
    <w:rsid w:val="003828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3DF3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C7262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9661E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43289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52FA1"/>
    <w:rsid w:val="00F60C93"/>
    <w:rsid w:val="00F6414A"/>
    <w:rsid w:val="00F64C00"/>
    <w:rsid w:val="00F8576D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7412</izvorni_sadrzaj>
    <derivirana_varijabla naziv="DomainObject.Predmet.Broj_1">7412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St-7412/2015</izvorni_sadrzaj>
    <derivirana_varijabla naziv="DomainObject.Predmet.OznakaBroj_1">St-7412/2015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AUTOMAT d.o.o. zastupanog po punomoćniku Tomislav Pižić</izvorni_sadrzaj>
    <derivirana_varijabla naziv="DomainObject.Predmet.ProtustrankaFormated_1">  ADRIA AUTOMAT d.o.o. zastupanog po punomoćniku Tomislav Pižić</derivirana_varijabla>
  </DomainObject.Predmet.ProtustrankaFormated>
  <DomainObject.Predmet.ProtustrankaFormatedOIB>
    <izvorni_sadrzaj>  ADRIA AUTOMAT d.o.o., OIB 52822602969 zastupanog po punomoćniku Tomislav Pižić</izvorni_sadrzaj>
    <derivirana_varijabla naziv="DomainObject.Predmet.ProtustrankaFormatedOIB_1">  ADRIA AUTOMAT d.o.o., OIB 52822602969 zastupanog po punomoćniku Tomislav Pižić</derivirana_varijabla>
  </DomainObject.Predmet.ProtustrankaFormatedOIB>
  <DomainObject.Predmet.ProtustrankaFormatedWithAdress>
    <izvorni_sadrzaj> ADRIA AUTOMAT d.o.o., Bosutska 31, 10000 Zagreb zastupanog po punomoćniku Tomislav Pižić</izvorni_sadrzaj>
    <derivirana_varijabla naziv="DomainObject.Predmet.ProtustrankaFormatedWithAdress_1"> ADRIA AUTOMAT d.o.o., Bosutska 31, 10000 Zagreb zastupanog po punomoćniku Tomislav Pižić</derivirana_varijabla>
  </DomainObject.Predmet.ProtustrankaFormatedWithAdress>
  <DomainObject.Predmet.ProtustrankaFormatedWithAdressOIB>
    <izvorni_sadrzaj> ADRIA AUTOMAT d.o.o., OIB 52822602969, Bosutska 31, 10000 Zagreb zastupanog po punomoćniku Tomislav Pižić</izvorni_sadrzaj>
    <derivirana_varijabla naziv="DomainObject.Predmet.ProtustrankaFormatedWithAdressOIB_1"> ADRIA AUTOMAT d.o.o., OIB 52822602969, Bosutska 31, 10000 Zagreb zastupanog po punomoćniku Tomislav Pižić</derivirana_varijabla>
  </DomainObject.Predmet.ProtustrankaFormatedWithAdressOIB>
  <DomainObject.Predmet.ProtustrankaWithAdress>
    <izvorni_sadrzaj>ADRIA AUTOMAT d.o.o. Bosutska 31, 10000 Zagreb</izvorni_sadrzaj>
    <derivirana_varijabla naziv="DomainObject.Predmet.ProtustrankaWithAdress_1">ADRIA AUTOMAT d.o.o. Bosutska 31, 10000 Zagreb</derivirana_varijabla>
  </DomainObject.Predmet.ProtustrankaWithAdress>
  <DomainObject.Predmet.ProtustrankaWithAdressOIB>
    <izvorni_sadrzaj>ADRIA AUTOMAT d.o.o., OIB 52822602969, Bosutska 31, 10000 Zagreb</izvorni_sadrzaj>
    <derivirana_varijabla naziv="DomainObject.Predmet.ProtustrankaWithAdressOIB_1">ADRIA AUTOMAT d.o.o., OIB 52822602969, Bosutska 31, 10000 Zagreb</derivirana_varijabla>
  </DomainObject.Predmet.ProtustrankaWithAdressOIB>
  <DomainObject.Predmet.ProtustrankaNazivFormated>
    <izvorni_sadrzaj>ADRIA AUTOMAT d.o.o.</izvorni_sadrzaj>
    <derivirana_varijabla naziv="DomainObject.Predmet.ProtustrankaNazivFormated_1">ADRIA AUTOMAT d.o.o.</derivirana_varijabla>
  </DomainObject.Predmet.ProtustrankaNazivFormated>
  <DomainObject.Predmet.ProtustrankaNazivFormatedOIB>
    <izvorni_sadrzaj>ADRIA AUTOMAT d.o.o., OIB 52822602969</izvorni_sadrzaj>
    <derivirana_varijabla naziv="DomainObject.Predmet.ProtustrankaNazivFormatedOIB_1">ADRIA AUTOMAT d.o.o., OIB 52822602969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AUTOMAT d.o.o. zastupanog po punomoćniku Tomislav Pižić</item>
    </izvorni_sadrzaj>
    <derivirana_varijabla naziv="DomainObject.Predmet.ProtuStrankaListFormated_1">
      <item>ADRIA AUTOMAT d.o.o. zastupanog po punomoćniku Tomislav Pižić</item>
    </derivirana_varijabla>
  </DomainObject.Predmet.ProtuStrankaListFormated>
  <DomainObject.Predmet.ProtuStrankaListFormatedOIB>
    <izvorni_sadrzaj>
      <item>ADRIA AUTOMAT d.o.o., OIB 52822602969 zastupanog po punomoćniku Tomislav Pižić</item>
    </izvorni_sadrzaj>
    <derivirana_varijabla naziv="DomainObject.Predmet.ProtuStrankaListFormatedOIB_1">
      <item>ADRIA AUTOMAT d.o.o., OIB 52822602969 zastupanog po punomoćniku Tomislav Pižić</item>
    </derivirana_varijabla>
  </DomainObject.Predmet.ProtuStrankaListFormatedOIB>
  <DomainObject.Predmet.ProtuStrankaListFormatedWithAdress>
    <izvorni_sadrzaj>
      <item>ADRIA AUTOMAT d.o.o., Bosutska 31, 10000 Zagreb zastupanog po punomoćniku Tomislav Pižić</item>
    </izvorni_sadrzaj>
    <derivirana_varijabla naziv="DomainObject.Predmet.ProtuStrankaListFormatedWithAdress_1">
      <item>ADRIA AUTOMAT d.o.o., Bosutska 31, 10000 Zagreb zastupanog po punomoćniku Tomislav Pižić</item>
    </derivirana_varijabla>
  </DomainObject.Predmet.ProtuStrankaListFormatedWithAdress>
  <DomainObject.Predmet.ProtuStrankaListFormatedWithAdressOIB>
    <izvorni_sadrzaj>
      <item>ADRIA AUTOMAT d.o.o., OIB 52822602969, Bosutska 31, 10000 Zagreb zastupanog po punomoćniku Tomislav Pižić</item>
    </izvorni_sadrzaj>
    <derivirana_varijabla naziv="DomainObject.Predmet.ProtuStrankaListFormatedWithAdressOIB_1">
      <item>ADRIA AUTOMAT d.o.o., OIB 52822602969, Bosutska 31, 10000 Zagreb zastupanog po punomoćniku Tomislav Pižić</item>
    </derivirana_varijabla>
  </DomainObject.Predmet.ProtuStrankaListFormatedWithAdressOIB>
  <DomainObject.Predmet.ProtuStrankaListNazivFormated>
    <izvorni_sadrzaj>
      <item>ADRIA AUTOMAT d.o.o.</item>
    </izvorni_sadrzaj>
    <derivirana_varijabla naziv="DomainObject.Predmet.ProtuStrankaListNazivFormated_1">
      <item>ADRIA AUTOMAT d.o.o.</item>
    </derivirana_varijabla>
  </DomainObject.Predmet.ProtuStrankaListNazivFormated>
  <DomainObject.Predmet.ProtuStrankaListNazivFormatedOIB>
    <izvorni_sadrzaj>
      <item>ADRIA AUTOMAT d.o.o., OIB 52822602969</item>
    </izvorni_sadrzaj>
    <derivirana_varijabla naziv="DomainObject.Predmet.ProtuStrankaListNazivFormatedOIB_1">
      <item>ADRIA AUTOMAT d.o.o., OIB 52822602969</item>
    </derivirana_varijabla>
  </DomainObject.Predmet.ProtuStrankaListNazivFormatedOIB>
  <DomainObject.Predmet.OstaliListFormated>
    <izvorni_sadrzaj>
      <item>Tomislav Pižić punomoćnik sudionika u postupku ADRIA AUTOMAT d.o.o.</item>
    </izvorni_sadrzaj>
    <derivirana_varijabla naziv="DomainObject.Predmet.OstaliListFormated_1">
      <item>Tomislav Pižić punomoćnik sudionika u postupku ADRIA AUTOMAT d.o.o.</item>
    </derivirana_varijabla>
  </DomainObject.Predmet.OstaliListFormated>
  <DomainObject.Predmet.OstaliListFormatedOIB>
    <izvorni_sadrzaj>
      <item>Tomislav Pižić, OIB 31973948580 punomoćnik sudionika u postupku ADRIA AUTOMAT d.o.o.</item>
    </izvorni_sadrzaj>
    <derivirana_varijabla naziv="DomainObject.Predmet.OstaliListFormatedOIB_1">
      <item>Tomislav Pižić, OIB 31973948580 punomoćnik sudionika u postupku ADRIA AUTOMAT d.o.o.</item>
    </derivirana_varijabla>
  </DomainObject.Predmet.OstaliListFormatedOIB>
  <DomainObject.Predmet.OstaliListFormatedWithAdress>
    <izvorni_sadrzaj>
      <item>Tomislav Pižić, Bosutska 31, 10000 Zagreb punomoćnik sudionika u postupku ADRIA AUTOMAT d.o.o.</item>
    </izvorni_sadrzaj>
    <derivirana_varijabla naziv="DomainObject.Predmet.OstaliListFormatedWithAdress_1">
      <item>Tomislav Pižić, Bosutska 31, 10000 Zagreb punomoćnik sudionika u postupku ADRIA AUTOMAT d.o.o.</item>
    </derivirana_varijabla>
  </DomainObject.Predmet.OstaliListFormatedWithAdress>
  <DomainObject.Predmet.OstaliListFormatedWithAdressOIB>
    <izvorni_sadrzaj>
      <item>Tomislav Pižić, OIB 31973948580, Bosutska 31, 10000 Zagreb punomoćnik sudionika u postupku ADRIA AUTOMAT d.o.o.</item>
    </izvorni_sadrzaj>
    <derivirana_varijabla naziv="DomainObject.Predmet.OstaliListFormatedWithAdressOIB_1">
      <item>Tomislav Pižić, OIB 31973948580, Bosutska 31, 10000 Zagreb punomoćnik sudionika u postupku ADRIA AUTOMAT d.o.o.</item>
    </derivirana_varijabla>
  </DomainObject.Predmet.OstaliListFormatedWithAdressOIB>
  <DomainObject.Predmet.OstaliListNazivFormated>
    <izvorni_sadrzaj>
      <item>Tomislav Pižić</item>
    </izvorni_sadrzaj>
    <derivirana_varijabla naziv="DomainObject.Predmet.OstaliListNazivFormated_1">
      <item>Tomislav Pižić</item>
    </derivirana_varijabla>
  </DomainObject.Predmet.OstaliListNazivFormated>
  <DomainObject.Predmet.OstaliListNazivFormatedOIB>
    <izvorni_sadrzaj>
      <item>Tomislav Pižić, OIB 31973948580</item>
    </izvorni_sadrzaj>
    <derivirana_varijabla naziv="DomainObject.Predmet.OstaliListNazivFormatedOIB_1">
      <item>Tomislav Pižić, OIB 31973948580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AUTOMAT d.o.o.</izvorni_sadrzaj>
    <derivirana_varijabla naziv="DomainObject.Predmet.ProtustrankaIDrugi_1">ADRIA AUTOMAT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AUTOMAT d.o.o., OIB 52822602969, Bosutska 31, 10000 Zagreb</izvorni_sadrzaj>
    <derivirana_varijabla naziv="DomainObject.Predmet.ProtustrankaIDrugiAdressOIB_1">ADRIA AUTOMAT d.o.o., OIB 52822602969,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AUTOMAT d.o.o.</item>
      <item>Tomislav Pižić</item>
    </izvorni_sadrzaj>
    <derivirana_varijabla naziv="DomainObject.Predmet.SudioniciListNaziv_1">
      <item>FINA Regionalni centar Zagreb</item>
      <item>ADRIA AUTOMAT d.o.o.</item>
      <item>Tomislav Pižić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AUTOMAT d.o.o., OIB 52822602969, Bosutska 31,10000 Zagreb</item>
      <item>Tomislav Pižić, OIB 31973948580, Bosutska 31,10000 Zagreb</item>
    </izvorni_sadrzaj>
    <derivirana_varijabla naziv="DomainObject.Predmet.SudioniciListAdressOIB_1">
      <item>FINA Regionalni centar Zagreb, OIB 85821130368, Trg svibanjskih žrtava 1995. br. 1,10000 Zagreb</item>
      <item>ADRIA AUTOMAT d.o.o., OIB 52822602969, Bosutska 31,10000 Zagreb</item>
      <item>Tomislav Pižić, OIB 31973948580,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52822602969</item>
      <item>, OIB 31973948580</item>
    </izvorni_sadrzaj>
    <derivirana_varijabla naziv="DomainObject.Predmet.SudioniciListNazivOIB_1">
      <item>, OIB 85821130368</item>
      <item>, OIB 52822602969</item>
      <item>, OIB 31973948580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2716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2016-03-10T13:46:00Z</dcterms:created>
  <dc:creator>Korisnik</dc:creator>
  <cp:lastModifiedBy>Draženka Prpić</cp:lastModifiedBy>
  <cp:lastPrinted>2016-03-10T13:46:00Z</cp:lastPrinted>
  <dcterms:modified xmlns:xsi="http://www.w3.org/2001/XMLSchema-instance" xsi:type="dcterms:W3CDTF">2016-03-10T13:46:00Z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