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24f2" w14:paraId="90224f2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16C64">
        <w:rPr>
          <w:rFonts w:hAnsi="Times New Roman" w:ascii="Times New Roman"/>
        </w:rPr>
        <w:t>2154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16C64">
        <w:rPr>
          <w:rFonts w:hAnsi="Times New Roman" w:ascii="Times New Roman"/>
        </w:rPr>
        <w:t>2154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716C64">
        <w:rPr>
          <w:rFonts w:hAnsi="Times New Roman" w:ascii="Times New Roman"/>
        </w:rPr>
        <w:t>UDRUGA JEDNORODITELJSKIH OBITELJI HRVATSKE, Zagreb, Ozaljska 93/2, OIB: 72686623905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716C64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 xml:space="preserve">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16C64">
        <w:rPr>
          <w:rFonts w:hAnsi="Times New Roman" w:ascii="Times New Roman"/>
        </w:rPr>
        <w:t>4.446,33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6B27B6"/>
    <w:rsid w:val="00716C64"/>
    <w:rsid w:val="00891887"/>
    <w:rsid w:val="00A85A17"/>
    <w:rsid w:val="00B17B44"/>
    <w:rsid w:val="00C123C6"/>
    <w:rsid w:val="00D46A3C"/>
    <w:rsid w:val="00D815F6"/>
    <w:rsid w:val="00E06921"/>
    <w:rsid w:val="00E24627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4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6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4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6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St-2154/2015</izvorni_sadrzaj>
    <derivirana_varijabla naziv="DomainObject.Predmet.OznakaBroj_1">St-2154/2015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JEDNORODITELJSKIH OBITELJI HRVATSKE</izvorni_sadrzaj>
    <derivirana_varijabla naziv="DomainObject.Predmet.ProtustrankaFormated_1">  UDRUGA JEDNORODITELJSKIH OBITELJI HRVATSKE</derivirana_varijabla>
  </DomainObject.Predmet.ProtustrankaFormated>
  <DomainObject.Predmet.ProtustrankaFormatedOIB>
    <izvorni_sadrzaj>  UDRUGA JEDNORODITELJSKIH OBITELJI HRVATSKE, OIB 72686623905</izvorni_sadrzaj>
    <derivirana_varijabla naziv="DomainObject.Predmet.ProtustrankaFormatedOIB_1">  UDRUGA JEDNORODITELJSKIH OBITELJI HRVATSKE, OIB 72686623905</derivirana_varijabla>
  </DomainObject.Predmet.ProtustrankaFormatedOIB>
  <DomainObject.Predmet.ProtustrankaFormatedWithAdress>
    <izvorni_sadrzaj> UDRUGA JEDNORODITELJSKIH OBITELJI HRVATSKE, Ozaljska 93/2, 10000 Zagreb</izvorni_sadrzaj>
    <derivirana_varijabla naziv="DomainObject.Predmet.ProtustrankaFormatedWithAdress_1"> UDRUGA JEDNORODITELJSKIH OBITELJI HRVATSKE, Ozaljska 93/2, 10000 Zagreb</derivirana_varijabla>
  </DomainObject.Predmet.ProtustrankaFormatedWithAdress>
  <DomainObject.Predmet.ProtustrankaFormatedWithAdressOIB>
    <izvorni_sadrzaj> UDRUGA JEDNORODITELJSKIH OBITELJI HRVATSKE, OIB 72686623905, Ozaljska 93/2, 10000 Zagreb</izvorni_sadrzaj>
    <derivirana_varijabla naziv="DomainObject.Predmet.ProtustrankaFormatedWithAdressOIB_1"> UDRUGA JEDNORODITELJSKIH OBITELJI HRVATSKE, OIB 72686623905, Ozaljska 93/2, 10000 Zagreb</derivirana_varijabla>
  </DomainObject.Predmet.ProtustrankaFormatedWithAdressOIB>
  <DomainObject.Predmet.ProtustrankaWithAdress>
    <izvorni_sadrzaj>UDRUGA JEDNORODITELJSKIH OBITELJI HRVATSKE Ozaljska 93/2, 10000 Zagreb</izvorni_sadrzaj>
    <derivirana_varijabla naziv="DomainObject.Predmet.ProtustrankaWithAdress_1">UDRUGA JEDNORODITELJSKIH OBITELJI HRVATSKE Ozaljska 93/2, 10000 Zagreb</derivirana_varijabla>
  </DomainObject.Predmet.ProtustrankaWithAdress>
  <DomainObject.Predmet.ProtustrankaWithAdressOIB>
    <izvorni_sadrzaj>UDRUGA JEDNORODITELJSKIH OBITELJI HRVATSKE, OIB 72686623905, Ozaljska 93/2, 10000 Zagreb</izvorni_sadrzaj>
    <derivirana_varijabla naziv="DomainObject.Predmet.ProtustrankaWithAdressOIB_1">UDRUGA JEDNORODITELJSKIH OBITELJI HRVATSKE, OIB 72686623905, Ozaljska 93/2, 10000 Zagreb</derivirana_varijabla>
  </DomainObject.Predmet.ProtustrankaWithAdressOIB>
  <DomainObject.Predmet.ProtustrankaNazivFormated>
    <izvorni_sadrzaj>UDRUGA JEDNORODITELJSKIH OBITELJI HRVATSKE</izvorni_sadrzaj>
    <derivirana_varijabla naziv="DomainObject.Predmet.ProtustrankaNazivFormated_1">UDRUGA JEDNORODITELJSKIH OBITELJI HRVATSKE</derivirana_varijabla>
  </DomainObject.Predmet.ProtustrankaNazivFormated>
  <DomainObject.Predmet.ProtustrankaNazivFormatedOIB>
    <izvorni_sadrzaj>UDRUGA JEDNORODITELJSKIH OBITELJI HRVATSKE, OIB 72686623905</izvorni_sadrzaj>
    <derivirana_varijabla naziv="DomainObject.Predmet.ProtustrankaNazivFormatedOIB_1">UDRUGA JEDNORODITELJSKIH OBITELJI HRVATSKE, OIB 72686623905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JEDNORODITELJSKIH OBITELJI HRVATSKE</item>
    </izvorni_sadrzaj>
    <derivirana_varijabla naziv="DomainObject.Predmet.ProtuStrankaListFormated_1">
      <item>UDRUGA JEDNORODITELJSKIH OBITELJI HRVATSKE</item>
    </derivirana_varijabla>
  </DomainObject.Predmet.ProtuStrankaListFormated>
  <DomainObject.Predmet.ProtuStrankaListFormatedOIB>
    <izvorni_sadrzaj>
      <item>UDRUGA JEDNORODITELJSKIH OBITELJI HRVATSKE, OIB 72686623905</item>
    </izvorni_sadrzaj>
    <derivirana_varijabla naziv="DomainObject.Predmet.ProtuStrankaListFormatedOIB_1">
      <item>UDRUGA JEDNORODITELJSKIH OBITELJI HRVATSKE, OIB 72686623905</item>
    </derivirana_varijabla>
  </DomainObject.Predmet.ProtuStrankaListFormatedOIB>
  <DomainObject.Predmet.ProtuStrankaListFormatedWithAdress>
    <izvorni_sadrzaj>
      <item>UDRUGA JEDNORODITELJSKIH OBITELJI HRVATSKE, Ozaljska 93/2, 10000 Zagreb</item>
    </izvorni_sadrzaj>
    <derivirana_varijabla naziv="DomainObject.Predmet.ProtuStrankaListFormatedWithAdress_1">
      <item>UDRUGA JEDNORODITELJSKIH OBITELJI HRVATSKE, Ozaljska 93/2, 10000 Zagreb</item>
    </derivirana_varijabla>
  </DomainObject.Predmet.ProtuStrankaListFormatedWithAdress>
  <DomainObject.Predmet.ProtuStrankaListFormatedWithAdressOIB>
    <izvorni_sadrzaj>
      <item>UDRUGA JEDNORODITELJSKIH OBITELJI HRVATSKE, OIB 72686623905, Ozaljska 93/2, 10000 Zagreb</item>
    </izvorni_sadrzaj>
    <derivirana_varijabla naziv="DomainObject.Predmet.ProtuStrankaListFormatedWithAdressOIB_1">
      <item>UDRUGA JEDNORODITELJSKIH OBITELJI HRVATSKE, OIB 72686623905, Ozaljska 93/2, 10000 Zagreb</item>
    </derivirana_varijabla>
  </DomainObject.Predmet.ProtuStrankaListFormatedWithAdressOIB>
  <DomainObject.Predmet.ProtuStrankaListNazivFormated>
    <izvorni_sadrzaj>
      <item>UDRUGA JEDNORODITELJSKIH OBITELJI HRVATSKE</item>
    </izvorni_sadrzaj>
    <derivirana_varijabla naziv="DomainObject.Predmet.ProtuStrankaListNazivFormated_1">
      <item>UDRUGA JEDNORODITELJSKIH OBITELJI HRVATSKE</item>
    </derivirana_varijabla>
  </DomainObject.Predmet.ProtuStrankaListNazivFormated>
  <DomainObject.Predmet.ProtuStrankaListNazivFormatedOIB>
    <izvorni_sadrzaj>
      <item>UDRUGA JEDNORODITELJSKIH OBITELJI HRVATSKE, OIB 72686623905</item>
    </izvorni_sadrzaj>
    <derivirana_varijabla naziv="DomainObject.Predmet.ProtuStrankaListNazivFormatedOIB_1">
      <item>UDRUGA JEDNORODITELJSKIH OBITELJI HRVATSKE, OIB 72686623905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JEDNORODITELJSKIH OBITELJI HRVATSKE</izvorni_sadrzaj>
    <derivirana_varijabla naziv="DomainObject.Predmet.ProtustrankaIDrugi_1">UDRUGA JEDNORODITELJSKIH OBITELJI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JEDNORODITELJSKIH OBITELJI HRVATSKE, OIB 72686623905, Ozaljska 93/2, 10000 Zagreb</izvorni_sadrzaj>
    <derivirana_varijabla naziv="DomainObject.Predmet.ProtustrankaIDrugiAdressOIB_1">UDRUGA JEDNORODITELJSKIH OBITELJI HRVATSKE, OIB 72686623905, Ozaljska 93/2,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JEDNORODITELJSKIH OBITELJI HRVATSKE</item>
    </izvorni_sadrzaj>
    <derivirana_varijabla naziv="DomainObject.Predmet.SudioniciListNaziv_1">
      <item>FINA Regionalni centar Zagreb</item>
      <item>UDRUGA JEDNORODITELJSKIH OBITELJI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JEDNORODITELJSKIH OBITELJI HRVATSKE, OIB 72686623905, Ozaljska 93/2,10000 Zagreb</item>
    </izvorni_sadrzaj>
    <derivirana_varijabla naziv="DomainObject.Predmet.SudioniciListAdressOIB_1">
      <item>FINA Regionalni centar Zagreb, OIB 85821130368, Trg svibanjskih žrtava 1995. 1,10000 Zagreb</item>
      <item>UDRUGA JEDNORODITELJSKIH OBITELJI HRVATSKE, OIB 72686623905, Ozaljska 93/2,10000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72686623905</item>
    </izvorni_sadrzaj>
    <derivirana_varijabla naziv="DomainObject.Predmet.SudioniciListNazivOIB_1">
      <item>, OIB 85821130368</item>
      <item>, OIB 72686623905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1439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2015-11-23T11:03:00Z</dcterms:created>
  <dc:creator>Gordana Grčić</dc:creator>
  <cp:lastModifiedBy>Gordana Grčić</cp:lastModifiedBy>
  <cp:lastPrinted>2015-11-23T10:58:00Z</cp:lastPrinted>
  <dcterms:modified xmlns:xsi="http://www.w3.org/2001/XMLSchema-instance" xsi:type="dcterms:W3CDTF">2015-11-25T08:21:00Z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