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dd0a6" w14:paraId="2edd0a6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6057F8">
        <w:t>2078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0A0A90">
        <w:t xml:space="preserve">Financijske agencije Regionalni centar Osijek Podružnica Osijek, L. Jagera 3, za pokretanje skraćenog stečajnog postupka nad dužnikom </w:t>
      </w:r>
      <w:r w:rsidR="006057F8">
        <w:t>ILIRIJA j.d.o.o. za poslovno savjetovanje, Osijek, Sv. Petka 5, MBS: 030129672, OIB 03852575286</w:t>
      </w:r>
      <w:r w:rsidR="00231648">
        <w:t xml:space="preserve">, dana </w:t>
      </w:r>
      <w:r w:rsidR="006057F8">
        <w:t>24. listopada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F696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 w:rsidR="00A82E41">
        <w:t xml:space="preserve"> </w:t>
      </w:r>
      <w:r w:rsidR="006057F8">
        <w:t>ILIRIJA j.d.o.o. za poslovno savjetovanje, Osijek, Sv. Petka 5, MBS: 030129672, OIB 03852575286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6057F8">
        <w:t>Krešimir Maretić iz Zagreba, Š. Starčevića 7, OIB: 66108961276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9F696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6057F8">
        <w:t>ILIRIJA j.d.o.o. za poslovno savjetovanje, Osijek, Sv. Petka 5, MBS: 030129672, OIB 03852575286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0A0A90">
        <w:t>Osijek</w:t>
      </w:r>
      <w:r>
        <w:t xml:space="preserve">, Podružnica </w:t>
      </w:r>
      <w:r w:rsidR="000A0A90">
        <w:t>Osijek</w:t>
      </w:r>
      <w:r>
        <w:t xml:space="preserve"> podnijela je dana </w:t>
      </w:r>
      <w:r w:rsidR="006057F8">
        <w:t>8. kolovoz</w:t>
      </w:r>
      <w:r w:rsidR="005A33B9">
        <w:t>a</w:t>
      </w:r>
      <w:r w:rsidR="000A0A90">
        <w:t xml:space="preserve"> 2016</w:t>
      </w:r>
      <w:r>
        <w:t xml:space="preserve">. zahtjev za provedbu skraćenog </w:t>
      </w:r>
      <w:r w:rsidR="00BA1A5C">
        <w:t>stečajnog postupka nad dužnikom</w:t>
      </w:r>
      <w:r w:rsidR="006057F8" w:rsidRPr="006057F8">
        <w:t xml:space="preserve"> </w:t>
      </w:r>
      <w:r w:rsidR="006057F8">
        <w:t>ILIRIJA j.d.o.o. za poslovno savjetovanje, Osijek, Sv. Petka 5, MBS: 030129672, OIB 03852575286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6057F8">
        <w:t>30. kolovoza</w:t>
      </w:r>
      <w:r w:rsidR="00647F1F">
        <w:t xml:space="preserve"> 2016</w:t>
      </w:r>
      <w:r>
        <w:t>. objavio oglas na mrežnoj stranici e-Oglasna p</w:t>
      </w:r>
      <w:r w:rsidR="000A0A90">
        <w:t>loča sudova pod posl. brojem St-</w:t>
      </w:r>
      <w:r w:rsidR="006057F8">
        <w:t>2078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6057F8">
        <w:t>2078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6057F8">
        <w:t>24. listopada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6057F8">
        <w:t>26/11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41821"/>
    <w:rsid w:val="00051ACB"/>
    <w:rsid w:val="00052F59"/>
    <w:rsid w:val="00095675"/>
    <w:rsid w:val="000A0A90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A33B9"/>
    <w:rsid w:val="005C2121"/>
    <w:rsid w:val="005D0763"/>
    <w:rsid w:val="005F1EDA"/>
    <w:rsid w:val="006057F8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43253"/>
    <w:rsid w:val="008D47E0"/>
    <w:rsid w:val="008D7500"/>
    <w:rsid w:val="00917B69"/>
    <w:rsid w:val="00983C5D"/>
    <w:rsid w:val="009D33A7"/>
    <w:rsid w:val="009F2371"/>
    <w:rsid w:val="009F5360"/>
    <w:rsid w:val="009F696E"/>
    <w:rsid w:val="00A571AD"/>
    <w:rsid w:val="00A82E41"/>
    <w:rsid w:val="00A868A7"/>
    <w:rsid w:val="00AA2908"/>
    <w:rsid w:val="00B37C1E"/>
    <w:rsid w:val="00B46765"/>
    <w:rsid w:val="00B82754"/>
    <w:rsid w:val="00B87BDD"/>
    <w:rsid w:val="00BA1A5C"/>
    <w:rsid w:val="00BE259C"/>
    <w:rsid w:val="00C1697B"/>
    <w:rsid w:val="00C827B2"/>
    <w:rsid w:val="00CE107B"/>
    <w:rsid w:val="00D21A2C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B37CA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3C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83C5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83C5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3C5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3C5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3C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83C5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83C5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3C5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3C5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2078</izvorni_sadrzaj>
    <derivirana_varijabla naziv="DomainObject.Predmet.Broj_1">2078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St-2078/2016</izvorni_sadrzaj>
    <derivirana_varijabla naziv="DomainObject.Predmet.OznakaBroj_1">St-2078/2016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ILIRIJA jednostavno društvo s ograničenom odgovornošću za poslovno savjetovanje</izvorni_sadrzaj>
    <derivirana_varijabla naziv="DomainObject.Predmet.ProtustrankaFormated_1">  ILIRIJA jednostavno društvo s ograničenom odgovornošću za poslovno savjetovanje</derivirana_varijabla>
  </DomainObject.Predmet.ProtustrankaFormated>
  <DomainObject.Predmet.ProtustrankaFormatedOIB>
    <izvorni_sadrzaj>  ILIRIJA jednostavno društvo s ograničenom odgovornošću za poslovno savjetovanje, OIB 03852575286</izvorni_sadrzaj>
    <derivirana_varijabla naziv="DomainObject.Predmet.ProtustrankaFormatedOIB_1">  ILIRIJA jednostavno društvo s ograničenom odgovornošću za poslovno savjetovanje, OIB 03852575286</derivirana_varijabla>
  </DomainObject.Predmet.ProtustrankaFormatedOIB>
  <DomainObject.Predmet.ProtustrankaFormatedWithAdress>
    <izvorni_sadrzaj> ILIRIJA jednostavno društvo s ograničenom odgovornošću za poslovno savjetovanje, Sv.Petka 5, 31000 Osijek</izvorni_sadrzaj>
    <derivirana_varijabla naziv="DomainObject.Predmet.ProtustrankaFormatedWithAdress_1"> ILIRIJA jednostavno društvo s ograničenom odgovornošću za poslovno savjetovanje, Sv.Petka 5, 31000 Osijek</derivirana_varijabla>
  </DomainObject.Predmet.ProtustrankaFormatedWithAdress>
  <DomainObject.Predmet.ProtustrankaFormatedWithAdressOIB>
    <izvorni_sadrzaj> ILIRIJA jednostavno društvo s ograničenom odgovornošću za poslovno savjetovanje, OIB 03852575286, Sv.Petka 5, 31000 Osijek</izvorni_sadrzaj>
    <derivirana_varijabla naziv="DomainObject.Predmet.ProtustrankaFormatedWithAdressOIB_1"> ILIRIJA jednostavno društvo s ograničenom odgovornošću za poslovno savjetovanje, OIB 03852575286, Sv.Petka 5, 31000 Osijek</derivirana_varijabla>
  </DomainObject.Predmet.ProtustrankaFormatedWithAdressOIB>
  <DomainObject.Predmet.ProtustrankaWithAdress>
    <izvorni_sadrzaj>ILIRIJA jednostavno društvo s ograničenom odgovornošću za poslovno savjetovanje Sv.Petka 5, 31000 Osijek</izvorni_sadrzaj>
    <derivirana_varijabla naziv="DomainObject.Predmet.ProtustrankaWithAdress_1">ILIRIJA jednostavno društvo s ograničenom odgovornošću za poslovno savjetovanje Sv.Petka 5, 31000 Osijek</derivirana_varijabla>
  </DomainObject.Predmet.ProtustrankaWithAdress>
  <DomainObject.Predmet.ProtustrankaWithAdressOIB>
    <izvorni_sadrzaj>ILIRIJA jednostavno društvo s ograničenom odgovornošću za poslovno savjetovanje, OIB 03852575286, Sv.Petka 5, 31000 Osijek</izvorni_sadrzaj>
    <derivirana_varijabla naziv="DomainObject.Predmet.ProtustrankaWithAdressOIB_1">ILIRIJA jednostavno društvo s ograničenom odgovornošću za poslovno savjetovanje, OIB 03852575286, Sv.Petka 5, 31000 Osijek</derivirana_varijabla>
  </DomainObject.Predmet.ProtustrankaWithAdressOIB>
  <DomainObject.Predmet.ProtustrankaNazivFormated>
    <izvorni_sadrzaj>ILIRIJA jednostavno društvo s ograničenom odgovornošću za poslovno savjetovanje</izvorni_sadrzaj>
    <derivirana_varijabla naziv="DomainObject.Predmet.ProtustrankaNazivFormated_1">ILIRIJA jednostavno društvo s ograničenom odgovornošću za poslovno savjetovanje</derivirana_varijabla>
  </DomainObject.Predmet.ProtustrankaNazivFormated>
  <DomainObject.Predmet.ProtustrankaNazivFormatedOIB>
    <izvorni_sadrzaj>ILIRIJA jednostavno društvo s ograničenom odgovornošću za poslovno savjetovanje, OIB 03852575286</izvorni_sadrzaj>
    <derivirana_varijabla naziv="DomainObject.Predmet.ProtustrankaNazivFormatedOIB_1">ILIRIJA jednostavno društvo s ograničenom odgovornošću za poslovno savjetovanje, OIB 03852575286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ILIRIJA jednostavno društvo s ograničenom odgovornošću za poslovno savjetovanje</item>
    </izvorni_sadrzaj>
    <derivirana_varijabla naziv="DomainObject.Predmet.ProtuStrankaListFormated_1">
      <item>ILIRIJA jednostavno društvo s ograničenom odgovornošću za poslovno savjetovanje</item>
    </derivirana_varijabla>
  </DomainObject.Predmet.ProtuStrankaListFormated>
  <DomainObject.Predmet.ProtuStrankaListFormatedOIB>
    <izvorni_sadrzaj>
      <item>ILIRIJA jednostavno društvo s ograničenom odgovornošću za poslovno savjetovanje, OIB 03852575286</item>
    </izvorni_sadrzaj>
    <derivirana_varijabla naziv="DomainObject.Predmet.ProtuStrankaListFormatedOIB_1">
      <item>ILIRIJA jednostavno društvo s ograničenom odgovornošću za poslovno savjetovanje, OIB 03852575286</item>
    </derivirana_varijabla>
  </DomainObject.Predmet.ProtuStrankaListFormatedOIB>
  <DomainObject.Predmet.ProtuStrankaListFormatedWithAdress>
    <izvorni_sadrzaj>
      <item>ILIRIJA jednostavno društvo s ograničenom odgovornošću za poslovno savjetovanje, Sv.Petka 5, 31000 Osijek</item>
    </izvorni_sadrzaj>
    <derivirana_varijabla naziv="DomainObject.Predmet.ProtuStrankaListFormatedWithAdress_1">
      <item>ILIRIJA jednostavno društvo s ograničenom odgovornošću za poslovno savjetovanje, Sv.Petka 5, 31000 Osijek</item>
    </derivirana_varijabla>
  </DomainObject.Predmet.ProtuStrankaListFormatedWithAdress>
  <DomainObject.Predmet.ProtuStrankaListFormatedWithAdressOIB>
    <izvorni_sadrzaj>
      <item>ILIRIJA jednostavno društvo s ograničenom odgovornošću za poslovno savjetovanje, OIB 03852575286, Sv.Petka 5, 31000 Osijek</item>
    </izvorni_sadrzaj>
    <derivirana_varijabla naziv="DomainObject.Predmet.ProtuStrankaListFormatedWithAdressOIB_1">
      <item>ILIRIJA jednostavno društvo s ograničenom odgovornošću za poslovno savjetovanje, OIB 03852575286, Sv.Petka 5, 31000 Osijek</item>
    </derivirana_varijabla>
  </DomainObject.Predmet.ProtuStrankaListFormatedWithAdressOIB>
  <DomainObject.Predmet.ProtuStrankaListNazivFormated>
    <izvorni_sadrzaj>
      <item>ILIRIJA jednostavno društvo s ograničenom odgovornošću za poslovno savjetovanje</item>
    </izvorni_sadrzaj>
    <derivirana_varijabla naziv="DomainObject.Predmet.ProtuStrankaListNazivFormated_1">
      <item>ILIRIJA jednostavno društvo s ograničenom odgovornošću za poslovno savjetovanje</item>
    </derivirana_varijabla>
  </DomainObject.Predmet.ProtuStrankaListNazivFormated>
  <DomainObject.Predmet.ProtuStrankaListNazivFormatedOIB>
    <izvorni_sadrzaj>
      <item>ILIRIJA jednostavno društvo s ograničenom odgovornošću za poslovno savjetovanje, OIB 03852575286</item>
    </izvorni_sadrzaj>
    <derivirana_varijabla naziv="DomainObject.Predmet.ProtuStrankaListNazivFormatedOIB_1">
      <item>ILIRIJA jednostavno društvo s ograničenom odgovornošću za poslovno savjetovanje, OIB 03852575286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ILIRIJA jednostavno društvo s ograničenom odgovornošću za poslovno savjetovanje</izvorni_sadrzaj>
    <derivirana_varijabla naziv="DomainObject.Predmet.ProtustrankaIDrugi_1">ILIRIJA jednostavno društvo s ograničenom odgovornošću za poslovno savjetovanje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ILIRIJA jednostavno društvo s ograničenom odgovornošću za poslovno savjetovanje, OIB 03852575286, Sv.Petka 5, 31000 Osijek</izvorni_sadrzaj>
    <derivirana_varijabla naziv="DomainObject.Predmet.ProtustrankaIDrugiAdressOIB_1">ILIRIJA jednostavno društvo s ograničenom odgovornošću za poslovno savjetovanje, OIB 03852575286, Sv.Petka 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ILIRIJA jednostavno društvo s ograničenom odgovornošću za poslovno savjetovanje</item>
    </izvorni_sadrzaj>
    <derivirana_varijabla naziv="DomainObject.Predmet.SudioniciListNaziv_1">
      <item>FINA RC OSIJEK</item>
      <item>ILIRIJA jednostavno društvo s ograničenom odgovornošću za poslovno savjetovanje</item>
    </derivirana_varijabla>
  </DomainObject.Predmet.SudioniciListNaziv>
  <DomainObject.Predmet.SudioniciListAdressOIB>
    <izvorni_sadrzaj>
      <item>FINA RC OSIJEK, OIB 85821130368</item>
      <item>ILIRIJA jednostavno društvo s ograničenom odgovornošću za poslovno savjetovanje, OIB 03852575286, Sv.Petka 5,31000 Osijek</item>
    </izvorni_sadrzaj>
    <derivirana_varijabla naziv="DomainObject.Predmet.SudioniciListAdressOIB_1">
      <item>FINA RC OSIJEK, OIB 85821130368</item>
      <item>ILIRIJA jednostavno društvo s ograničenom odgovornošću za poslovno savjetovanje, OIB 03852575286, Sv.Petka 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03852575286</item>
    </izvorni_sadrzaj>
    <derivirana_varijabla naziv="DomainObject.Predmet.SudioniciListNazivOIB_1">
      <item>, OIB 85821130368</item>
      <item>, OIB 03852575286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2225</properties:Characters>
  <properties:Lines>88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2016-10-24T05:32:00Z</dcterms:created>
  <dc:creator>korisnik</dc:creator>
  <cp:lastModifiedBy>Žana Bem</cp:lastModifiedBy>
  <cp:lastPrinted>2016-07-01T06:45:00Z</cp:lastPrinted>
  <dcterms:modified xmlns:xsi="http://www.w3.org/2001/XMLSchema-instance" xsi:type="dcterms:W3CDTF">2016-10-24T05:35:00Z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