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3407" w14:paraId="ee03407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7B2F00" w:rsidR="007B2F00" w:rsidRPr="007B2F00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B2F00" w:rsidRPr="007B2F00">
        <w:rPr>
          <w:b/>
          <w:sz w:val="22"/>
          <w:szCs w:val="22"/>
        </w:rPr>
        <w:t>Posl. br. 6-St.</w:t>
      </w:r>
      <w:r w:rsidR="004873EB">
        <w:rPr>
          <w:b/>
          <w:sz w:val="22"/>
          <w:szCs w:val="22"/>
        </w:rPr>
        <w:t>286</w:t>
      </w:r>
      <w:r w:rsidR="007B2F00" w:rsidRPr="007B2F00">
        <w:rPr>
          <w:b/>
          <w:sz w:val="22"/>
          <w:szCs w:val="22"/>
        </w:rPr>
        <w:t>/</w:t>
      </w:r>
      <w:r w:rsidR="004873EB">
        <w:rPr>
          <w:b/>
          <w:sz w:val="22"/>
          <w:szCs w:val="22"/>
        </w:rPr>
        <w:t>2016-31</w:t>
      </w: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 xml:space="preserve">R E P U B L I K </w:t>
      </w:r>
      <w:r w:rsidR="00F41777">
        <w:rPr>
          <w:b/>
          <w:sz w:val="22"/>
          <w:szCs w:val="22"/>
        </w:rPr>
        <w:t>A</w:t>
      </w:r>
      <w:r w:rsidRPr="007B2F00">
        <w:rPr>
          <w:b/>
          <w:sz w:val="22"/>
          <w:szCs w:val="22"/>
        </w:rPr>
        <w:t xml:space="preserve">  H R V A T S K </w:t>
      </w:r>
      <w:r w:rsidR="00F41777">
        <w:rPr>
          <w:b/>
          <w:sz w:val="22"/>
          <w:szCs w:val="22"/>
        </w:rPr>
        <w:t>A</w:t>
      </w:r>
    </w:p>
    <w:p w:rsidRDefault="007B2F00" w:rsidP="007B2F00" w:rsidR="007B2F00" w:rsidRPr="007B2F00">
      <w:pPr>
        <w:jc w:val="center"/>
        <w:rPr>
          <w:b/>
          <w:sz w:val="16"/>
          <w:szCs w:val="16"/>
        </w:rPr>
      </w:pPr>
    </w:p>
    <w:p w:rsidRDefault="007B2F00" w:rsidP="007B2F00" w:rsidR="007B2F00" w:rsidRPr="007B2F00">
      <w:pPr>
        <w:jc w:val="center"/>
        <w:rPr>
          <w:b/>
          <w:sz w:val="22"/>
          <w:szCs w:val="22"/>
        </w:rPr>
      </w:pPr>
      <w:r w:rsidRPr="007B2F00">
        <w:rPr>
          <w:b/>
          <w:sz w:val="22"/>
          <w:szCs w:val="22"/>
        </w:rPr>
        <w:t>R J E Š E N J E</w:t>
      </w:r>
    </w:p>
    <w:p w:rsidRDefault="007B2F00" w:rsidP="007B2F00" w:rsidR="007B2F00" w:rsidRPr="007B2F00">
      <w:pPr>
        <w:ind w:firstLine="720"/>
        <w:jc w:val="both"/>
        <w:rPr>
          <w:sz w:val="22"/>
          <w:szCs w:val="22"/>
        </w:rPr>
      </w:pPr>
    </w:p>
    <w:p w:rsidRDefault="004873EB" w:rsidP="007B2F00" w:rsidR="004A73CC" w:rsidRPr="0036508C">
      <w:pPr>
        <w:tabs>
          <w:tab w:pos="4536" w:val="center"/>
          <w:tab w:pos="9072" w:val="right"/>
        </w:tabs>
        <w:ind w:firstLine="709"/>
        <w:jc w:val="both"/>
        <w:rPr>
          <w:sz w:val="18"/>
          <w:szCs w:val="18"/>
        </w:rPr>
      </w:pPr>
      <w:r w:rsidRPr="004873EB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Pr="004873EB">
        <w:rPr>
          <w:sz w:val="22"/>
          <w:szCs w:val="22"/>
          <w:lang w:val="en-AU"/>
        </w:rPr>
        <w:t>WATSON</w:t>
      </w:r>
      <w:r w:rsidRPr="004873EB">
        <w:rPr>
          <w:sz w:val="22"/>
          <w:szCs w:val="22"/>
        </w:rPr>
        <w:t xml:space="preserve"> d.o.o. za poslovanje nekretninama, trgovinu, turizam i usluge "u stečaju", Brnjine 5, Čelopeci, MBS: 090011856</w:t>
      </w:r>
      <w:r w:rsidRPr="004873EB">
        <w:rPr>
          <w:sz w:val="22"/>
          <w:szCs w:val="22"/>
          <w:lang w:val="en-AU"/>
        </w:rPr>
        <w:t>, OIB: 49176727320</w:t>
      </w:r>
      <w:r w:rsidRPr="004873EB">
        <w:rPr>
          <w:sz w:val="22"/>
          <w:szCs w:val="22"/>
        </w:rPr>
        <w:t xml:space="preserve">, zastupano po stečajnom upravitelju </w:t>
      </w:r>
      <w:r w:rsidRPr="004873EB">
        <w:rPr>
          <w:bCs/>
          <w:sz w:val="22"/>
          <w:szCs w:val="22"/>
        </w:rPr>
        <w:t>Zdravku Tešiću iz Ogulina</w:t>
      </w:r>
      <w:r w:rsidR="007B2F00" w:rsidRPr="007B2F00">
        <w:rPr>
          <w:sz w:val="22"/>
          <w:szCs w:val="22"/>
        </w:rPr>
        <w:t xml:space="preserve">, izvan ročišta, dana </w:t>
      </w:r>
      <w:r w:rsidR="007B2F00">
        <w:rPr>
          <w:sz w:val="22"/>
          <w:szCs w:val="22"/>
        </w:rPr>
        <w:t>1</w:t>
      </w:r>
      <w:r>
        <w:rPr>
          <w:sz w:val="22"/>
          <w:szCs w:val="22"/>
        </w:rPr>
        <w:t>8</w:t>
      </w:r>
      <w:r w:rsidR="007B2F00" w:rsidRPr="007B2F00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="007B2F00" w:rsidRPr="007B2F00">
        <w:rPr>
          <w:sz w:val="22"/>
          <w:szCs w:val="22"/>
        </w:rPr>
        <w:t xml:space="preserve"> 2016. godine</w:t>
      </w:r>
    </w:p>
    <w:p w:rsidRDefault="004A73CC" w:rsidP="00004109" w:rsidR="004A73CC" w:rsidRPr="00F442CB">
      <w:pPr>
        <w:jc w:val="both"/>
        <w:rPr>
          <w:sz w:val="16"/>
          <w:szCs w:val="16"/>
        </w:rPr>
      </w:pPr>
    </w:p>
    <w:p w:rsidRDefault="007B2F00" w:rsidP="00004109" w:rsidR="007B2F00" w:rsidRPr="00F442CB">
      <w:pPr>
        <w:jc w:val="both"/>
        <w:rPr>
          <w:sz w:val="16"/>
          <w:szCs w:val="16"/>
        </w:rPr>
      </w:pPr>
    </w:p>
    <w:p w:rsidRDefault="00451D2D" w:rsidP="00004109" w:rsidR="00451D2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j e</w:t>
      </w:r>
    </w:p>
    <w:p w:rsidRDefault="00451D2D" w:rsidP="00004109" w:rsidR="00451D2D">
      <w:pPr>
        <w:jc w:val="center"/>
        <w:rPr>
          <w:b/>
          <w:sz w:val="22"/>
          <w:szCs w:val="22"/>
        </w:rPr>
      </w:pPr>
    </w:p>
    <w:p w:rsidRDefault="00451D2D" w:rsidP="00290751" w:rsidR="009D1272" w:rsidRPr="00B21123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Ispravlja se </w:t>
      </w:r>
      <w:r w:rsidR="00533E42">
        <w:rPr>
          <w:sz w:val="22"/>
          <w:szCs w:val="22"/>
        </w:rPr>
        <w:t xml:space="preserve">rješenje </w:t>
      </w:r>
      <w:r w:rsidRPr="0036508C">
        <w:rPr>
          <w:sz w:val="22"/>
          <w:szCs w:val="22"/>
        </w:rPr>
        <w:t xml:space="preserve">ovog suda posl.br. </w:t>
      </w:r>
      <w:r w:rsidR="00807013">
        <w:rPr>
          <w:sz w:val="22"/>
          <w:szCs w:val="22"/>
        </w:rPr>
        <w:t xml:space="preserve">St. </w:t>
      </w:r>
      <w:r w:rsidR="004873EB">
        <w:rPr>
          <w:sz w:val="22"/>
          <w:szCs w:val="22"/>
        </w:rPr>
        <w:t>286</w:t>
      </w:r>
      <w:r w:rsidR="001F31D0">
        <w:rPr>
          <w:sz w:val="22"/>
          <w:szCs w:val="22"/>
        </w:rPr>
        <w:t>/201</w:t>
      </w:r>
      <w:r w:rsidR="004873EB">
        <w:rPr>
          <w:sz w:val="22"/>
          <w:szCs w:val="22"/>
        </w:rPr>
        <w:t>6</w:t>
      </w:r>
      <w:r w:rsidR="001F31D0">
        <w:rPr>
          <w:sz w:val="22"/>
          <w:szCs w:val="22"/>
        </w:rPr>
        <w:t>-</w:t>
      </w:r>
      <w:r w:rsidR="004873EB">
        <w:rPr>
          <w:sz w:val="22"/>
          <w:szCs w:val="22"/>
        </w:rPr>
        <w:t>30</w:t>
      </w:r>
      <w:r w:rsidR="001F31D0">
        <w:rPr>
          <w:sz w:val="22"/>
          <w:szCs w:val="22"/>
        </w:rPr>
        <w:t xml:space="preserve"> od </w:t>
      </w:r>
      <w:r w:rsidR="004873EB">
        <w:rPr>
          <w:sz w:val="22"/>
          <w:szCs w:val="22"/>
        </w:rPr>
        <w:t>14</w:t>
      </w:r>
      <w:r w:rsidR="001F31D0">
        <w:rPr>
          <w:sz w:val="22"/>
          <w:szCs w:val="22"/>
        </w:rPr>
        <w:t xml:space="preserve">. </w:t>
      </w:r>
      <w:r w:rsidR="004873EB">
        <w:rPr>
          <w:sz w:val="22"/>
          <w:szCs w:val="22"/>
        </w:rPr>
        <w:t>travnja</w:t>
      </w:r>
      <w:r w:rsidR="001F31D0">
        <w:rPr>
          <w:sz w:val="22"/>
          <w:szCs w:val="22"/>
        </w:rPr>
        <w:t xml:space="preserve"> 2016. godine </w:t>
      </w:r>
      <w:r w:rsidR="009D1272">
        <w:rPr>
          <w:sz w:val="22"/>
          <w:szCs w:val="22"/>
        </w:rPr>
        <w:t>u</w:t>
      </w:r>
      <w:r w:rsidR="00B21123">
        <w:rPr>
          <w:sz w:val="22"/>
          <w:szCs w:val="22"/>
        </w:rPr>
        <w:t xml:space="preserve"> izreci</w:t>
      </w:r>
      <w:r w:rsidR="00290751">
        <w:rPr>
          <w:sz w:val="22"/>
          <w:szCs w:val="22"/>
        </w:rPr>
        <w:t xml:space="preserve"> rješenja </w:t>
      </w:r>
      <w:r w:rsidR="009D1272" w:rsidRPr="00B21123">
        <w:rPr>
          <w:sz w:val="22"/>
          <w:szCs w:val="22"/>
        </w:rPr>
        <w:t xml:space="preserve">na način da se pogrešno upisane </w:t>
      </w:r>
      <w:r w:rsidR="00B21123">
        <w:rPr>
          <w:sz w:val="22"/>
          <w:szCs w:val="22"/>
        </w:rPr>
        <w:t xml:space="preserve">riječi i </w:t>
      </w:r>
      <w:r w:rsidR="009D1272" w:rsidRPr="00B21123">
        <w:rPr>
          <w:sz w:val="22"/>
          <w:szCs w:val="22"/>
        </w:rPr>
        <w:t>brojke "</w:t>
      </w:r>
      <w:r w:rsidR="00B21123">
        <w:rPr>
          <w:sz w:val="22"/>
          <w:szCs w:val="22"/>
        </w:rPr>
        <w:t>I. (prvog)"</w:t>
      </w:r>
      <w:r w:rsidR="009D1272" w:rsidRPr="00B21123">
        <w:rPr>
          <w:sz w:val="22"/>
          <w:szCs w:val="22"/>
        </w:rPr>
        <w:t xml:space="preserve"> zamjenjuj</w:t>
      </w:r>
      <w:r w:rsidR="00807013" w:rsidRPr="00B21123">
        <w:rPr>
          <w:sz w:val="22"/>
          <w:szCs w:val="22"/>
        </w:rPr>
        <w:t>u</w:t>
      </w:r>
      <w:r w:rsidR="009D1272" w:rsidRPr="00B21123">
        <w:rPr>
          <w:sz w:val="22"/>
          <w:szCs w:val="22"/>
        </w:rPr>
        <w:t xml:space="preserve"> ispravnim brojkama</w:t>
      </w:r>
      <w:r w:rsidR="00B21123">
        <w:rPr>
          <w:sz w:val="22"/>
          <w:szCs w:val="22"/>
        </w:rPr>
        <w:t xml:space="preserve"> i riječima</w:t>
      </w:r>
      <w:r w:rsidR="009D1272" w:rsidRPr="00B21123">
        <w:rPr>
          <w:sz w:val="22"/>
          <w:szCs w:val="22"/>
        </w:rPr>
        <w:t xml:space="preserve"> "</w:t>
      </w:r>
      <w:r w:rsidR="00B21123">
        <w:rPr>
          <w:b/>
          <w:sz w:val="22"/>
          <w:szCs w:val="22"/>
        </w:rPr>
        <w:t>II. (dugog)</w:t>
      </w:r>
      <w:r w:rsidR="009D1272" w:rsidRPr="00B21123">
        <w:rPr>
          <w:sz w:val="22"/>
          <w:szCs w:val="22"/>
        </w:rPr>
        <w:t>"</w:t>
      </w:r>
      <w:r w:rsidR="00B21123">
        <w:rPr>
          <w:sz w:val="22"/>
          <w:szCs w:val="22"/>
        </w:rPr>
        <w:t>.</w:t>
      </w:r>
    </w:p>
    <w:p w:rsidRDefault="005A7BF6" w:rsidP="004957CE" w:rsidR="005A7BF6" w:rsidRPr="004F0086">
      <w:pPr>
        <w:ind w:firstLine="708"/>
        <w:jc w:val="both"/>
        <w:rPr>
          <w:sz w:val="16"/>
          <w:szCs w:val="16"/>
        </w:rPr>
      </w:pPr>
    </w:p>
    <w:p w:rsidRDefault="00451D2D" w:rsidP="00004109" w:rsidR="00451D2D" w:rsidRPr="004F0086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Obrazloženje</w:t>
      </w:r>
    </w:p>
    <w:p w:rsidRDefault="00063244" w:rsidP="00063244" w:rsidR="00063244" w:rsidRPr="0036508C">
      <w:pPr>
        <w:jc w:val="both"/>
        <w:rPr>
          <w:sz w:val="22"/>
          <w:szCs w:val="22"/>
        </w:rPr>
      </w:pPr>
    </w:p>
    <w:p w:rsidRDefault="00063244" w:rsidP="00063244" w:rsidR="00063244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U </w:t>
      </w:r>
      <w:r w:rsidR="00AD0F5F">
        <w:rPr>
          <w:sz w:val="22"/>
          <w:szCs w:val="22"/>
        </w:rPr>
        <w:t xml:space="preserve">rješenju </w:t>
      </w:r>
      <w:r w:rsidR="00AD0F5F" w:rsidRPr="0036508C">
        <w:rPr>
          <w:sz w:val="22"/>
          <w:szCs w:val="22"/>
        </w:rPr>
        <w:t xml:space="preserve">ovog suda posl.br. </w:t>
      </w:r>
      <w:r w:rsidR="000649C6" w:rsidRPr="000649C6">
        <w:rPr>
          <w:sz w:val="22"/>
          <w:szCs w:val="22"/>
        </w:rPr>
        <w:t xml:space="preserve">St. </w:t>
      </w:r>
      <w:r w:rsidR="00290751" w:rsidRPr="00290751">
        <w:rPr>
          <w:sz w:val="22"/>
          <w:szCs w:val="22"/>
        </w:rPr>
        <w:t xml:space="preserve">286/2016-30 od 14. travnja 2016. godine </w:t>
      </w:r>
      <w:r w:rsidR="00AD0F5F" w:rsidRPr="0036508C">
        <w:rPr>
          <w:sz w:val="22"/>
          <w:szCs w:val="22"/>
        </w:rPr>
        <w:t>u</w:t>
      </w:r>
      <w:r w:rsidR="00AD0F5F">
        <w:rPr>
          <w:sz w:val="22"/>
          <w:szCs w:val="22"/>
        </w:rPr>
        <w:t xml:space="preserve"> </w:t>
      </w:r>
      <w:r w:rsidR="00290751">
        <w:rPr>
          <w:sz w:val="22"/>
          <w:szCs w:val="22"/>
        </w:rPr>
        <w:t>izreci rješenja po</w:t>
      </w:r>
      <w:r w:rsidRPr="0036508C">
        <w:rPr>
          <w:sz w:val="22"/>
          <w:szCs w:val="22"/>
        </w:rPr>
        <w:t xml:space="preserve">tkrala se pogreška u pisanju tako da </w:t>
      </w:r>
      <w:r w:rsidR="00290751">
        <w:rPr>
          <w:sz w:val="22"/>
          <w:szCs w:val="22"/>
        </w:rPr>
        <w:t>su</w:t>
      </w:r>
      <w:r w:rsidR="00AD0F5F">
        <w:rPr>
          <w:sz w:val="22"/>
          <w:szCs w:val="22"/>
        </w:rPr>
        <w:t xml:space="preserve"> </w:t>
      </w:r>
      <w:r w:rsidR="000649C6">
        <w:rPr>
          <w:sz w:val="22"/>
          <w:szCs w:val="22"/>
        </w:rPr>
        <w:t>pogrešno napisan</w:t>
      </w:r>
      <w:r w:rsidR="00290751">
        <w:rPr>
          <w:sz w:val="22"/>
          <w:szCs w:val="22"/>
        </w:rPr>
        <w:t xml:space="preserve">e </w:t>
      </w:r>
      <w:r w:rsidR="00290751" w:rsidRPr="00290751">
        <w:rPr>
          <w:sz w:val="22"/>
          <w:szCs w:val="22"/>
        </w:rPr>
        <w:t xml:space="preserve">riječi i </w:t>
      </w:r>
      <w:r w:rsidR="009D1272" w:rsidRPr="00290751">
        <w:rPr>
          <w:sz w:val="22"/>
          <w:szCs w:val="22"/>
        </w:rPr>
        <w:t>brojke "</w:t>
      </w:r>
      <w:r w:rsidR="00290751" w:rsidRPr="00290751">
        <w:rPr>
          <w:sz w:val="22"/>
          <w:szCs w:val="22"/>
        </w:rPr>
        <w:t>I. (prvog)"</w:t>
      </w:r>
      <w:r w:rsidR="003A5ED1">
        <w:rPr>
          <w:sz w:val="22"/>
          <w:szCs w:val="22"/>
        </w:rPr>
        <w:t xml:space="preserve"> </w:t>
      </w:r>
      <w:r w:rsidR="007F0388">
        <w:rPr>
          <w:sz w:val="22"/>
          <w:szCs w:val="22"/>
        </w:rPr>
        <w:t>umj</w:t>
      </w:r>
      <w:r w:rsidR="001A7550">
        <w:rPr>
          <w:sz w:val="22"/>
          <w:szCs w:val="22"/>
        </w:rPr>
        <w:t>e</w:t>
      </w:r>
      <w:r w:rsidR="007F0388">
        <w:rPr>
          <w:sz w:val="22"/>
          <w:szCs w:val="22"/>
        </w:rPr>
        <w:t xml:space="preserve">sto ispravno: </w:t>
      </w:r>
      <w:r w:rsidR="007F0388" w:rsidRPr="003A5ED1">
        <w:rPr>
          <w:sz w:val="22"/>
          <w:szCs w:val="22"/>
        </w:rPr>
        <w:t>"</w:t>
      </w:r>
      <w:r w:rsidR="003A5ED1" w:rsidRPr="003A5ED1">
        <w:rPr>
          <w:sz w:val="22"/>
          <w:szCs w:val="22"/>
        </w:rPr>
        <w:t>II. (dugog)</w:t>
      </w:r>
      <w:r w:rsidR="009D1272" w:rsidRPr="003A5ED1">
        <w:rPr>
          <w:sz w:val="22"/>
          <w:szCs w:val="22"/>
        </w:rPr>
        <w:t>"</w:t>
      </w:r>
      <w:r w:rsidR="003A5ED1" w:rsidRPr="003A5ED1">
        <w:rPr>
          <w:sz w:val="22"/>
          <w:szCs w:val="22"/>
        </w:rPr>
        <w:t>.</w:t>
      </w:r>
      <w:r w:rsidR="003A5ED1">
        <w:rPr>
          <w:sz w:val="22"/>
          <w:szCs w:val="22"/>
        </w:rPr>
        <w:t xml:space="preserve"> </w:t>
      </w:r>
      <w:r w:rsidR="00790822">
        <w:rPr>
          <w:sz w:val="22"/>
          <w:szCs w:val="22"/>
        </w:rPr>
        <w:t xml:space="preserve">Naime, pogreškom u pisanju u izreci rješenja navedi se da su utvrđene tražbine I. (prvog) višeg isplatnog reda umjesto II. (drugog)  </w:t>
      </w:r>
      <w:r w:rsidR="00790822" w:rsidRPr="00790822">
        <w:rPr>
          <w:sz w:val="22"/>
          <w:szCs w:val="22"/>
        </w:rPr>
        <w:t>višeg isplatnog reda</w:t>
      </w:r>
      <w:r w:rsidR="00790822">
        <w:rPr>
          <w:sz w:val="22"/>
          <w:szCs w:val="22"/>
        </w:rPr>
        <w:t>.</w:t>
      </w:r>
    </w:p>
    <w:p w:rsidRDefault="003A5ED1" w:rsidP="00063244" w:rsidR="003A5ED1" w:rsidRPr="0036508C">
      <w:pPr>
        <w:ind w:firstLine="708"/>
        <w:jc w:val="both"/>
        <w:rPr>
          <w:sz w:val="16"/>
          <w:szCs w:val="16"/>
        </w:rPr>
      </w:pPr>
    </w:p>
    <w:p w:rsidRDefault="00063244" w:rsidP="00390997" w:rsidR="00FD2B61">
      <w:pPr>
        <w:ind w:firstLine="708"/>
        <w:jc w:val="both"/>
        <w:rPr>
          <w:sz w:val="22"/>
          <w:szCs w:val="22"/>
        </w:rPr>
      </w:pPr>
      <w:r w:rsidRPr="0036508C">
        <w:rPr>
          <w:sz w:val="22"/>
          <w:szCs w:val="22"/>
        </w:rPr>
        <w:t xml:space="preserve">Da se doista radi o pogreški u pisanju razvidno je iz </w:t>
      </w:r>
      <w:r w:rsidR="00A64149">
        <w:rPr>
          <w:sz w:val="22"/>
          <w:szCs w:val="22"/>
        </w:rPr>
        <w:t xml:space="preserve">zapisnika s ispitnog ročišta održanog 14. travnja 2016. godine i </w:t>
      </w:r>
      <w:r w:rsidR="00390997">
        <w:rPr>
          <w:sz w:val="22"/>
          <w:szCs w:val="22"/>
        </w:rPr>
        <w:t xml:space="preserve">stanja spisa. </w:t>
      </w:r>
    </w:p>
    <w:p w:rsidRDefault="00FD2B61" w:rsidP="00390997" w:rsidR="00FD2B61">
      <w:pPr>
        <w:ind w:firstLine="708"/>
        <w:jc w:val="both"/>
        <w:rPr>
          <w:sz w:val="22"/>
          <w:szCs w:val="22"/>
        </w:rPr>
      </w:pPr>
    </w:p>
    <w:p w:rsidRDefault="00FD2B61" w:rsidP="00FD2B61" w:rsidR="00063244" w:rsidRPr="0036508C">
      <w:pPr>
        <w:ind w:firstLine="708"/>
        <w:jc w:val="both"/>
        <w:rPr>
          <w:sz w:val="22"/>
          <w:szCs w:val="22"/>
        </w:rPr>
      </w:pPr>
      <w:r w:rsidRPr="00FD2B61">
        <w:rPr>
          <w:sz w:val="22"/>
          <w:szCs w:val="22"/>
        </w:rPr>
        <w:t>Slijedom navedenog, valjalo je temeljem čl. 342. Zakona o parničnom postupku (NN 53/91, 91/92, 112/99, 88/01, 117/03, 84/08, 123/08, 57/11, 148/11, 25/13) koji se u smislu čl. 10. Stečajnog zakona (NN 71/15)  u ovom postupku na odgovarajući način primjenjuje, ispraviti očitu pogrešku u pisanju odn</w:t>
      </w:r>
      <w:r>
        <w:rPr>
          <w:sz w:val="22"/>
          <w:szCs w:val="22"/>
        </w:rPr>
        <w:t xml:space="preserve">osno riješiti </w:t>
      </w:r>
      <w:r w:rsidR="00063244" w:rsidRPr="0036508C">
        <w:rPr>
          <w:sz w:val="22"/>
          <w:szCs w:val="22"/>
        </w:rPr>
        <w:t xml:space="preserve">kao u </w:t>
      </w:r>
      <w:r w:rsidR="004265BE">
        <w:rPr>
          <w:sz w:val="22"/>
          <w:szCs w:val="22"/>
        </w:rPr>
        <w:t>izreci</w:t>
      </w:r>
      <w:r w:rsidR="00063244" w:rsidRPr="0036508C">
        <w:rPr>
          <w:sz w:val="22"/>
          <w:szCs w:val="22"/>
        </w:rPr>
        <w:t>.</w:t>
      </w:r>
    </w:p>
    <w:p w:rsidRDefault="00063244" w:rsidP="00063244" w:rsidR="00063244" w:rsidRPr="00F442CB">
      <w:pPr>
        <w:ind w:firstLine="708"/>
        <w:jc w:val="both"/>
        <w:rPr>
          <w:sz w:val="16"/>
          <w:szCs w:val="16"/>
        </w:rPr>
      </w:pPr>
    </w:p>
    <w:p w:rsidRDefault="00063244" w:rsidP="00063244" w:rsidR="00063244" w:rsidRPr="0036508C">
      <w:pPr>
        <w:jc w:val="center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 xml:space="preserve">U Dubrovniku, </w:t>
      </w:r>
      <w:r w:rsidR="004265BE">
        <w:rPr>
          <w:b/>
          <w:sz w:val="22"/>
          <w:szCs w:val="22"/>
        </w:rPr>
        <w:t>1</w:t>
      </w:r>
      <w:r w:rsidR="00FD2B61">
        <w:rPr>
          <w:b/>
          <w:sz w:val="22"/>
          <w:szCs w:val="22"/>
        </w:rPr>
        <w:t>8</w:t>
      </w:r>
      <w:r w:rsidRPr="0036508C">
        <w:rPr>
          <w:b/>
          <w:sz w:val="22"/>
          <w:szCs w:val="22"/>
        </w:rPr>
        <w:t xml:space="preserve">. </w:t>
      </w:r>
      <w:r w:rsidR="00FD2B61">
        <w:rPr>
          <w:b/>
          <w:sz w:val="22"/>
          <w:szCs w:val="22"/>
        </w:rPr>
        <w:t>travnja</w:t>
      </w:r>
      <w:r w:rsidRPr="0036508C">
        <w:rPr>
          <w:b/>
          <w:sz w:val="22"/>
          <w:szCs w:val="22"/>
        </w:rPr>
        <w:t xml:space="preserve"> 201</w:t>
      </w:r>
      <w:r w:rsidR="000E550A">
        <w:rPr>
          <w:b/>
          <w:sz w:val="22"/>
          <w:szCs w:val="22"/>
        </w:rPr>
        <w:t>6</w:t>
      </w:r>
      <w:r w:rsidRPr="0036508C">
        <w:rPr>
          <w:b/>
          <w:sz w:val="22"/>
          <w:szCs w:val="22"/>
        </w:rPr>
        <w:t>. godine</w:t>
      </w:r>
    </w:p>
    <w:p w:rsidRDefault="00063244" w:rsidP="00063244" w:rsidR="00063244" w:rsidRPr="0036508C">
      <w:pPr>
        <w:jc w:val="center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Stečajni sudac:</w:t>
      </w:r>
    </w:p>
    <w:p w:rsidRDefault="00063244" w:rsidP="00063244" w:rsidR="00063244" w:rsidRPr="0036508C">
      <w:pPr>
        <w:jc w:val="both"/>
        <w:rPr>
          <w:b/>
          <w:sz w:val="16"/>
          <w:szCs w:val="16"/>
        </w:rPr>
      </w:pPr>
    </w:p>
    <w:p w:rsidRDefault="00063244" w:rsidP="00063244" w:rsidR="001B1E3A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</w:r>
      <w:r w:rsidRPr="0036508C">
        <w:rPr>
          <w:b/>
          <w:sz w:val="22"/>
          <w:szCs w:val="22"/>
        </w:rPr>
        <w:tab/>
        <w:t>Srđan Gavranić</w:t>
      </w: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</w:p>
    <w:p w:rsidRDefault="00063244" w:rsidP="00063244" w:rsidR="00063244">
      <w:pPr>
        <w:jc w:val="both"/>
        <w:rPr>
          <w:b/>
          <w:sz w:val="16"/>
          <w:szCs w:val="16"/>
        </w:rPr>
      </w:pPr>
    </w:p>
    <w:p w:rsidRDefault="003202FA" w:rsidP="00063244" w:rsidR="003202FA">
      <w:pPr>
        <w:jc w:val="both"/>
        <w:rPr>
          <w:b/>
          <w:sz w:val="16"/>
          <w:szCs w:val="16"/>
        </w:rPr>
      </w:pPr>
    </w:p>
    <w:p w:rsidRDefault="003202FA" w:rsidP="00063244" w:rsidR="003202FA" w:rsidRPr="0036508C">
      <w:pPr>
        <w:jc w:val="both"/>
        <w:rPr>
          <w:b/>
          <w:sz w:val="16"/>
          <w:szCs w:val="16"/>
        </w:rPr>
      </w:pPr>
    </w:p>
    <w:p w:rsidRDefault="00063244" w:rsidP="00063244" w:rsidR="00063244" w:rsidRPr="0036508C">
      <w:pPr>
        <w:jc w:val="both"/>
        <w:rPr>
          <w:b/>
          <w:sz w:val="22"/>
          <w:szCs w:val="22"/>
        </w:rPr>
      </w:pPr>
      <w:r w:rsidRPr="0036508C">
        <w:rPr>
          <w:b/>
          <w:sz w:val="22"/>
          <w:szCs w:val="22"/>
        </w:rPr>
        <w:t>POUKA O PRAVNOM LIJEKU</w:t>
      </w:r>
    </w:p>
    <w:p w:rsidRDefault="00532B84" w:rsidP="00532B84" w:rsidR="00532B84" w:rsidRPr="00C7004C">
      <w:pPr>
        <w:jc w:val="both"/>
        <w:rPr>
          <w:sz w:val="22"/>
          <w:szCs w:val="22"/>
        </w:rPr>
      </w:pPr>
      <w:r w:rsidRPr="00C7004C">
        <w:rPr>
          <w:sz w:val="22"/>
          <w:szCs w:val="22"/>
        </w:rPr>
        <w:t>Protiv ovog rješenja dopušteno je izjaviti žalbu, koja se podnosi Visokom trgovačkom sudu Republike Hrvatske putem ovog suda u roku od 8 dana od primitka rješenja.</w:t>
      </w:r>
    </w:p>
    <w:p w:rsidRDefault="004A73CC" w:rsidP="0039490D" w:rsidR="004A73CC">
      <w:pPr>
        <w:jc w:val="both"/>
        <w:rPr>
          <w:b/>
          <w:sz w:val="22"/>
          <w:szCs w:val="22"/>
        </w:rPr>
      </w:pPr>
    </w:p>
    <w:p w:rsidRDefault="00F442CB" w:rsidP="00F442CB" w:rsidR="00F442CB" w:rsidRPr="00F442CB">
      <w:pPr>
        <w:jc w:val="both"/>
        <w:rPr>
          <w:b/>
          <w:sz w:val="22"/>
          <w:szCs w:val="22"/>
        </w:rPr>
      </w:pPr>
      <w:r w:rsidRPr="00F442CB">
        <w:rPr>
          <w:b/>
          <w:sz w:val="22"/>
          <w:szCs w:val="22"/>
        </w:rPr>
        <w:t xml:space="preserve">DN-a </w:t>
      </w:r>
      <w:r w:rsidRPr="00F442CB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953B6B">
        <w:rPr>
          <w:sz w:val="22"/>
          <w:szCs w:val="22"/>
        </w:rPr>
        <w:t>8</w:t>
      </w:r>
      <w:r w:rsidRPr="00F442CB">
        <w:rPr>
          <w:sz w:val="22"/>
          <w:szCs w:val="22"/>
        </w:rPr>
        <w:t>.0</w:t>
      </w:r>
      <w:r w:rsidR="00953B6B">
        <w:rPr>
          <w:sz w:val="22"/>
          <w:szCs w:val="22"/>
        </w:rPr>
        <w:t>4</w:t>
      </w:r>
      <w:r w:rsidRPr="00F442CB">
        <w:rPr>
          <w:sz w:val="22"/>
          <w:szCs w:val="22"/>
        </w:rPr>
        <w:t>.2016.g.)</w:t>
      </w:r>
      <w:r w:rsidRPr="00F442CB">
        <w:rPr>
          <w:b/>
          <w:sz w:val="22"/>
          <w:szCs w:val="22"/>
        </w:rPr>
        <w:t>:</w:t>
      </w:r>
    </w:p>
    <w:p w:rsidRDefault="00953B6B" w:rsidP="00953B6B" w:rsidR="00953B6B" w:rsidRPr="00953B6B">
      <w:pPr>
        <w:jc w:val="both"/>
        <w:rPr>
          <w:sz w:val="22"/>
          <w:szCs w:val="22"/>
        </w:rPr>
      </w:pPr>
      <w:r w:rsidRPr="00953B6B">
        <w:rPr>
          <w:sz w:val="22"/>
          <w:szCs w:val="22"/>
        </w:rPr>
        <w:t>- stečajnom upravitelju,</w:t>
      </w:r>
    </w:p>
    <w:p w:rsidRDefault="00953B6B" w:rsidP="00953B6B" w:rsidR="00953B6B" w:rsidRPr="00953B6B">
      <w:pPr>
        <w:jc w:val="both"/>
        <w:rPr>
          <w:sz w:val="22"/>
          <w:szCs w:val="22"/>
        </w:rPr>
      </w:pPr>
      <w:r w:rsidRPr="00953B6B">
        <w:rPr>
          <w:sz w:val="22"/>
          <w:szCs w:val="22"/>
        </w:rPr>
        <w:t>- mrežna stranica e-Oglasna ploča sudova.</w:t>
      </w:r>
    </w:p>
    <w:p w:rsidRDefault="004A73CC" w:rsidP="00F442CB" w:rsidR="004A73CC" w:rsidRPr="00AE62A0">
      <w:pPr>
        <w:jc w:val="both"/>
        <w:rPr>
          <w:sz w:val="16"/>
          <w:szCs w:val="16"/>
        </w:rPr>
      </w:pPr>
    </w:p>
    <w:sectPr w:rsidSect="00F41777" w:rsidR="004A73CC" w:rsidRPr="00AE62A0">
      <w:headerReference w:type="even" r:id="rId11"/>
      <w:headerReference w:type="default" r:id="rId12"/>
      <w:pgSz w:h="16838" w:w="11906"/>
      <w:pgMar w:gutter="0" w:footer="708" w:header="708" w:left="1417" w:bottom="539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53B6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r w:rsidRPr="00F76ECF">
      <w:rPr>
        <w:b/>
        <w:sz w:val="22"/>
        <w:szCs w:val="22"/>
      </w:rPr>
      <w:t>Posl. br. 6-St.570/11-444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4"/>
  </w:num>
  <w:num w:numId="13">
    <w:abstractNumId w:val="7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2035E"/>
    <w:rsid w:val="0002662C"/>
    <w:rsid w:val="000328A8"/>
    <w:rsid w:val="00033633"/>
    <w:rsid w:val="00033D9D"/>
    <w:rsid w:val="0004376C"/>
    <w:rsid w:val="00047152"/>
    <w:rsid w:val="00060EEE"/>
    <w:rsid w:val="00063244"/>
    <w:rsid w:val="000649C6"/>
    <w:rsid w:val="00071881"/>
    <w:rsid w:val="00075A61"/>
    <w:rsid w:val="00084903"/>
    <w:rsid w:val="00091511"/>
    <w:rsid w:val="00092B0D"/>
    <w:rsid w:val="00093ED9"/>
    <w:rsid w:val="000B1EFE"/>
    <w:rsid w:val="000B5608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36BC2"/>
    <w:rsid w:val="0014527C"/>
    <w:rsid w:val="00152EDC"/>
    <w:rsid w:val="001834A5"/>
    <w:rsid w:val="001A7550"/>
    <w:rsid w:val="001B1E3A"/>
    <w:rsid w:val="001B3757"/>
    <w:rsid w:val="001C2667"/>
    <w:rsid w:val="001F31D0"/>
    <w:rsid w:val="00201290"/>
    <w:rsid w:val="002149DB"/>
    <w:rsid w:val="0025343D"/>
    <w:rsid w:val="00253453"/>
    <w:rsid w:val="002544A0"/>
    <w:rsid w:val="002614BF"/>
    <w:rsid w:val="00262C93"/>
    <w:rsid w:val="002711B2"/>
    <w:rsid w:val="0027249D"/>
    <w:rsid w:val="0027797E"/>
    <w:rsid w:val="00290751"/>
    <w:rsid w:val="002923C8"/>
    <w:rsid w:val="0029529C"/>
    <w:rsid w:val="00295727"/>
    <w:rsid w:val="002B3869"/>
    <w:rsid w:val="002B4D02"/>
    <w:rsid w:val="002E51F9"/>
    <w:rsid w:val="002F3220"/>
    <w:rsid w:val="0030612B"/>
    <w:rsid w:val="00312AB9"/>
    <w:rsid w:val="00315970"/>
    <w:rsid w:val="003202FA"/>
    <w:rsid w:val="00331223"/>
    <w:rsid w:val="0036508C"/>
    <w:rsid w:val="00373798"/>
    <w:rsid w:val="00390997"/>
    <w:rsid w:val="003915AB"/>
    <w:rsid w:val="0039490D"/>
    <w:rsid w:val="003A5ED1"/>
    <w:rsid w:val="003B2E28"/>
    <w:rsid w:val="003C4B78"/>
    <w:rsid w:val="003C5988"/>
    <w:rsid w:val="003D2D6B"/>
    <w:rsid w:val="003E1A0E"/>
    <w:rsid w:val="003E5B7C"/>
    <w:rsid w:val="004265BE"/>
    <w:rsid w:val="00432623"/>
    <w:rsid w:val="004452CA"/>
    <w:rsid w:val="00451D2D"/>
    <w:rsid w:val="004873EB"/>
    <w:rsid w:val="004957CE"/>
    <w:rsid w:val="004A6A74"/>
    <w:rsid w:val="004A73CC"/>
    <w:rsid w:val="004B7E25"/>
    <w:rsid w:val="004F0086"/>
    <w:rsid w:val="005050DD"/>
    <w:rsid w:val="005163EC"/>
    <w:rsid w:val="005172AF"/>
    <w:rsid w:val="00532B84"/>
    <w:rsid w:val="00533E42"/>
    <w:rsid w:val="00575E91"/>
    <w:rsid w:val="005843FB"/>
    <w:rsid w:val="005A7BF6"/>
    <w:rsid w:val="005B03C3"/>
    <w:rsid w:val="00646F4A"/>
    <w:rsid w:val="006C493F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0822"/>
    <w:rsid w:val="007932F3"/>
    <w:rsid w:val="0079742A"/>
    <w:rsid w:val="007A1145"/>
    <w:rsid w:val="007B2F00"/>
    <w:rsid w:val="007D0D5A"/>
    <w:rsid w:val="007D250C"/>
    <w:rsid w:val="007F0388"/>
    <w:rsid w:val="007F2BC2"/>
    <w:rsid w:val="00804AA9"/>
    <w:rsid w:val="00806EB3"/>
    <w:rsid w:val="00807013"/>
    <w:rsid w:val="00815958"/>
    <w:rsid w:val="008170C5"/>
    <w:rsid w:val="00836CEC"/>
    <w:rsid w:val="0085316B"/>
    <w:rsid w:val="00876F52"/>
    <w:rsid w:val="008814A2"/>
    <w:rsid w:val="008969A1"/>
    <w:rsid w:val="008A0AC2"/>
    <w:rsid w:val="008A7FDF"/>
    <w:rsid w:val="008E2A91"/>
    <w:rsid w:val="008F3A9F"/>
    <w:rsid w:val="00914D00"/>
    <w:rsid w:val="00915573"/>
    <w:rsid w:val="00937971"/>
    <w:rsid w:val="00953B6B"/>
    <w:rsid w:val="009637B4"/>
    <w:rsid w:val="00964752"/>
    <w:rsid w:val="0099297A"/>
    <w:rsid w:val="009D1272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41D44"/>
    <w:rsid w:val="00A51999"/>
    <w:rsid w:val="00A63F66"/>
    <w:rsid w:val="00A64149"/>
    <w:rsid w:val="00A85866"/>
    <w:rsid w:val="00AB1013"/>
    <w:rsid w:val="00AC45C1"/>
    <w:rsid w:val="00AD0F5F"/>
    <w:rsid w:val="00AE62A0"/>
    <w:rsid w:val="00AE7E8C"/>
    <w:rsid w:val="00AF3112"/>
    <w:rsid w:val="00B15204"/>
    <w:rsid w:val="00B21123"/>
    <w:rsid w:val="00B25F7A"/>
    <w:rsid w:val="00B3473E"/>
    <w:rsid w:val="00B5328B"/>
    <w:rsid w:val="00B656AE"/>
    <w:rsid w:val="00B66922"/>
    <w:rsid w:val="00B74EBE"/>
    <w:rsid w:val="00B766E1"/>
    <w:rsid w:val="00BB6BF3"/>
    <w:rsid w:val="00BD618D"/>
    <w:rsid w:val="00BE0204"/>
    <w:rsid w:val="00C10ABD"/>
    <w:rsid w:val="00C373F4"/>
    <w:rsid w:val="00C37F10"/>
    <w:rsid w:val="00C458DC"/>
    <w:rsid w:val="00C47A5A"/>
    <w:rsid w:val="00C5122E"/>
    <w:rsid w:val="00C611D0"/>
    <w:rsid w:val="00C61205"/>
    <w:rsid w:val="00C7022B"/>
    <w:rsid w:val="00C7143C"/>
    <w:rsid w:val="00C7469B"/>
    <w:rsid w:val="00C81045"/>
    <w:rsid w:val="00CA35FF"/>
    <w:rsid w:val="00CA445B"/>
    <w:rsid w:val="00CB3BF3"/>
    <w:rsid w:val="00CD6573"/>
    <w:rsid w:val="00CE49F7"/>
    <w:rsid w:val="00CF1FE5"/>
    <w:rsid w:val="00CF2821"/>
    <w:rsid w:val="00CF6345"/>
    <w:rsid w:val="00D21EC9"/>
    <w:rsid w:val="00D22521"/>
    <w:rsid w:val="00D37DC6"/>
    <w:rsid w:val="00D52535"/>
    <w:rsid w:val="00D7261A"/>
    <w:rsid w:val="00D843C9"/>
    <w:rsid w:val="00D872C4"/>
    <w:rsid w:val="00D92FB5"/>
    <w:rsid w:val="00DB0B6E"/>
    <w:rsid w:val="00DD0749"/>
    <w:rsid w:val="00DD3341"/>
    <w:rsid w:val="00DE7B4A"/>
    <w:rsid w:val="00DF0D25"/>
    <w:rsid w:val="00E208C8"/>
    <w:rsid w:val="00E21429"/>
    <w:rsid w:val="00E263C5"/>
    <w:rsid w:val="00E4530F"/>
    <w:rsid w:val="00E614BD"/>
    <w:rsid w:val="00E66AAE"/>
    <w:rsid w:val="00E84D8D"/>
    <w:rsid w:val="00E87203"/>
    <w:rsid w:val="00E91C7C"/>
    <w:rsid w:val="00EA1521"/>
    <w:rsid w:val="00EA7E0F"/>
    <w:rsid w:val="00EC4269"/>
    <w:rsid w:val="00F246EF"/>
    <w:rsid w:val="00F26563"/>
    <w:rsid w:val="00F41777"/>
    <w:rsid w:val="00F442CB"/>
    <w:rsid w:val="00F62ECF"/>
    <w:rsid w:val="00F66841"/>
    <w:rsid w:val="00F76ECF"/>
    <w:rsid w:val="00F800B5"/>
    <w:rsid w:val="00FC4EE3"/>
    <w:rsid w:val="00FD2B61"/>
    <w:rsid w:val="00FD3EFB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3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3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3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3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3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3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3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3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3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1672</properties:Characters>
  <properties:Lines>57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2016-04-18T13:50:00Z</dcterms:created>
  <dc:creator>Srđan Gavranić</dc:creator>
  <cp:lastModifiedBy>Srđan Gavranić</cp:lastModifiedBy>
  <cp:lastPrinted>2016-04-18T13:49:00Z</cp:lastPrinted>
  <dcterms:modified xmlns:xsi="http://www.w3.org/2001/XMLSchema-instance" xsi:type="dcterms:W3CDTF">2016-04-18T13:50:00Z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