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65e4" w14:paraId="09865e4" w:rsidRDefault="008942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716280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94237" w:rsidP="00894237" w:rsidR="00894237">
      <w:pPr>
        <w:spacing w:after="0"/>
        <w:jc w:val="both"/>
      </w:pPr>
      <w:r>
        <w:t xml:space="preserve">            </w:t>
      </w:r>
      <w:r>
        <w:t>Republika Hrvatska</w:t>
      </w:r>
    </w:p>
    <w:p w:rsidRDefault="00894237" w:rsidP="00894237" w:rsidR="0089423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94237" w:rsidP="00894237" w:rsidR="0089423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 xml:space="preserve">   Poslovni broj: 5. St-7/2018-23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4237">
        <w:rPr>
          <w:rFonts w:cs="Times New Roman" w:eastAsia="Times New Roman"/>
          <w:szCs w:val="20"/>
          <w:lang w:eastAsia="hr-HR"/>
        </w:rPr>
        <w:t>R J E Š E N J E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4237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INVENTOR društvo s ograničenom odgovornošću za proizvodnju i trgovinu u stečaju, </w:t>
      </w:r>
      <w:proofErr w:type="spellStart"/>
      <w:r w:rsidRPr="00894237">
        <w:rPr>
          <w:rFonts w:cs="Times New Roman" w:eastAsia="Times New Roman"/>
          <w:szCs w:val="20"/>
          <w:lang w:eastAsia="hr-HR"/>
        </w:rPr>
        <w:t>Sračinec</w:t>
      </w:r>
      <w:proofErr w:type="spellEnd"/>
      <w:r w:rsidRPr="00894237">
        <w:rPr>
          <w:rFonts w:cs="Times New Roman" w:eastAsia="Times New Roman"/>
          <w:szCs w:val="20"/>
          <w:lang w:eastAsia="hr-HR"/>
        </w:rPr>
        <w:t>, Miljenka Stančića 42, OIB: 83386589089, MBS:070064540,</w:t>
      </w:r>
      <w:r w:rsidRPr="00894237">
        <w:rPr>
          <w:rFonts w:cs="Times New Roman" w:eastAsia="Times New Roman"/>
          <w:lang w:eastAsia="hr-HR"/>
        </w:rPr>
        <w:t xml:space="preserve"> </w:t>
      </w:r>
      <w:r w:rsidRPr="00894237">
        <w:rPr>
          <w:rFonts w:cs="Times New Roman" w:eastAsia="Times New Roman"/>
          <w:szCs w:val="20"/>
          <w:lang w:eastAsia="hr-HR"/>
        </w:rPr>
        <w:t xml:space="preserve">nakon ispitnog ročišta održanog 26. veljače 2019., 19. travnja 2019. 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4237">
        <w:rPr>
          <w:rFonts w:cs="Times New Roman" w:eastAsia="Times New Roman"/>
          <w:szCs w:val="20"/>
          <w:lang w:eastAsia="hr-HR"/>
        </w:rPr>
        <w:t>r i j e š i o  j e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894237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4237">
        <w:rPr>
          <w:rFonts w:cs="Times New Roman" w:eastAsia="Times New Roman"/>
          <w:lang w:eastAsia="hr-HR"/>
        </w:rPr>
        <w:t>II viši isplatni red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072"/>
        <w:tblInd w:type="dxa" w:w="5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CellMar>
          <w:top w:type="dxa" w:w="55"/>
          <w:left w:type="dxa" w:w="54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2410"/>
        <w:gridCol w:w="1843"/>
        <w:gridCol w:w="2977"/>
        <w:gridCol w:w="1842"/>
      </w:tblGrid>
      <w:tr w:rsidTr="00894237" w:rsidR="00894237" w:rsidRPr="00894237"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OIB vjerovnika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Adresa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Iznos tražbine u kn</w:t>
            </w:r>
          </w:p>
        </w:tc>
      </w:tr>
      <w:tr w:rsidTr="00894237" w:rsidR="00894237" w:rsidRPr="00894237">
        <w:trPr>
          <w:trHeight w:val="863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REPUBLIKA HRVATSKA, Ministarstvo financija, Porezna uprava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18683136487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Boškovićeva 5, Zagreb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112.425,26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</w:tr>
      <w:tr w:rsidTr="00894237" w:rsidR="00894237" w:rsidRPr="00894237">
        <w:trPr>
          <w:trHeight w:val="466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TERMOPLIN d.d. Varaždin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70140364776</w:t>
            </w:r>
          </w:p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Vjekoslava </w:t>
            </w:r>
            <w:proofErr w:type="spellStart"/>
            <w:r w:rsidRPr="00894237">
              <w:rPr>
                <w:rFonts w:cs="Times New Roman" w:eastAsia="Arial"/>
                <w:color w:val="000000"/>
                <w:lang w:eastAsia="ar-SA"/>
              </w:rPr>
              <w:t>Špinčića</w:t>
            </w:r>
            <w:proofErr w:type="spellEnd"/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 78</w:t>
            </w:r>
          </w:p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2.797,54 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b/>
                <w:color w:val="000000"/>
                <w:lang w:eastAsia="ar-SA"/>
              </w:rPr>
            </w:pPr>
          </w:p>
        </w:tc>
      </w:tr>
      <w:tr w:rsidTr="00894237" w:rsidR="00894237" w:rsidRPr="00894237">
        <w:trPr>
          <w:trHeight w:val="510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HRVATSKA RADIOTELEVIZIJA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68419124305</w:t>
            </w:r>
          </w:p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Prisavlje 3 10000 Zagreb</w:t>
            </w:r>
          </w:p>
          <w:p w:rsidRDefault="00894237" w:rsidP="00894237" w:rsidR="00894237" w:rsidRPr="00894237">
            <w:pPr>
              <w:widowControl w:val="false"/>
              <w:suppressAutoHyphens/>
              <w:snapToGrid w:val="false"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3.746,86</w:t>
            </w:r>
          </w:p>
        </w:tc>
      </w:tr>
      <w:tr w:rsidTr="00894237" w:rsidR="00894237" w:rsidRPr="00894237">
        <w:trPr>
          <w:trHeight w:val="545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FINANCIJSKA AGENCIJA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85821130368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Ulica grada Vukovara 70, Zagreb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2.173,65</w:t>
            </w:r>
          </w:p>
        </w:tc>
      </w:tr>
      <w:tr w:rsidTr="00894237" w:rsidR="00894237" w:rsidRPr="00894237">
        <w:trPr>
          <w:trHeight w:val="470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ZAGREBAČKI HOLDING d.o.o.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85584865987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Ulica grada Vukovara 41, Zagreb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b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76,07</w:t>
            </w:r>
          </w:p>
        </w:tc>
      </w:tr>
      <w:tr w:rsidTr="00894237" w:rsidR="00894237" w:rsidRPr="00894237">
        <w:trPr>
          <w:trHeight w:val="309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EOS </w:t>
            </w:r>
            <w:proofErr w:type="spellStart"/>
            <w:r w:rsidRPr="00894237">
              <w:rPr>
                <w:rFonts w:cs="Times New Roman" w:eastAsia="Arial"/>
                <w:color w:val="000000"/>
                <w:lang w:eastAsia="ar-SA"/>
              </w:rPr>
              <w:t>Matrix</w:t>
            </w:r>
            <w:proofErr w:type="spellEnd"/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 d.o.o.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76674680107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Horvatova 82, Zagreb 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3.021,04</w:t>
            </w:r>
          </w:p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b/>
                <w:color w:val="000000"/>
                <w:lang w:eastAsia="ar-SA"/>
              </w:rPr>
            </w:pPr>
          </w:p>
        </w:tc>
      </w:tr>
      <w:tr w:rsidTr="00894237" w:rsidR="00894237" w:rsidRPr="00894237">
        <w:trPr>
          <w:trHeight w:val="421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PROENERGY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63962176928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J. </w:t>
            </w:r>
            <w:proofErr w:type="spellStart"/>
            <w:r w:rsidRPr="00894237">
              <w:rPr>
                <w:rFonts w:cs="Times New Roman" w:eastAsia="Arial"/>
                <w:color w:val="000000"/>
                <w:lang w:eastAsia="ar-SA"/>
              </w:rPr>
              <w:t>Marohnića</w:t>
            </w:r>
            <w:proofErr w:type="spellEnd"/>
            <w:r w:rsidRPr="00894237">
              <w:rPr>
                <w:rFonts w:cs="Times New Roman" w:eastAsia="Arial"/>
                <w:color w:val="000000"/>
                <w:lang w:eastAsia="ar-SA"/>
              </w:rPr>
              <w:t xml:space="preserve"> 1, Zagreb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2.038,13</w:t>
            </w:r>
          </w:p>
        </w:tc>
      </w:tr>
      <w:tr w:rsidTr="00894237" w:rsidR="00894237" w:rsidRPr="00894237">
        <w:trPr>
          <w:trHeight w:val="305"/>
        </w:trPr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Čistoća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02371889218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Ognjena Price 13, Varaždin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94237" w:rsidP="00894237" w:rsidR="00894237" w:rsidRPr="00894237">
            <w:pPr>
              <w:widowControl w:val="false"/>
              <w:suppressAutoHyphens/>
              <w:spacing w:after="0"/>
              <w:jc w:val="right"/>
              <w:rPr>
                <w:rFonts w:cs="Times New Roman" w:eastAsia="Arial"/>
                <w:color w:val="000000"/>
                <w:lang w:eastAsia="ar-SA"/>
              </w:rPr>
            </w:pPr>
            <w:r w:rsidRPr="00894237">
              <w:rPr>
                <w:rFonts w:cs="Times New Roman" w:eastAsia="Arial"/>
                <w:color w:val="000000"/>
                <w:lang w:eastAsia="ar-SA"/>
              </w:rPr>
              <w:t>19.225,27</w:t>
            </w:r>
          </w:p>
        </w:tc>
      </w:tr>
    </w:tbl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Na ispitnom ročištu koje je održano 26. veljače 2019. ispitane su sve prijavljene tražbine prema svojim iznosima i redu.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894237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894237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nazočni stečajni vjerovnik. Stoga se te tražbine, temeljem čl.263. SZ, smatraju utvrđenim.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ab/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U Bjelovaru 19. travnja 2019.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 xml:space="preserve">                        Sutkinja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 xml:space="preserve">                        Marija Petrina Kubica v.r.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94237" w:rsidP="00894237" w:rsidR="00894237" w:rsidRPr="008942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94237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894237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4237" w:rsidP="00894237" w:rsidR="00894237" w:rsidRPr="008942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942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5469016"/>
      <w:docPartObj>
        <w:docPartGallery w:val="Page Numbers (Top of Page)"/>
        <w:docPartUnique/>
      </w:docPartObj>
    </w:sdtPr>
    <w:sdtContent>
      <w:p w:rsidRDefault="00894237" w:rsidP="00894237" w:rsidR="00894237">
        <w:pPr>
          <w:pStyle w:val="Zaglavlje"/>
          <w:spacing w:after="0"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94237" w:rsidP="00894237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894237">
      <w:rPr>
        <w:rFonts w:cs="Times New Roman" w:eastAsia="Times New Roman"/>
        <w:noProof/>
        <w:szCs w:val="20"/>
        <w:lang w:eastAsia="hr-HR"/>
      </w:rPr>
      <w:t>Poslovni broj: 5. St-7/2018-23</w:t>
    </w:r>
  </w:p>
  <w:p w:rsidRDefault="00894237" w:rsidP="00894237" w:rsidR="00894237" w:rsidRPr="00894237">
    <w:pPr>
      <w:overflowPunct w:val="false"/>
      <w:autoSpaceDE w:val="false"/>
      <w:autoSpaceDN w:val="false"/>
      <w:adjustRightInd w:val="false"/>
      <w:spacing w:after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23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1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3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1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St-7/2018-23</izvorni_sadrzaj>
    <derivirana_varijabla naziv="DomainObject.Oznaka_1">St-7/2018-23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INVENTOR društvo s ograničenom odgovornošću za proizvodnju i trgovinu zastupanog po punomoćniku Marko Kesteli</izvorni_sadrzaj>
    <derivirana_varijabla naziv="DomainObject.Predmet.ProtustrankaFormated_1">  INVENTOR društvo s ograničenom odgovornošću za proizvodnju i trgovinu zastupanog po punomoćniku Marko Kesteli</derivirana_varijabla>
  </DomainObject.Predmet.ProtustrankaFormated>
  <DomainObject.Predmet.ProtustrankaFormatedOIB>
    <izvorni_sadrzaj>  INVENTOR društvo s ograničenom odgovornošću za proizvodnju i trgovinu, OIB 83386589089 zastupanog po punomoćniku Marko Kesteli</izvorni_sadrzaj>
    <derivirana_varijabla naziv="DomainObject.Predmet.ProtustrankaFormatedOIB_1">  INVENTOR društvo s ograničenom odgovornošću za proizvodnju i trgovinu, OIB 83386589089 zastupanog po punomoćniku Marko Kesteli</derivirana_varijabla>
  </DomainObject.Predmet.ProtustrankaFormatedOIB>
  <DomainObject.Predmet.ProtustrankaFormatedWithAdress>
    <izvorni_sadrzaj> INVENTOR društvo s ograničenom odgovornošću za proizvodnju i trgovinu, Miljenka Stančića 42, 42209 Sračinec zastupanog po punomoćniku Marko Kesteli</izvorni_sadrzaj>
    <derivirana_varijabla naziv="DomainObject.Predmet.ProtustrankaFormatedWithAdress_1"> INVENTOR društvo s ograničenom odgovornošću za proizvodnju i trgovinu, Miljenka Stančića 42, 42209 Sračinec zastupanog po punomoćniku Marko Kesteli</derivirana_varijabla>
  </DomainObject.Predmet.ProtustrankaFormatedWithAdress>
  <DomainObject.Predmet.ProtustrankaFormatedWithAdressOIB>
    <izvorni_sadrzaj> INVENTOR društvo s ograničenom odgovornošću za proizvodnju i trgovinu, OIB 83386589089, Miljenka Stančića 42, 42209 Sračinec zastupanog po punomoćniku Marko Kesteli</izvorni_sadrzaj>
    <derivirana_varijabla naziv="DomainObject.Predmet.ProtustrankaFormatedWithAdressOIB_1"> INVENTOR društvo s ograničenom odgovornošću za proizvodnju i trgovinu, OIB 83386589089, Miljenka Stančića 42, 42209 Sračinec zastupanog po punomoćniku Marko Kesteli</derivirana_varijabla>
  </DomainObject.Predmet.ProtustrankaFormatedWithAdressOIB>
  <DomainObject.Predmet.ProtustrankaWithAdress>
    <izvorni_sadrzaj>INVENTOR društvo s ograničenom odgovornošću za proizvodnju i trgovinu Miljenka Stančića 42, 42209 Sračinec</izvorni_sadrzaj>
    <derivirana_varijabla naziv="DomainObject.Predmet.ProtustrankaWithAdress_1">INVENTOR društvo s ograničenom odgovornošću za proizvodnju i trgovinu Miljenka Stančića 42, 42209 Sračinec</derivirana_varijabla>
  </DomainObject.Predmet.ProtustrankaWithAdress>
  <DomainObject.Predmet.ProtustrankaWithAdressOIB>
    <izvorni_sadrzaj>INVENTOR društvo s ograničenom odgovornošću za proizvodnju i trgovinu, OIB 83386589089, Miljenka Stančića 42, 42209 Sračinec</izvorni_sadrzaj>
    <derivirana_varijabla naziv="DomainObject.Predmet.ProtustrankaWithAdressOIB_1">INVENTOR društvo s ograničenom odgovornošću za proizvodnju i trgovinu, OIB 83386589089, Miljenka Stančića 42, 42209 Sračinec</derivirana_varijabla>
  </DomainObject.Predmet.ProtustrankaWithAdressOIB>
  <DomainObject.Predmet.ProtustrankaNazivFormated>
    <izvorni_sadrzaj>INVENTOR društvo s ograničenom odgovornošću za proizvodnju i trgovinu</izvorni_sadrzaj>
    <derivirana_varijabla naziv="DomainObject.Predmet.ProtustrankaNazivFormated_1">INVENTOR društvo s ograničenom odgovornošću za proizvodnju i trgovinu</derivirana_varijabla>
  </DomainObject.Predmet.ProtustrankaNazivFormated>
  <DomainObject.Predmet.ProtustrankaNazivFormatedOIB>
    <izvorni_sadrzaj>INVENTOR društvo s ograničenom odgovornošću za proizvodnju i trgovinu, OIB 83386589089</izvorni_sadrzaj>
    <derivirana_varijabla naziv="DomainObject.Predmet.ProtustrankaNazivFormatedOIB_1">INVENTOR društvo s ograničenom odgovornošću za proizvodnju i trgovinu, OIB 83386589089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INVENTOR društvo s ograničenom odgovornošću za proizvodnju i trgovinu zastupanog po punomoćniku Marko Kesteli</item>
    </izvorni_sadrzaj>
    <derivirana_varijabla naziv="DomainObject.Predmet.ProtuStrankaListFormated_1">
      <item>INVENTOR društvo s ograničenom odgovornošću za proizvodnju i trgovinu zastupanog po punomoćniku Marko Kesteli</item>
    </derivirana_varijabla>
  </DomainObject.Predmet.ProtuStrankaListFormated>
  <DomainObject.Predmet.ProtuStrankaListFormatedOIB>
    <izvorni_sadrzaj>
      <item>INVENTOR društvo s ograničenom odgovornošću za proizvodnju i trgovinu, OIB 83386589089 zastupanog po punomoćniku Marko Kesteli</item>
    </izvorni_sadrzaj>
    <derivirana_varijabla naziv="DomainObject.Predmet.ProtuStrankaListFormatedOIB_1">
      <item>INVENTOR društvo s ograničenom odgovornošću za proizvodnju i trgovinu, OIB 83386589089 zastupanog po punomoćniku Marko Kesteli</item>
    </derivirana_varijabla>
  </DomainObject.Predmet.ProtuStrankaListFormatedOIB>
  <DomainObject.Predmet.ProtuStrankaListFormatedWithAdress>
    <izvorni_sadrzaj>
      <item>INVENTOR društvo s ograničenom odgovornošću za proizvodnju i trgovinu, Miljenka Stančića 42, 42209 Sračinec zastupanog po punomoćniku Marko Kesteli</item>
    </izvorni_sadrzaj>
    <derivirana_varijabla naziv="DomainObject.Predmet.ProtuStrankaListFormatedWithAdress_1">
      <item>INVENTOR društvo s ograničenom odgovornošću za proizvodnju i trgovinu, Miljenka Stančića 42, 42209 Sračinec zastupanog po punomoćniku Marko Kesteli</item>
    </derivirana_varijabla>
  </DomainObject.Predmet.ProtuStrankaListFormatedWithAdress>
  <DomainObject.Predmet.ProtuStrankaListFormatedWithAdressOIB>
    <izvorni_sadrzaj>
      <item>INVENTOR društvo s ograničenom odgovornošću za proizvodnju i trgovinu, OIB 83386589089, Miljenka Stančića 42, 42209 Sračinec zastupanog po punomoćniku Marko Kesteli</item>
    </izvorni_sadrzaj>
    <derivirana_varijabla naziv="DomainObject.Predmet.ProtuStrankaListFormatedWithAdressOIB_1">
      <item>INVENTOR društvo s ograničenom odgovornošću za proizvodnju i trgovinu, OIB 83386589089, Miljenka Stančića 42, 42209 Sračinec zastupanog po punomoćniku Marko Kesteli</item>
    </derivirana_varijabla>
  </DomainObject.Predmet.ProtuStrankaListFormatedWithAdressOIB>
  <DomainObject.Predmet.ProtuStrankaListNazivFormated>
    <izvorni_sadrzaj>
      <item>INVENTOR društvo s ograničenom odgovornošću za proizvodnju i trgovinu</item>
    </izvorni_sadrzaj>
    <derivirana_varijabla naziv="DomainObject.Predmet.ProtuStrankaListNazivFormated_1">
      <item>INVENTOR društvo s ograničenom odgovornošću za proizvodnju i trgovinu</item>
    </derivirana_varijabla>
  </DomainObject.Predmet.ProtuStrankaListNazivFormated>
  <DomainObject.Predmet.ProtuStrankaListNazivFormatedOIB>
    <izvorni_sadrzaj>
      <item>INVENTOR društvo s ograničenom odgovornošću za proizvodnju i trgovinu, OIB 83386589089</item>
    </izvorni_sadrzaj>
    <derivirana_varijabla naziv="DomainObject.Predmet.ProtuStrankaListNazivFormatedOIB_1">
      <item>INVENTOR društvo s ograničenom odgovornošću za proizvodnju i trgovinu, OIB 83386589089</item>
    </derivirana_varijabla>
  </DomainObject.Predmet.ProtuStrankaListNazivFormatedOIB>
  <DomainObject.Predmet.OstaliListFormated>
    <izvorni_sadrzaj>
      <item>Marko Kesteli punomoćnik sudionika u postupku INVENTOR društvo s ograničenom odgovornošću za proizvodnju i trgovinu</item>
      <item>Vinko Ljubičić</item>
      <item>Jugoslav Puran</item>
    </izvorni_sadrzaj>
    <derivirana_varijabla naziv="DomainObject.Predmet.OstaliListFormated_1">
      <item>Marko Kesteli punomoćnik sudionika u postupku INVENTOR društvo s ograničenom odgovornošću za proizvodnju i trgovinu</item>
      <item>Vinko Ljubičić</item>
      <item>Jugoslav Puran</item>
    </derivirana_varijabla>
  </DomainObject.Predmet.OstaliListFormated>
  <DomainObject.Predmet.OstaliListFormatedOIB>
    <izvorni_sadrzaj>
      <item>Marko Kesteli punomoćnik sudionika u postupku INVENTOR društvo s ograničenom odgovornošću za proizvodnju i trgovinu</item>
      <item>Vinko Ljubičić, OIB 91327367435</item>
      <item>Jugoslav Puran</item>
    </izvorni_sadrzaj>
    <derivirana_varijabla naziv="DomainObject.Predmet.OstaliListFormatedOIB_1">
      <item>Marko Kesteli punomoćnik sudionika u postupku INVENTOR društvo s ograničenom odgovornošću za proizvodnju i trgovinu</item>
      <item>Vinko Ljubičić, OIB 91327367435</item>
      <item>Jugoslav Puran</item>
    </derivirana_varijabla>
  </DomainObject.Predmet.OstaliListFormatedOIB>
  <DomainObject.Predmet.OstaliListFormatedWithAdress>
    <izvorni_sadrzaj>
      <item>Marko Kesteli, I. Trnskog 6, 42000 Varaždin punomoćnik sudionika u postupku INVENTOR društvo s ograničenom odgovornošću za proizvodnju i trgovinu</item>
      <item>Vinko Ljubičić, Orljavska 4A, 31000 Osijek</item>
      <item>Jugoslav Puran</item>
    </izvorni_sadrzaj>
    <derivirana_varijabla naziv="DomainObject.Predmet.OstaliListFormatedWithAdress_1">
      <item>Marko Kesteli, I. Trnskog 6, 42000 Varaždin punomoćnik sudionika u postupku INVENTOR društvo s ograničenom odgovornošću za proizvodnju i trgovinu</item>
      <item>Vinko Ljubičić, Orljavska 4A, 31000 Osijek</item>
      <item>Jugoslav Puran</item>
    </derivirana_varijabla>
  </DomainObject.Predmet.OstaliListFormatedWithAdress>
  <DomainObject.Predmet.OstaliListFormatedWithAdressOIB>
    <izvorni_sadrzaj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izvorni_sadrzaj>
    <derivirana_varijabla naziv="DomainObject.Predmet.OstaliListFormatedWithAdressOIB_1"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derivirana_varijabla>
  </DomainObject.Predmet.OstaliListFormatedWithAdressOIB>
  <DomainObject.Predmet.OstaliListNazivFormated>
    <izvorni_sadrzaj>
      <item>Marko Kesteli</item>
      <item>Vinko Ljubičić</item>
      <item>Jugoslav Puran</item>
    </izvorni_sadrzaj>
    <derivirana_varijabla naziv="DomainObject.Predmet.OstaliListNazivFormated_1">
      <item>Marko Kesteli</item>
      <item>Vinko Ljubičić</item>
      <item>Jugoslav Puran</item>
    </derivirana_varijabla>
  </DomainObject.Predmet.OstaliListNazivFormated>
  <DomainObject.Predmet.OstaliListNazivFormatedOIB>
    <izvorni_sadrzaj>
      <item>Marko Kesteli</item>
      <item>Vinko Ljubičić, OIB 91327367435</item>
      <item>Jugoslav Puran</item>
    </izvorni_sadrzaj>
    <derivirana_varijabla naziv="DomainObject.Predmet.OstaliListNazivFormatedOIB_1">
      <item>Marko Kesteli</item>
      <item>Vinko Ljubičić, OIB 91327367435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St-7/2018-23</izvorni_sadrzaj>
    <derivirana_varijabla naziv="DomainObject.PoslovniBrojDokumenta_1">St-7/2018-23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INVENTOR društvo s ograničenom odgovornošću za proizvodnju i trgovinu</izvorni_sadrzaj>
    <derivirana_varijabla naziv="DomainObject.Predmet.ProtustrankaIDrugi_1">INVENTOR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INVENTOR društvo s ograničenom odgovornošću za proizvodnju i trgovinu, OIB 83386589089, Miljenka Stančića 42, 42209 Sračinec</izvorni_sadrzaj>
    <derivirana_varijabla naziv="DomainObject.Predmet.ProtustrankaIDrugiAdressOIB_1">INVENTOR društvo s ograničenom odgovornošću za proizvodnju i trgovinu, OIB 83386589089, Miljenka Stančića 42,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INVENTOR društvo s ograničenom odgovornošću za proizvodnju i trgovinu</item>
      <item>Financijska agencija</item>
      <item>Marko Kesteli</item>
      <item>Vinko Ljubičić</item>
      <item>Jugoslav Puran</item>
    </izvorni_sadrzaj>
    <derivirana_varijabla naziv="DomainObject.Predmet.SudioniciListNaziv_1">
      <item>INVENTOR društvo s ograničenom odgovornošću za proizvodnju i trgovinu</item>
      <item>Financijska agencija</item>
      <item>Marko Kesteli</item>
      <item>Vinko Ljubičić</item>
      <item>Jugoslav Puran</item>
    </derivirana_varijabla>
  </DomainObject.Predmet.SudioniciListNaziv>
  <DomainObject.Predmet.SudioniciListAdressOIB>
    <izvorni_sadrzaj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izvorni_sadrzaj>
    <derivirana_varijabla naziv="DomainObject.Predmet.SudioniciListAdressOIB_1"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3A821-3998-486D-A72C-B9ABA426D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2068</properties:Characters>
  <properties:Lines>118</properties:Lines>
  <properties:Paragraphs>57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2019-04-19T10:14:00Z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St-7/2018-23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