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5b0b" w14:paraId="25e5b0b" w:rsidRDefault="00D842FB" w:rsidP="00D842FB" w:rsidR="00D842FB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42FB" w:rsidP="00D842FB" w:rsidR="00D842FB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842FB" w:rsidP="00D842FB" w:rsidR="00D842FB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842FB" w:rsidP="00D842FB" w:rsidR="00D842FB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D842FB" w:rsidP="00D842FB" w:rsidR="00D842F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D842FB" w:rsidP="00D842FB" w:rsidR="00D842F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D842FB" w:rsidP="00D842FB" w:rsidR="00D842F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842FB" w:rsidP="00D842FB" w:rsidR="00D842F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6298 od 7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</w:t>
      </w:r>
      <w:r>
        <w:rPr>
          <w:rFonts w:cs="Times New Roman" w:eastAsia="Calibri"/>
          <w:lang w:eastAsia="en-US"/>
        </w:rPr>
        <w:t xml:space="preserve"> CANTON d. o. o. Brtonigla, Karigador 3, OIB 67999642481, MBS 040224281,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D842FB" w:rsidP="00D842FB" w:rsidR="00D842FB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D842FB" w:rsidP="00D842FB" w:rsidR="00D842F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842FB" w:rsidP="00D842FB" w:rsidR="00D842F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CANTON d. o. o. Brtonigla, Karigador 3, OIB 67999642481, MBS 040224281.</w:t>
      </w:r>
    </w:p>
    <w:p w:rsidRDefault="00D842FB" w:rsidP="00D842FB" w:rsidR="00D842FB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D842FB" w:rsidP="00D842FB" w:rsidR="00D842FB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D842FB" w:rsidP="00D842FB" w:rsidR="00D842FB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D842FB" w:rsidP="00D842FB" w:rsidR="00D842FB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842FB" w:rsidP="00D842FB" w:rsidR="00D842FB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CANTON d. o. o. Brtonigla.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658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17.859,34</w:t>
      </w:r>
      <w:r w:rsidRPr="00525201">
        <w:rPr>
          <w:rFonts w:cs="Times New Roman" w:eastAsia="Times New Roman"/>
          <w:szCs w:val="24"/>
        </w:rPr>
        <w:t xml:space="preserve"> kuna.</w:t>
      </w:r>
    </w:p>
    <w:p w:rsidRDefault="00D842FB" w:rsidP="00D842FB" w:rsidR="00D842FB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842FB" w:rsidP="00D842FB" w:rsidR="00D842FB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Tt-15/6873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D842FB" w:rsidP="00D842FB" w:rsidR="00D842F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D842FB" w:rsidP="00D842FB" w:rsidR="00D842FB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842FB" w:rsidP="00D842FB" w:rsidR="00D842FB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D842FB" w:rsidP="00D842FB" w:rsidR="00D842FB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D842FB" w:rsidP="00D842FB" w:rsidR="00D842FB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D842FB" w:rsidP="00D842FB" w:rsidR="00D842FB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D842FB" w:rsidP="00D842FB" w:rsidR="00D842FB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 w:rsidR="00901D54">
        <w:rPr>
          <w:rFonts w:cs="Times New Roman" w:eastAsia="Times New Roman"/>
          <w:szCs w:val="24"/>
        </w:rPr>
        <w:t>, v. r.</w:t>
      </w:r>
    </w:p>
    <w:p w:rsidRDefault="00D842FB" w:rsidP="00D842FB" w:rsidR="00D842F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lastRenderedPageBreak/>
        <w:t>UPUTA O PRAVNOM LIJEKU</w:t>
      </w:r>
    </w:p>
    <w:p w:rsidRDefault="00D842FB" w:rsidP="00D842FB" w:rsidR="00D842FB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D842FB" w:rsidP="00D842FB" w:rsidR="00D842F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842FB" w:rsidP="00D842FB" w:rsidR="00D842F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842FB" w:rsidP="00D842FB" w:rsidR="00D842F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D842FB" w:rsidP="00D842FB" w:rsidR="00D842FB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D842FB" w:rsidP="00D842FB" w:rsidR="00D842F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 w:rsidRPr="00525201">
      <w:pPr>
        <w:tabs>
          <w:tab w:pos="4438" w:val="left"/>
        </w:tabs>
        <w:rPr>
          <w:rFonts w:cs="Times New Roman" w:eastAsia="Times New Roman"/>
        </w:rPr>
      </w:pPr>
    </w:p>
    <w:p w:rsidRDefault="00D842FB" w:rsidP="00D842FB" w:rsidR="00D842FB"/>
    <w:p w:rsidRDefault="00D842FB" w:rsidP="00D842FB" w:rsidR="00D842FB"/>
    <w:p w:rsidRDefault="00410DFC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ACE" w:rsidP="00D842FB" w:rsidR="001D7ACE">
      <w:r>
        <w:separator/>
      </w:r>
    </w:p>
  </w:endnote>
  <w:endnote w:id="0" w:type="continuationSeparator">
    <w:p w:rsidRDefault="001D7ACE" w:rsidP="00D842FB" w:rsidR="001D7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ACE" w:rsidP="00D842FB" w:rsidR="001D7ACE">
      <w:r>
        <w:separator/>
      </w:r>
    </w:p>
  </w:footnote>
  <w:footnote w:id="0" w:type="continuationSeparator">
    <w:p w:rsidRDefault="001D7ACE" w:rsidP="00D842FB" w:rsidR="001D7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ACE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10DFC">
          <w:rPr>
            <w:noProof/>
          </w:rPr>
          <w:t>2</w:t>
        </w:r>
        <w:r>
          <w:fldChar w:fldCharType="end"/>
        </w:r>
      </w:sdtContent>
    </w:sdt>
    <w:r>
      <w:tab/>
      <w:t>11 St-11</w:t>
    </w:r>
    <w:r w:rsidR="00D842FB">
      <w:t>56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ACE" w:rsidP="00D1273B" w:rsidR="00D1273B">
    <w:pPr>
      <w:pStyle w:val="Zaglavlje"/>
      <w:jc w:val="right"/>
    </w:pPr>
    <w:r>
      <w:t>11 St-11</w:t>
    </w:r>
    <w:r w:rsidR="00D842FB">
      <w:t>56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7AC1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D7ACE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10DFC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1D54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2FB"/>
    <w:rsid w:val="00D847A5"/>
    <w:rsid w:val="00D855C8"/>
    <w:rsid w:val="00D92F76"/>
    <w:rsid w:val="00DA0377"/>
    <w:rsid w:val="00DA1CBF"/>
    <w:rsid w:val="00DB3E48"/>
    <w:rsid w:val="00DB7AC1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42F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42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42F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2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2F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42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42F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D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0DF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0D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0D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42F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42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42F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2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2F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42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42F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0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D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0DF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0D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0D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CANTON d.o.o. BRTONIGLA</izvorni_sadrzaj>
    <derivirana_varijabla naziv="DomainObject.Predmet.ProtustrankaFormated_1">  CANTON d.o.o. BRTONIGLA</derivirana_varijabla>
  </DomainObject.Predmet.ProtustrankaFormated>
  <DomainObject.Predmet.ProtustrankaFormatedOIB>
    <izvorni_sadrzaj>  CANTON d.o.o. BRTONIGLA, OIB 67999642481</izvorni_sadrzaj>
    <derivirana_varijabla naziv="DomainObject.Predmet.ProtustrankaFormatedOIB_1">  CANTON d.o.o. BRTONIGLA, OIB 67999642481</derivirana_varijabla>
  </DomainObject.Predmet.ProtustrankaFormatedOIB>
  <DomainObject.Predmet.ProtustrankaFormatedWithAdress>
    <izvorni_sadrzaj> CANTON d.o.o. BRTONIGLA, Karigador 3, 52474 Brtonigla</izvorni_sadrzaj>
    <derivirana_varijabla naziv="DomainObject.Predmet.ProtustrankaFormatedWithAdress_1"> CANTON d.o.o. BRTONIGLA, Karigador 3, 52474 Brtonigla</derivirana_varijabla>
  </DomainObject.Predmet.ProtustrankaFormatedWithAdress>
  <DomainObject.Predmet.ProtustrankaFormatedWithAdressOIB>
    <izvorni_sadrzaj> CANTON d.o.o. BRTONIGLA, OIB 67999642481, Karigador 3, 52474 Brtonigla</izvorni_sadrzaj>
    <derivirana_varijabla naziv="DomainObject.Predmet.ProtustrankaFormatedWithAdressOIB_1"> CANTON d.o.o. BRTONIGLA, OIB 67999642481, Karigador 3, 52474 Brtonigla</derivirana_varijabla>
  </DomainObject.Predmet.ProtustrankaFormatedWithAdressOIB>
  <DomainObject.Predmet.ProtustrankaWithAdress>
    <izvorni_sadrzaj>CANTON d.o.o. BRTONIGLA Karigador 3, 52474 Brtonigla</izvorni_sadrzaj>
    <derivirana_varijabla naziv="DomainObject.Predmet.ProtustrankaWithAdress_1">CANTON d.o.o. BRTONIGLA Karigador 3, 52474 Brtonigla</derivirana_varijabla>
  </DomainObject.Predmet.ProtustrankaWithAdress>
  <DomainObject.Predmet.ProtustrankaWithAdressOIB>
    <izvorni_sadrzaj>CANTON d.o.o. BRTONIGLA, OIB 67999642481, Karigador 3, 52474 Brtonigla</izvorni_sadrzaj>
    <derivirana_varijabla naziv="DomainObject.Predmet.ProtustrankaWithAdressOIB_1">CANTON d.o.o. BRTONIGLA, OIB 67999642481, Karigador 3, 52474 Brtonigla</derivirana_varijabla>
  </DomainObject.Predmet.ProtustrankaWithAdressOIB>
  <DomainObject.Predmet.ProtustrankaNazivFormated>
    <izvorni_sadrzaj>CANTON d.o.o. BRTONIGLA</izvorni_sadrzaj>
    <derivirana_varijabla naziv="DomainObject.Predmet.ProtustrankaNazivFormated_1">CANTON d.o.o. BRTONIGLA</derivirana_varijabla>
  </DomainObject.Predmet.ProtustrankaNazivFormated>
  <DomainObject.Predmet.ProtustrankaNazivFormatedOIB>
    <izvorni_sadrzaj>CANTON d.o.o. BRTONIGLA, OIB 67999642481</izvorni_sadrzaj>
    <derivirana_varijabla naziv="DomainObject.Predmet.ProtustrankaNazivFormatedOIB_1">CANTON d.o.o. BRTONIGLA, OIB 67999642481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17859.34</izvorni_sadrzaj>
    <derivirana_varijabla naziv="DomainObject.Predmet.TrenutnaVrijednost_1">17859.34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CANTON d.o.o. BRTONIGLA</item>
    </izvorni_sadrzaj>
    <derivirana_varijabla naziv="DomainObject.Predmet.ProtuStrankaListFormated_1">
      <item>CANTON d.o.o. BRTONIGLA</item>
    </derivirana_varijabla>
  </DomainObject.Predmet.ProtuStrankaListFormated>
  <DomainObject.Predmet.ProtuStrankaListFormatedOIB>
    <izvorni_sadrzaj>
      <item>CANTON d.o.o. BRTONIGLA, OIB 67999642481</item>
    </izvorni_sadrzaj>
    <derivirana_varijabla naziv="DomainObject.Predmet.ProtuStrankaListFormatedOIB_1">
      <item>CANTON d.o.o. BRTONIGLA, OIB 67999642481</item>
    </derivirana_varijabla>
  </DomainObject.Predmet.ProtuStrankaListFormatedOIB>
  <DomainObject.Predmet.ProtuStrankaListFormatedWithAdress>
    <izvorni_sadrzaj>
      <item>CANTON d.o.o. BRTONIGLA, Karigador 3, 52474 Brtonigla</item>
    </izvorni_sadrzaj>
    <derivirana_varijabla naziv="DomainObject.Predmet.ProtuStrankaListFormatedWithAdress_1">
      <item>CANTON d.o.o. BRTONIGLA, Karigador 3, 52474 Brtonigla</item>
    </derivirana_varijabla>
  </DomainObject.Predmet.ProtuStrankaListFormatedWithAdress>
  <DomainObject.Predmet.ProtuStrankaListFormatedWithAdressOIB>
    <izvorni_sadrzaj>
      <item>CANTON d.o.o. BRTONIGLA, OIB 67999642481, Karigador 3, 52474 Brtonigla</item>
    </izvorni_sadrzaj>
    <derivirana_varijabla naziv="DomainObject.Predmet.ProtuStrankaListFormatedWithAdressOIB_1">
      <item>CANTON d.o.o. BRTONIGLA, OIB 67999642481, Karigador 3, 52474 Brtonigla</item>
    </derivirana_varijabla>
  </DomainObject.Predmet.ProtuStrankaListFormatedWithAdressOIB>
  <DomainObject.Predmet.ProtuStrankaListNazivFormated>
    <izvorni_sadrzaj>
      <item>CANTON d.o.o. BRTONIGLA</item>
    </izvorni_sadrzaj>
    <derivirana_varijabla naziv="DomainObject.Predmet.ProtuStrankaListNazivFormated_1">
      <item>CANTON d.o.o. BRTONIGLA</item>
    </derivirana_varijabla>
  </DomainObject.Predmet.ProtuStrankaListNazivFormated>
  <DomainObject.Predmet.ProtuStrankaListNazivFormatedOIB>
    <izvorni_sadrzaj>
      <item>CANTON d.o.o. BRTONIGLA, OIB 67999642481</item>
    </izvorni_sadrzaj>
    <derivirana_varijabla naziv="DomainObject.Predmet.ProtuStrankaListNazivFormatedOIB_1">
      <item>CANTON d.o.o. BRTONIGLA, OIB 67999642481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CANTON d.o.o. BRTONIGLA</izvorni_sadrzaj>
    <derivirana_varijabla naziv="DomainObject.Predmet.ProtustrankaIDrugi_1">CANTON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CANTON d.o.o. BRTONIGLA, OIB 67999642481, Karigador 3, 52474 Brtonigla</izvorni_sadrzaj>
    <derivirana_varijabla naziv="DomainObject.Predmet.ProtustrankaIDrugiAdressOIB_1">CANTON d.o.o. BRTONIGLA, OIB 67999642481, Karigador 3,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CANTON d.o.o. BRTONIGLA</item>
    </izvorni_sadrzaj>
    <derivirana_varijabla naziv="DomainObject.Predmet.SudioniciListNaziv_1">
      <item>FINANCIJSKA AGENCIJA, RC RIJEKA, PODRUŽNICA PULA, PULA</item>
      <item>CANTON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CANTON d.o.o. BRTONIGLA, OIB 67999642481, Karigador 3,52474 Brtonigla</item>
    </izvorni_sadrzaj>
    <derivirana_varijabla naziv="DomainObject.Predmet.SudioniciListAdressOIB_1">
      <item>FINANCIJSKA AGENCIJA, RC RIJEKA, PODRUŽNICA PULA, PULA, OIB 85821130368, Giardini 5,52100 Pula</item>
      <item>CANTON d.o.o. BRTONIGLA, OIB 67999642481, Karigador 3,52474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67999642481</item>
    </izvorni_sadrzaj>
    <derivirana_varijabla naziv="DomainObject.Predmet.SudioniciListNazivOIB_1">
      <item>, OIB 85821130368</item>
      <item>, OIB 67999642481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410</properties:Words>
  <properties:Characters>2191</properties:Characters>
  <properties:Lines>96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2016-01-14T11:45:00Z</dcterms:created>
  <dc:creator>Mihaela Kaligari</dc:creator>
  <dc:description/>
  <cp:keywords/>
  <cp:lastModifiedBy>Sanja Prodan</cp:lastModifiedBy>
  <cp:lastPrinted>2016-01-14T11:52:00Z</cp:lastPrinted>
  <dcterms:modified xmlns:xsi="http://www.w3.org/2001/XMLSchema-instance" xsi:type="dcterms:W3CDTF">2016-01-15T11:35:00Z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