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2a59" w14:paraId="cd02a5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33771F">
        <w:rPr>
          <w:rStyle w:val="Naglaeno"/>
          <w:b w:val="false"/>
        </w:rPr>
        <w:t>6</w:t>
      </w:r>
      <w:r w:rsidR="00B57C6B">
        <w:rPr>
          <w:rStyle w:val="Naglaeno"/>
          <w:b w:val="false"/>
        </w:rPr>
        <w:t>4</w:t>
      </w:r>
      <w:r w:rsidR="006C3F94">
        <w:rPr>
          <w:rStyle w:val="Naglaeno"/>
          <w:b w:val="false"/>
        </w:rPr>
        <w:t>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 xml:space="preserve">L. </w:t>
      </w:r>
      <w:proofErr w:type="spellStart"/>
      <w:r w:rsidR="00C111D8">
        <w:t>Jagera</w:t>
      </w:r>
      <w:proofErr w:type="spellEnd"/>
      <w:r w:rsidR="00C111D8">
        <w:t xml:space="preserve">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6C3F94">
        <w:t>MISLI ZELENO</w:t>
      </w:r>
      <w:r w:rsidR="00B57C6B">
        <w:t xml:space="preserve"> d.o.o.</w:t>
      </w:r>
      <w:r w:rsidR="008870F3">
        <w:t xml:space="preserve"> za ekologiju i zaštitu okoliša</w:t>
      </w:r>
      <w:r w:rsidR="00B57C6B">
        <w:t xml:space="preserve">, </w:t>
      </w:r>
      <w:r w:rsidR="00FA0E78">
        <w:t xml:space="preserve">OIB: </w:t>
      </w:r>
      <w:r w:rsidR="006C3F94">
        <w:t>41096151273</w:t>
      </w:r>
      <w:r w:rsidR="00A948C4">
        <w:t xml:space="preserve">, </w:t>
      </w:r>
      <w:r w:rsidR="00B57C6B">
        <w:t xml:space="preserve">MBS: </w:t>
      </w:r>
      <w:r w:rsidR="006C3F94">
        <w:t>030102502,</w:t>
      </w:r>
      <w:r w:rsidR="00B75762">
        <w:t xml:space="preserve"> </w:t>
      </w:r>
      <w:r w:rsidR="006C3F94">
        <w:t>Vukovar, Trpinjska cesta 10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948C4">
        <w:t>4</w:t>
      </w:r>
      <w:r w:rsidR="00773A14">
        <w:t>. srpnja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C3F94">
        <w:t>MISLI ZELENO d.o.o.</w:t>
      </w:r>
      <w:r w:rsidR="008870F3" w:rsidRPr="008870F3">
        <w:t xml:space="preserve"> </w:t>
      </w:r>
      <w:r w:rsidR="008870F3">
        <w:t>za ekologiju i zaštitu okoliša</w:t>
      </w:r>
      <w:r w:rsidR="006C3F94">
        <w:t>, OIB: 41096151273, MBS: 030102502, Vukovar, Trpinjska cesta 10</w:t>
      </w:r>
      <w:r w:rsidR="00B75762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C3F94">
        <w:t>24.587,64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6C3F94">
        <w:t>NANDOR BADINSZKI</w:t>
      </w:r>
      <w:r w:rsidR="00B57C6B">
        <w:t xml:space="preserve">, OIB: </w:t>
      </w:r>
      <w:r w:rsidR="006C3F94">
        <w:t>60</w:t>
      </w:r>
      <w:r w:rsidR="008870F3">
        <w:t>5</w:t>
      </w:r>
      <w:r w:rsidR="006C3F94">
        <w:t>7</w:t>
      </w:r>
      <w:r w:rsidR="008870F3">
        <w:t>5</w:t>
      </w:r>
      <w:r w:rsidR="006C3F94">
        <w:t>217736</w:t>
      </w:r>
      <w:r w:rsidR="00B75762">
        <w:t xml:space="preserve"> -</w:t>
      </w:r>
      <w:r w:rsidR="00B57C6B">
        <w:t xml:space="preserve"> direktor</w:t>
      </w:r>
      <w:r w:rsidR="00773A14">
        <w:t>,</w:t>
      </w:r>
      <w:r w:rsidR="00FA0E78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3A14">
        <w:t>6</w:t>
      </w:r>
      <w:r w:rsidR="00B57C6B">
        <w:t>4</w:t>
      </w:r>
      <w:r w:rsidR="006C3F94">
        <w:t>5</w:t>
      </w:r>
      <w:r w:rsidR="00773A14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A948C4">
        <w:t>4</w:t>
      </w:r>
      <w:r>
        <w:t xml:space="preserve">. srpnja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73A14">
        <w:t>24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3F94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870F3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775DB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775D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775D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D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D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775D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775D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D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D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St-645/2017-3</izvorni_sadrzaj>
    <derivirana_varijabla naziv="DomainObject.Oznaka_1">St-645/2017-3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St-645/2017</izvorni_sadrzaj>
    <derivirana_varijabla naziv="DomainObject.Predmet.OznakaBroj_1">St-645/2017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MISLI ZELENO društvo s ograničenom odgovornošću za ekologiju i zaštitu okoliša</izvorni_sadrzaj>
    <derivirana_varijabla naziv="DomainObject.Predmet.ProtustrankaFormated_1">  MISLI ZELENO društvo s ograničenom odgovornošću za ekologiju i zaštitu okoliša</derivirana_varijabla>
  </DomainObject.Predmet.ProtustrankaFormated>
  <DomainObject.Predmet.ProtustrankaFormatedOIB>
    <izvorni_sadrzaj>  MISLI ZELENO društvo s ograničenom odgovornošću za ekologiju i zaštitu okoliša, OIB 41096151273</izvorni_sadrzaj>
    <derivirana_varijabla naziv="DomainObject.Predmet.ProtustrankaFormatedOIB_1">  MISLI ZELENO društvo s ograničenom odgovornošću za ekologiju i zaštitu okoliša, OIB 41096151273</derivirana_varijabla>
  </DomainObject.Predmet.ProtustrankaFormatedOIB>
  <DomainObject.Predmet.ProtustrankaFormatedWithAdress>
    <izvorni_sadrzaj> MISLI ZELENO društvo s ograničenom odgovornošću za ekologiju i zaštitu okoliša, Trpinjska cesta 10, 32000 Vukovar</izvorni_sadrzaj>
    <derivirana_varijabla naziv="DomainObject.Predmet.ProtustrankaFormatedWithAdress_1"> MISLI ZELENO društvo s ograničenom odgovornošću za ekologiju i zaštitu okoliša, Trpinjska cesta 10, 32000 Vukovar</derivirana_varijabla>
  </DomainObject.Predmet.ProtustrankaFormatedWithAdress>
  <DomainObject.Predmet.ProtustrankaFormatedWithAdressOIB>
    <izvorni_sadrzaj> MISLI ZELENO društvo s ograničenom odgovornošću za ekologiju i zaštitu okoliša, OIB 41096151273, Trpinjska cesta 10, 32000 Vukovar</izvorni_sadrzaj>
    <derivirana_varijabla naziv="DomainObject.Predmet.ProtustrankaFormatedWithAdressOIB_1"> MISLI ZELENO društvo s ograničenom odgovornošću za ekologiju i zaštitu okoliša, OIB 41096151273, Trpinjska cesta 10, 32000 Vukovar</derivirana_varijabla>
  </DomainObject.Predmet.ProtustrankaFormatedWithAdressOIB>
  <DomainObject.Predmet.ProtustrankaWithAdress>
    <izvorni_sadrzaj>MISLI ZELENO društvo s ograničenom odgovornošću za ekologiju i zaštitu okoliša Trpinjska cesta 10, 32000 Vukovar</izvorni_sadrzaj>
    <derivirana_varijabla naziv="DomainObject.Predmet.ProtustrankaWithAdress_1">MISLI ZELENO društvo s ograničenom odgovornošću za ekologiju i zaštitu okoliša Trpinjska cesta 10, 32000 Vukovar</derivirana_varijabla>
  </DomainObject.Predmet.ProtustrankaWithAdress>
  <DomainObject.Predmet.ProtustrankaWithAdressOIB>
    <izvorni_sadrzaj>MISLI ZELENO društvo s ograničenom odgovornošću za ekologiju i zaštitu okoliša, OIB 41096151273, Trpinjska cesta 10, 32000 Vukovar</izvorni_sadrzaj>
    <derivirana_varijabla naziv="DomainObject.Predmet.ProtustrankaWithAdressOIB_1">MISLI ZELENO društvo s ograničenom odgovornošću za ekologiju i zaštitu okoliša, OIB 41096151273, Trpinjska cesta 10, 32000 Vukovar</derivirana_varijabla>
  </DomainObject.Predmet.ProtustrankaWithAdressOIB>
  <DomainObject.Predmet.ProtustrankaNazivFormated>
    <izvorni_sadrzaj>MISLI ZELENO društvo s ograničenom odgovornošću za ekologiju i zaštitu okoliša</izvorni_sadrzaj>
    <derivirana_varijabla naziv="DomainObject.Predmet.ProtustrankaNazivFormated_1">MISLI ZELENO društvo s ograničenom odgovornošću za ekologiju i zaštitu okoliša</derivirana_varijabla>
  </DomainObject.Predmet.ProtustrankaNazivFormated>
  <DomainObject.Predmet.ProtustrankaNazivFormatedOIB>
    <izvorni_sadrzaj>MISLI ZELENO društvo s ograničenom odgovornošću za ekologiju i zaštitu okoliša, OIB 41096151273</izvorni_sadrzaj>
    <derivirana_varijabla naziv="DomainObject.Predmet.ProtustrankaNazivFormatedOIB_1">MISLI ZELENO društvo s ograničenom odgovornošću za ekologiju i zaštitu okoliša, OIB 41096151273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MISLI ZELENO društvo s ograničenom odgovornošću za ekologiju i zaštitu okoliša</item>
    </izvorni_sadrzaj>
    <derivirana_varijabla naziv="DomainObject.Predmet.ProtuStrankaListFormated_1">
      <item>MISLI ZELENO društvo s ograničenom odgovornošću za ekologiju i zaštitu okoliša</item>
    </derivirana_varijabla>
  </DomainObject.Predmet.ProtuStrankaListFormated>
  <DomainObject.Predmet.ProtuStrankaListFormatedOIB>
    <izvorni_sadrzaj>
      <item>MISLI ZELENO društvo s ograničenom odgovornošću za ekologiju i zaštitu okoliša, OIB 41096151273</item>
    </izvorni_sadrzaj>
    <derivirana_varijabla naziv="DomainObject.Predmet.ProtuStrankaListFormatedOIB_1">
      <item>MISLI ZELENO društvo s ograničenom odgovornošću za ekologiju i zaštitu okoliša, OIB 41096151273</item>
    </derivirana_varijabla>
  </DomainObject.Predmet.ProtuStrankaListFormatedOIB>
  <DomainObject.Predmet.ProtuStrankaListFormatedWithAdress>
    <izvorni_sadrzaj>
      <item>MISLI ZELENO društvo s ograničenom odgovornošću za ekologiju i zaštitu okoliša, Trpinjska cesta 10, 32000 Vukovar</item>
    </izvorni_sadrzaj>
    <derivirana_varijabla naziv="DomainObject.Predmet.ProtuStrankaListFormatedWithAdress_1">
      <item>MISLI ZELENO društvo s ograničenom odgovornošću za ekologiju i zaštitu okoliša, Trpinjska cesta 10, 32000 Vukovar</item>
    </derivirana_varijabla>
  </DomainObject.Predmet.ProtuStrankaListFormatedWithAdress>
  <DomainObject.Predmet.ProtuStrankaListFormatedWithAdressOIB>
    <izvorni_sadrzaj>
      <item>MISLI ZELENO društvo s ograničenom odgovornošću za ekologiju i zaštitu okoliša, OIB 41096151273, Trpinjska cesta 10, 32000 Vukovar</item>
    </izvorni_sadrzaj>
    <derivirana_varijabla naziv="DomainObject.Predmet.ProtuStrankaListFormatedWithAdressOIB_1">
      <item>MISLI ZELENO društvo s ograničenom odgovornošću za ekologiju i zaštitu okoliša, OIB 41096151273, Trpinjska cesta 10, 32000 Vukovar</item>
    </derivirana_varijabla>
  </DomainObject.Predmet.ProtuStrankaListFormatedWithAdressOIB>
  <DomainObject.Predmet.ProtuStrankaListNazivFormated>
    <izvorni_sadrzaj>
      <item>MISLI ZELENO društvo s ograničenom odgovornošću za ekologiju i zaštitu okoliša</item>
    </izvorni_sadrzaj>
    <derivirana_varijabla naziv="DomainObject.Predmet.ProtuStrankaListNazivFormated_1">
      <item>MISLI ZELENO društvo s ograničenom odgovornošću za ekologiju i zaštitu okoliša</item>
    </derivirana_varijabla>
  </DomainObject.Predmet.ProtuStrankaListNazivFormated>
  <DomainObject.Predmet.ProtuStrankaListNazivFormatedOIB>
    <izvorni_sadrzaj>
      <item>MISLI ZELENO društvo s ograničenom odgovornošću za ekologiju i zaštitu okoliša, OIB 41096151273</item>
    </izvorni_sadrzaj>
    <derivirana_varijabla naziv="DomainObject.Predmet.ProtuStrankaListNazivFormatedOIB_1">
      <item>MISLI ZELENO društvo s ograničenom odgovornošću za ekologiju i zaštitu okoliša, OIB 41096151273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St-645/2017-3</izvorni_sadrzaj>
    <derivirana_varijabla naziv="DomainObject.PoslovniBrojDokumenta_1">St-645/2017-3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MISLI ZELENO društvo s ograničenom odgovornošću za ekologiju i zaštitu okoliša</izvorni_sadrzaj>
    <derivirana_varijabla naziv="DomainObject.Predmet.ProtustrankaIDrugi_1">MISLI ZELENO društvo s ograničenom odgovornošću za ekologiju i zaštitu okoliša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MISLI ZELENO društvo s ograničenom odgovornošću za ekologiju i zaštitu okoliša, OIB 41096151273, Trpinjska cesta 10, 32000 Vukovar</izvorni_sadrzaj>
    <derivirana_varijabla naziv="DomainObject.Predmet.ProtustrankaIDrugiAdressOIB_1">MISLI ZELENO društvo s ograničenom odgovornošću za ekologiju i zaštitu okoliša, OIB 41096151273, Trpinjska cesta 10,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MISLI ZELENO društvo s ograničenom odgovornošću za ekologiju i zaštitu okoliša</item>
    </izvorni_sadrzaj>
    <derivirana_varijabla naziv="DomainObject.Predmet.SudioniciListNaziv_1">
      <item>FINA RC OSIJEK</item>
      <item>MISLI ZELENO društvo s ograničenom odgovornošću za ekologiju i zaštitu okoliša</item>
    </derivirana_varijabla>
  </DomainObject.Predmet.SudioniciListNaziv>
  <DomainObject.Predmet.SudioniciListAdressOIB>
    <izvorni_sadrzaj>
      <item>FINA RC OSIJEK, OIB 85821130368</item>
      <item>MISLI ZELENO društvo s ograničenom odgovornošću za ekologiju i zaštitu okoliša, OIB 41096151273, Trpinjska cesta 10,32000 Vukovar</item>
    </izvorni_sadrzaj>
    <derivirana_varijabla naziv="DomainObject.Predmet.SudioniciListAdressOIB_1">
      <item>FINA RC OSIJEK, OIB 85821130368</item>
      <item>MISLI ZELENO društvo s ograničenom odgovornošću za ekologiju i zaštitu okoliša, OIB 41096151273, Trpinjska cesta 10,32000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41096151273</item>
    </izvorni_sadrzaj>
    <derivirana_varijabla naziv="DomainObject.Predmet.SudioniciListNazivOIB_1">
      <item>, OIB 85821130368</item>
      <item>, OIB 41096151273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E0506E-3B74-46C0-9A7E-64C95F7F3C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2125</properties:Characters>
  <properties:Lines>50</properties:Lines>
  <properties:Paragraphs>14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2017-07-04T07:05:00Z</dcterms:created>
  <dc:creator>Korisnik</dc:creator>
  <cp:lastModifiedBy>Snježana Andrijanić</cp:lastModifiedBy>
  <cp:lastPrinted>2017-07-04T09:23:00Z</cp:lastPrinted>
  <dcterms:modified xmlns:xsi="http://www.w3.org/2001/XMLSchema-instance" xsi:type="dcterms:W3CDTF">2017-07-04T09:30:00Z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