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0bda" w14:paraId="e920bda" w:rsidRDefault="005B5068" w:rsidP="005B5068" w:rsidR="005B5068">
      <w:pPr>
        <w15:collapsed w:val="false"/>
      </w:pPr>
      <w:bookmarkStart w:name="_GoBack" w:id="0"/>
      <w:bookmarkEnd w:id="0"/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</w:t>
      </w:r>
      <w:r w:rsidR="00553D56" w:rsidRPr="00553D56">
        <w:t xml:space="preserve">HOTEL JADRAN - BAKAR društvo s ograničenom odgovornošću za ugostiteljstvo i turizam u stečaju Bakar, </w:t>
      </w:r>
      <w:proofErr w:type="spellStart"/>
      <w:r w:rsidR="00553D56" w:rsidRPr="00553D56">
        <w:t>Palada</w:t>
      </w:r>
      <w:proofErr w:type="spellEnd"/>
      <w:r w:rsidR="00553D56" w:rsidRPr="00553D56">
        <w:t xml:space="preserve"> 32  ( MBS 040102442 - OIB 44931076499 )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</w:t>
      </w:r>
      <w:r w:rsidR="00572FEE">
        <w:t>10</w:t>
      </w:r>
      <w:r w:rsidR="00553D56">
        <w:t xml:space="preserve">. veljače </w:t>
      </w:r>
      <w:r>
        <w:t>201</w:t>
      </w:r>
      <w:r w:rsidR="00553D56">
        <w:t>7</w:t>
      </w:r>
      <w:r w:rsidR="004B12BF">
        <w:t>.</w:t>
      </w:r>
    </w:p>
    <w:p w:rsidRDefault="004B12BF" w:rsidP="00693361" w:rsidR="004B12BF">
      <w:pPr>
        <w:jc w:val="center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553D56" w:rsidP="00693361" w:rsidR="00553D56">
      <w:pPr>
        <w:jc w:val="both"/>
      </w:pPr>
    </w:p>
    <w:p w:rsidRDefault="00693361" w:rsidP="00693361" w:rsidR="00B10CFB">
      <w:pPr>
        <w:jc w:val="both"/>
      </w:pPr>
      <w:r>
        <w:t>I</w:t>
      </w:r>
      <w:r w:rsidR="000D0B6D">
        <w:t xml:space="preserve"> </w:t>
      </w:r>
      <w:r>
        <w:tab/>
      </w:r>
      <w:r w:rsidR="00B10CFB">
        <w:t>Utvrđuje se da je k</w:t>
      </w:r>
      <w:r>
        <w:t>up</w:t>
      </w:r>
      <w:r w:rsidR="008E1570">
        <w:t>a</w:t>
      </w:r>
      <w:r>
        <w:t xml:space="preserve">c </w:t>
      </w:r>
      <w:r w:rsidR="00553D56" w:rsidRPr="00553D56">
        <w:rPr>
          <w:bCs/>
        </w:rPr>
        <w:t xml:space="preserve">MIKUŠ-PAG </w:t>
      </w:r>
      <w:r w:rsidR="00553D56" w:rsidRPr="00553D56">
        <w:t xml:space="preserve">d.o.o. Zagreb, Trpinjska 5 </w:t>
      </w:r>
      <w:r w:rsidR="00EB11D6" w:rsidRPr="00553D56">
        <w:t xml:space="preserve">( OIB </w:t>
      </w:r>
      <w:r w:rsidR="00553D56" w:rsidRPr="00553D56">
        <w:t>44975546345</w:t>
      </w:r>
      <w:r w:rsidR="00EB11D6" w:rsidRPr="00553D56">
        <w:t xml:space="preserve"> )</w:t>
      </w:r>
      <w:r w:rsidR="00EB11D6">
        <w:t xml:space="preserve"> </w:t>
      </w:r>
      <w:r w:rsidR="008E1570">
        <w:t xml:space="preserve">na elektroničkoj javnoj dražbi </w:t>
      </w:r>
      <w:r w:rsidR="00DC7ED1">
        <w:t xml:space="preserve">( identifikator nadmetanja: 1842 ) </w:t>
      </w:r>
      <w:r w:rsidR="008E1570">
        <w:t xml:space="preserve">pred Financijskom agencijom </w:t>
      </w:r>
      <w:r w:rsidR="008D38D7">
        <w:t xml:space="preserve">dana </w:t>
      </w:r>
      <w:r w:rsidR="00553D56">
        <w:t>31</w:t>
      </w:r>
      <w:r w:rsidR="008D38D7">
        <w:t xml:space="preserve">. </w:t>
      </w:r>
      <w:r w:rsidR="00553D56">
        <w:t xml:space="preserve">siječnja </w:t>
      </w:r>
      <w:r w:rsidR="008D38D7">
        <w:t>201</w:t>
      </w:r>
      <w:r w:rsidR="00553D56">
        <w:t>7</w:t>
      </w:r>
      <w:r w:rsidR="008D38D7">
        <w:t xml:space="preserve">. </w:t>
      </w:r>
      <w:r w:rsidR="008E1570" w:rsidRPr="008E1570">
        <w:t>ponudio najveću cijenu</w:t>
      </w:r>
      <w:r w:rsidR="007E618F">
        <w:t xml:space="preserve"> </w:t>
      </w:r>
      <w:r w:rsidR="008E1570" w:rsidRPr="008E1570">
        <w:t>i ispu</w:t>
      </w:r>
      <w:r w:rsidR="00B563F3">
        <w:t>ni</w:t>
      </w:r>
      <w:r w:rsidR="008E1570">
        <w:t xml:space="preserve">o </w:t>
      </w:r>
      <w:r w:rsidR="008E1570" w:rsidRPr="008E1570">
        <w:t>pretpostavke da mu se dosudi nekretnina</w:t>
      </w:r>
      <w:r w:rsidR="0081472C">
        <w:t>.</w:t>
      </w:r>
    </w:p>
    <w:p w:rsidRDefault="00B10CFB" w:rsidP="00693361" w:rsidR="00B10CFB">
      <w:pPr>
        <w:jc w:val="both"/>
      </w:pPr>
    </w:p>
    <w:p w:rsidRDefault="00132E4B" w:rsidP="00693361" w:rsidR="00B562B7">
      <w:pPr>
        <w:jc w:val="both"/>
      </w:pPr>
      <w:r>
        <w:t>II</w:t>
      </w:r>
      <w:r w:rsidR="000D0B6D">
        <w:tab/>
      </w:r>
      <w:r>
        <w:t xml:space="preserve">Kupcu </w:t>
      </w:r>
      <w:r w:rsidR="00553D56" w:rsidRPr="00553D56">
        <w:rPr>
          <w:bCs/>
        </w:rPr>
        <w:t xml:space="preserve">MIKUŠ-PAG </w:t>
      </w:r>
      <w:r w:rsidR="00553D56" w:rsidRPr="00553D56">
        <w:t>d.o.o.</w:t>
      </w:r>
      <w:r w:rsidR="00ED50E7">
        <w:t xml:space="preserve"> </w:t>
      </w:r>
      <w:r w:rsidR="00553D56" w:rsidRPr="00553D56">
        <w:t>Zagreb,Trpinjska 5 (OIB</w:t>
      </w:r>
      <w:r w:rsidR="0081472C">
        <w:t>:</w:t>
      </w:r>
      <w:r w:rsidR="00553D56" w:rsidRPr="00553D56">
        <w:t>44975546345)</w:t>
      </w:r>
      <w:r w:rsidR="00553D56">
        <w:t xml:space="preserve"> </w:t>
      </w:r>
      <w:r>
        <w:t xml:space="preserve">d o s u đ u j e   s e  nekretnina </w:t>
      </w:r>
      <w:r w:rsidR="00693361">
        <w:t>upisan</w:t>
      </w:r>
      <w:r w:rsidR="00EB11D6">
        <w:t>a</w:t>
      </w:r>
      <w:r w:rsidR="00693361">
        <w:t xml:space="preserve"> u zemljišnim knjigama </w:t>
      </w:r>
      <w:r w:rsidR="00553D56" w:rsidRPr="00553D56">
        <w:t xml:space="preserve">Općinskog suda u Rijeci Zemljišno knjižni odjel Rijeka u z.k.ul. </w:t>
      </w:r>
      <w:r w:rsidR="00B72462" w:rsidRPr="00B72462">
        <w:t>1091</w:t>
      </w:r>
      <w:r w:rsidR="00553D56" w:rsidRPr="00553D56">
        <w:t xml:space="preserve"> k.o. Bakar </w:t>
      </w:r>
      <w:proofErr w:type="spellStart"/>
      <w:r w:rsidR="00553D56" w:rsidRPr="00553D56">
        <w:t>k.č</w:t>
      </w:r>
      <w:proofErr w:type="spellEnd"/>
      <w:r w:rsidR="00553D56" w:rsidRPr="00553D56">
        <w:t xml:space="preserve">. </w:t>
      </w:r>
      <w:r w:rsidR="00B72462" w:rsidRPr="00B72462">
        <w:t xml:space="preserve">2519 PALADA HOTEL DVORIŠTE  ukupne površine 861 m² </w:t>
      </w:r>
      <w:r w:rsidR="00B562B7" w:rsidRPr="00B562B7">
        <w:t xml:space="preserve">po cijeni od </w:t>
      </w:r>
      <w:r w:rsidR="00553D56">
        <w:t>2.135.000</w:t>
      </w:r>
      <w:r w:rsidR="0093703C" w:rsidRPr="0093703C">
        <w:t>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693361" w:rsidP="00693361" w:rsidR="00693361">
      <w:pPr>
        <w:jc w:val="both"/>
      </w:pPr>
      <w:r>
        <w:t>II</w:t>
      </w:r>
      <w:r w:rsidR="00132E4B">
        <w:t>I</w:t>
      </w:r>
      <w:r>
        <w:tab/>
        <w:t xml:space="preserve">Poziva se </w:t>
      </w:r>
      <w:r w:rsidR="00B72462">
        <w:t xml:space="preserve">kupac </w:t>
      </w:r>
      <w:r w:rsidR="00553D56" w:rsidRPr="00553D56">
        <w:rPr>
          <w:bCs/>
        </w:rPr>
        <w:t xml:space="preserve">MIKUŠ-PAG </w:t>
      </w:r>
      <w:r w:rsidR="00553D56" w:rsidRPr="00553D56">
        <w:t>d.o.o. Zagreb, Trpinjska 5 ( OIB 44975546345 )</w:t>
      </w:r>
      <w:r w:rsidR="005B0C47">
        <w:t xml:space="preserve"> </w:t>
      </w:r>
      <w:r>
        <w:t xml:space="preserve">da pod prijetnjom zakonskih posljedica uplati puni iznos kupovne cijene, najkasnije u roku od 30 dana od dana pravomoćnosti ovog rješenja o dosudi, </w:t>
      </w:r>
      <w:r w:rsidR="00CC7DC7" w:rsidRPr="00CC7DC7">
        <w:t xml:space="preserve">kupac je dužan uplatiti </w:t>
      </w:r>
      <w:proofErr w:type="spellStart"/>
      <w:r w:rsidR="00CC7DC7" w:rsidRPr="00CC7DC7">
        <w:t>kupovninu</w:t>
      </w:r>
      <w:proofErr w:type="spellEnd"/>
      <w:r w:rsidR="00CC7DC7" w:rsidRPr="00CC7DC7">
        <w:t xml:space="preserve"> na poseban račun Agencije otvoren za tu namjenu u roku od 30 dana od dana </w:t>
      </w:r>
      <w:r w:rsidR="00CC7DC7">
        <w:t>pravomoćnosti rješenja o dosudi</w:t>
      </w:r>
      <w:r>
        <w:t>, te da dokaz o uplati navedenog iznosa dostavi u spis pod poslovnim brojem 7 St-</w:t>
      </w:r>
      <w:r w:rsidR="00553D56">
        <w:t>78</w:t>
      </w:r>
      <w:r>
        <w:t>/1</w:t>
      </w:r>
      <w:r w:rsidR="00553D56">
        <w:t>5</w:t>
      </w:r>
      <w:r>
        <w:t>. Uplaćena jamčevina ima se uračunati u kupovnu cijenu.</w:t>
      </w:r>
    </w:p>
    <w:p w:rsidRDefault="00693361" w:rsidP="00693361" w:rsidR="00693361">
      <w:pPr>
        <w:jc w:val="both"/>
      </w:pPr>
    </w:p>
    <w:p w:rsidRDefault="00693361" w:rsidP="00746D65" w:rsidR="00746D65" w:rsidRPr="00874D1E">
      <w:pPr>
        <w:jc w:val="both"/>
      </w:pPr>
      <w:r>
        <w:t>I</w:t>
      </w:r>
      <w:r w:rsidR="00132E4B">
        <w:t>V</w:t>
      </w:r>
      <w:r>
        <w:tab/>
      </w:r>
      <w:r w:rsidR="00746D65">
        <w:t>O</w:t>
      </w:r>
      <w:r w:rsidR="00746D65" w:rsidRPr="00874D1E">
        <w:t>dre</w:t>
      </w:r>
      <w:r w:rsidR="00746D65">
        <w:t>đuje se da</w:t>
      </w:r>
      <w:r w:rsidR="00746D65" w:rsidRPr="00874D1E">
        <w:t xml:space="preserve">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ponudi</w:t>
      </w:r>
      <w:r w:rsidR="00746D65">
        <w:t xml:space="preserve">o </w:t>
      </w:r>
      <w:r w:rsidR="00746D65" w:rsidRPr="00874D1E">
        <w:t xml:space="preserve"> 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>, ako kup</w:t>
      </w:r>
      <w:r w:rsidR="00B563F3">
        <w:t>a</w:t>
      </w:r>
      <w:r w:rsidR="00746D65" w:rsidRPr="00874D1E">
        <w:t>c</w:t>
      </w:r>
      <w:r w:rsidR="00746D65">
        <w:t xml:space="preserve"> </w:t>
      </w:r>
      <w:r w:rsidR="00746D65" w:rsidRPr="00874D1E">
        <w:t xml:space="preserve">koji </w:t>
      </w:r>
      <w:r w:rsidR="00B563F3">
        <w:t xml:space="preserve">je </w:t>
      </w:r>
      <w:r w:rsidR="00746D65" w:rsidRPr="00874D1E">
        <w:t>ponudi</w:t>
      </w:r>
      <w:r w:rsidR="00B563F3">
        <w:t>o</w:t>
      </w:r>
      <w:r w:rsidR="00746D65" w:rsidRPr="00874D1E">
        <w:t xml:space="preserve"> veću cijenu ne polož</w:t>
      </w:r>
      <w:r w:rsidR="00746D65">
        <w:t>i</w:t>
      </w:r>
      <w:r w:rsidR="00746D65" w:rsidRPr="00874D1E">
        <w:t xml:space="preserve"> </w:t>
      </w:r>
      <w:proofErr w:type="spellStart"/>
      <w:r w:rsidR="00746D65" w:rsidRPr="00874D1E">
        <w:t>kupovninu</w:t>
      </w:r>
      <w:proofErr w:type="spellEnd"/>
      <w:r w:rsidR="00746D65" w:rsidRPr="00874D1E">
        <w:t xml:space="preserve"> u roku </w:t>
      </w:r>
      <w:r w:rsidR="00746D65">
        <w:t xml:space="preserve">iz točke III. izreke ovog rješenja. </w:t>
      </w:r>
      <w:r w:rsidR="00746D65" w:rsidRPr="00874D1E">
        <w:t xml:space="preserve">U tom slučaju sud će donijeti posebno rješenje o dosudi </w:t>
      </w:r>
      <w:r w:rsidR="00746D65">
        <w:t>s</w:t>
      </w:r>
      <w:r w:rsidR="00746D65" w:rsidRPr="00874D1E">
        <w:t xml:space="preserve">ljedećem kupcu koji je ispunio uvjete da mu se nekretnina </w:t>
      </w:r>
      <w:r w:rsidR="00746D65" w:rsidRPr="00874D1E">
        <w:lastRenderedPageBreak/>
        <w:t xml:space="preserve">dosudi, u kojem će odrediti rok za polaganje </w:t>
      </w:r>
      <w:proofErr w:type="spellStart"/>
      <w:r w:rsidR="00746D65" w:rsidRPr="00874D1E">
        <w:t>kupovnine</w:t>
      </w:r>
      <w:proofErr w:type="spellEnd"/>
      <w:r w:rsidR="00B563F3">
        <w:t xml:space="preserve">, time da će </w:t>
      </w:r>
      <w:r w:rsidR="00746D65" w:rsidRPr="00874D1E">
        <w:t>u tom rješenju najprije oglasiti nevažećom dosudu kupcu koji je ponudio višu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V      Određuje se da će se po pravomoćnosti ovog rješenja, nakon što kupac položi puni iznos kupovne cijene, u zemljišnu knjigu upisati u njegovu korist pravo vlasništva na dosuđen</w:t>
      </w:r>
      <w:r w:rsidR="00B563F3">
        <w:t>oj</w:t>
      </w:r>
      <w:r>
        <w:t xml:space="preserve"> nekretnin</w:t>
      </w:r>
      <w:r w:rsidR="00B563F3">
        <w:t>i</w:t>
      </w:r>
      <w:r>
        <w:t>, te će se brisati upisan</w:t>
      </w:r>
      <w:r w:rsidR="000D0B6D">
        <w:t>o</w:t>
      </w:r>
      <w:r>
        <w:t xml:space="preserve"> </w:t>
      </w:r>
      <w:proofErr w:type="spellStart"/>
      <w:r w:rsidR="00B72462">
        <w:t>razlučno</w:t>
      </w:r>
      <w:proofErr w:type="spellEnd"/>
      <w:r w:rsidR="00B72462">
        <w:t xml:space="preserve"> pravo za korist </w:t>
      </w:r>
      <w:r w:rsidR="00553D56" w:rsidRPr="00553D56">
        <w:rPr>
          <w:bCs/>
          <w:color w:val="000000"/>
        </w:rPr>
        <w:t>Primorsk</w:t>
      </w:r>
      <w:r w:rsidR="00B72462">
        <w:rPr>
          <w:bCs/>
          <w:color w:val="000000"/>
        </w:rPr>
        <w:t>e</w:t>
      </w:r>
      <w:r w:rsidR="00553D56" w:rsidRPr="00553D56">
        <w:rPr>
          <w:bCs/>
          <w:color w:val="000000"/>
        </w:rPr>
        <w:t xml:space="preserve"> bank</w:t>
      </w:r>
      <w:r w:rsidR="00B72462">
        <w:rPr>
          <w:bCs/>
          <w:color w:val="000000"/>
        </w:rPr>
        <w:t>e</w:t>
      </w:r>
      <w:r w:rsidR="00553D56" w:rsidRPr="00553D56">
        <w:rPr>
          <w:bCs/>
          <w:color w:val="000000"/>
        </w:rPr>
        <w:t xml:space="preserve"> d.d. Rijeka, </w:t>
      </w:r>
      <w:proofErr w:type="spellStart"/>
      <w:r w:rsidR="00553D56" w:rsidRPr="00553D56">
        <w:rPr>
          <w:bCs/>
          <w:color w:val="000000"/>
        </w:rPr>
        <w:t>Scarpina</w:t>
      </w:r>
      <w:proofErr w:type="spellEnd"/>
      <w:r w:rsidR="00553D56" w:rsidRPr="00553D56">
        <w:rPr>
          <w:bCs/>
          <w:color w:val="000000"/>
        </w:rPr>
        <w:t xml:space="preserve"> 7</w:t>
      </w:r>
      <w:r w:rsidR="0001682F" w:rsidRPr="00693361">
        <w:t>.</w:t>
      </w:r>
    </w:p>
    <w:p w:rsidRDefault="0001682F" w:rsidP="00693361" w:rsidR="0001682F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CC7DC7" w:rsidR="00DD0467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7 St-</w:t>
      </w:r>
      <w:r w:rsidR="00553D56">
        <w:t>78</w:t>
      </w:r>
      <w:r>
        <w:t>/1</w:t>
      </w:r>
      <w:r w:rsidR="00553D56">
        <w:t>5</w:t>
      </w:r>
      <w:r>
        <w:t>-</w:t>
      </w:r>
      <w:r w:rsidR="00B72462">
        <w:t>51</w:t>
      </w:r>
      <w:r w:rsidR="00553D56">
        <w:t xml:space="preserve"> </w:t>
      </w:r>
      <w:r>
        <w:t xml:space="preserve">od </w:t>
      </w:r>
      <w:r w:rsidR="00B72462">
        <w:rPr>
          <w:color w:val="000000"/>
        </w:rPr>
        <w:t>11</w:t>
      </w:r>
      <w:r w:rsidR="00B72462">
        <w:t>.  travnja  2016</w:t>
      </w:r>
      <w:r>
        <w:t>., određena je prodaja nekretnin</w:t>
      </w:r>
      <w:r w:rsidR="005B0C47">
        <w:t>e</w:t>
      </w:r>
      <w:r>
        <w:t xml:space="preserve"> </w:t>
      </w:r>
    </w:p>
    <w:p w:rsidRDefault="00693361" w:rsidP="00CC7DC7" w:rsidR="00693361">
      <w:pPr>
        <w:jc w:val="both"/>
      </w:pPr>
      <w:r>
        <w:t xml:space="preserve">stečajnog dužnika </w:t>
      </w:r>
      <w:r w:rsidR="00ED50E7">
        <w:t xml:space="preserve">pobliže opisane pod točkom II izreke ovog rješenja </w:t>
      </w:r>
      <w:r w:rsidR="0001682F" w:rsidRPr="0001682F">
        <w:t>sukladno odredbi članka  247. stavak 1. Stečajnog zakona („Narodne novine“ broj 71/15; u daljnjem tekstu: SZ)</w:t>
      </w:r>
      <w:r>
        <w:t xml:space="preserve">.  </w:t>
      </w:r>
    </w:p>
    <w:p w:rsidRDefault="005B0C47" w:rsidP="00693361" w:rsidR="008E1570">
      <w:pPr>
        <w:ind w:firstLine="708"/>
        <w:jc w:val="both"/>
      </w:pPr>
      <w:r>
        <w:t xml:space="preserve">Tijekom postupka </w:t>
      </w:r>
      <w:r w:rsidR="00ED50E7">
        <w:t xml:space="preserve">dana 6. veljače 2017. </w:t>
      </w:r>
      <w:r w:rsidR="008E1570">
        <w:t xml:space="preserve">Financijska </w:t>
      </w:r>
      <w:r w:rsidR="00ED50E7">
        <w:t>a</w:t>
      </w:r>
      <w:r w:rsidR="008E1570">
        <w:t xml:space="preserve">gencija Regionalni centar Rijeka </w:t>
      </w:r>
      <w:r w:rsidR="00ED50E7">
        <w:t xml:space="preserve">je pod poslovnim brojem  Klasa: O/110-10/16-01/230 Ur.br.: 04-09-17-64 od 1. veljače 2017. dostavila sudu Izvješće o provedenoj elektroničkoj javnoj dražbi ( identifikator nadmetanja: 1842 ). </w:t>
      </w:r>
    </w:p>
    <w:p w:rsidRDefault="0001682F" w:rsidP="00693361" w:rsidR="00132E4B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</w:t>
      </w:r>
      <w:r w:rsidR="00B72462">
        <w:t>a</w:t>
      </w:r>
      <w:r w:rsidR="000D0B6D">
        <w:t xml:space="preserve">gencije </w:t>
      </w:r>
      <w:r>
        <w:t xml:space="preserve">( list </w:t>
      </w:r>
      <w:r w:rsidR="00B72462">
        <w:t>394</w:t>
      </w:r>
      <w:r>
        <w:t xml:space="preserve"> do 4</w:t>
      </w:r>
      <w:r w:rsidR="004B12BF">
        <w:t>04</w:t>
      </w:r>
      <w:r>
        <w:t xml:space="preserve"> spisa ) utvrđeno je da su</w:t>
      </w:r>
      <w:r w:rsidR="00132E4B">
        <w:t>,</w:t>
      </w:r>
      <w:r>
        <w:t xml:space="preserve"> </w:t>
      </w:r>
      <w:r w:rsidR="00132E4B">
        <w:t xml:space="preserve">nakon što su uplatili jamčevinu, </w:t>
      </w:r>
      <w:r w:rsidR="008E1570">
        <w:t xml:space="preserve">na </w:t>
      </w:r>
      <w:r>
        <w:t>elektronič</w:t>
      </w:r>
      <w:r w:rsidR="008E1570">
        <w:t xml:space="preserve">koj </w:t>
      </w:r>
      <w:r>
        <w:t>jav</w:t>
      </w:r>
      <w:r w:rsidR="008E1570">
        <w:t>noj dražbi sudjelovala dva ponuditelja</w:t>
      </w:r>
      <w:r w:rsidR="00132E4B">
        <w:t>.</w:t>
      </w:r>
    </w:p>
    <w:p w:rsidRDefault="00B563F3" w:rsidP="000D0B6D" w:rsidR="00693361">
      <w:pPr>
        <w:jc w:val="both"/>
      </w:pPr>
      <w:r>
        <w:tab/>
        <w:t xml:space="preserve">Nadalje je </w:t>
      </w:r>
      <w:r w:rsidR="008E1570">
        <w:t xml:space="preserve">utvrđeno da je </w:t>
      </w:r>
      <w:r w:rsidR="00693361">
        <w:t xml:space="preserve">ponuditelj </w:t>
      </w:r>
      <w:r w:rsidR="004B12BF" w:rsidRPr="00553D56">
        <w:rPr>
          <w:bCs/>
        </w:rPr>
        <w:t xml:space="preserve">MIKUŠ-PAG </w:t>
      </w:r>
      <w:r w:rsidR="004B12BF" w:rsidRPr="00553D56">
        <w:t>d.o.o. Zagreb, Trpinjska 5 ( OIB 44975546345 )</w:t>
      </w:r>
      <w:r w:rsidR="00831D24">
        <w:t xml:space="preserve"> </w:t>
      </w:r>
      <w:r w:rsidR="00693361">
        <w:t xml:space="preserve">ponudio </w:t>
      </w:r>
      <w:r w:rsidR="008E1570">
        <w:t>najvišu cijenu</w:t>
      </w:r>
      <w:r w:rsidR="00ED50E7">
        <w:t xml:space="preserve"> i</w:t>
      </w:r>
      <w:r w:rsidR="008E1570">
        <w:t xml:space="preserve"> </w:t>
      </w:r>
      <w:r w:rsidR="00693361">
        <w:t>ispunio uvjete da mu se dosud</w:t>
      </w:r>
      <w:r w:rsidR="008E1570">
        <w:t>i</w:t>
      </w:r>
      <w:r w:rsidR="00693361">
        <w:t xml:space="preserve"> predmetn</w:t>
      </w:r>
      <w:r w:rsidR="008E1570">
        <w:t>a</w:t>
      </w:r>
      <w:r w:rsidR="00693361">
        <w:t xml:space="preserve"> nekretnin</w:t>
      </w:r>
      <w:r w:rsidR="008E1570">
        <w:t>a</w:t>
      </w:r>
      <w:r w:rsidR="00693361">
        <w:t xml:space="preserve">, </w:t>
      </w:r>
      <w:r w:rsidR="008E1570">
        <w:t xml:space="preserve">pa je </w:t>
      </w:r>
      <w:r w:rsidR="00807AA6">
        <w:t xml:space="preserve">stoga </w:t>
      </w:r>
      <w:r w:rsidR="00693361">
        <w:t xml:space="preserve">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 xml:space="preserve">4. Ovršnog zakona ( 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 valjalo 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693361" w:rsidR="00693361">
      <w:pPr>
        <w:jc w:val="both"/>
      </w:pPr>
      <w:r>
        <w:tab/>
      </w:r>
      <w:r w:rsidR="004B12BF">
        <w:t>K</w:t>
      </w:r>
      <w:r>
        <w:t xml:space="preserve">upac </w:t>
      </w:r>
      <w:r w:rsidR="004B12BF">
        <w:t xml:space="preserve">je </w:t>
      </w:r>
      <w:r>
        <w:t xml:space="preserve">pozvan da uplati kupovnu cijenu najkasnije u roku od 30 dana od dana pravomoćnosti rješenja o dosudi,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 xml:space="preserve">, time da se </w:t>
      </w:r>
      <w:r>
        <w:t xml:space="preserve">jamčevina ima uračunati u </w:t>
      </w:r>
      <w:proofErr w:type="spellStart"/>
      <w:r>
        <w:t>kupovninu</w:t>
      </w:r>
      <w:proofErr w:type="spellEnd"/>
      <w:r>
        <w:t xml:space="preserve">, </w:t>
      </w:r>
      <w:r w:rsidR="004B12BF">
        <w:t xml:space="preserve">kako je to propisano </w:t>
      </w:r>
      <w:r>
        <w:t>odredb</w:t>
      </w:r>
      <w:r w:rsidR="004B12BF">
        <w:t xml:space="preserve">om </w:t>
      </w:r>
      <w:r>
        <w:t xml:space="preserve">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</w:t>
      </w:r>
      <w:r w:rsidR="00570454">
        <w:t>,</w:t>
      </w:r>
      <w:r>
        <w:t xml:space="preserve"> </w:t>
      </w:r>
      <w:r w:rsidR="004B12BF">
        <w:t xml:space="preserve">pa je </w:t>
      </w:r>
      <w:r>
        <w:t>odlučeno kao pod točkom II</w:t>
      </w:r>
      <w:r w:rsidR="007E5CF6">
        <w:t>I</w:t>
      </w:r>
      <w:r>
        <w:t xml:space="preserve"> izreke ovog rješenja.</w:t>
      </w:r>
    </w:p>
    <w:p w:rsidRDefault="004B12BF" w:rsidP="00693361" w:rsidR="004B12BF">
      <w:pPr>
        <w:ind w:firstLine="708"/>
        <w:jc w:val="both"/>
      </w:pPr>
      <w:r>
        <w:t>U</w:t>
      </w:r>
      <w:r w:rsidR="00693361">
        <w:t xml:space="preserve">koliko kupac </w:t>
      </w:r>
      <w:r>
        <w:t xml:space="preserve">u ostavljenom roku </w:t>
      </w:r>
      <w:r w:rsidR="00693361">
        <w:t xml:space="preserve">ne položi </w:t>
      </w:r>
      <w:proofErr w:type="spellStart"/>
      <w:r w:rsidR="00693361">
        <w:t>kupovninu</w:t>
      </w:r>
      <w:proofErr w:type="spellEnd"/>
      <w:r w:rsidR="00693361">
        <w:t xml:space="preserve"> </w:t>
      </w:r>
      <w:r>
        <w:t xml:space="preserve">u ostavljenom roku, </w:t>
      </w:r>
      <w:r w:rsidR="00746D65" w:rsidRPr="00874D1E">
        <w:t xml:space="preserve">nekretnina </w:t>
      </w:r>
      <w:r>
        <w:t xml:space="preserve">će se </w:t>
      </w:r>
      <w:r w:rsidR="00746D65" w:rsidRPr="00874D1E">
        <w:t>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</w:t>
      </w:r>
      <w:r w:rsidR="006E4852">
        <w:t>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 xml:space="preserve">o. </w:t>
      </w:r>
      <w:r w:rsidR="00746D65" w:rsidRPr="00874D1E">
        <w:t xml:space="preserve">U tom slučaju sud će donijeti posebno rješenje o dosudi svakom sljedećem kupcu koji je ispunio uvjete da mu se nekretnina dosudi, u kojem će odrediti rok za polaganje </w:t>
      </w:r>
      <w:proofErr w:type="spellStart"/>
      <w:r w:rsidR="00746D65" w:rsidRPr="00874D1E">
        <w:t>kupovnine</w:t>
      </w:r>
      <w:proofErr w:type="spellEnd"/>
      <w:r>
        <w:t xml:space="preserve">, time da će sud </w:t>
      </w:r>
      <w:r w:rsidR="00746D65" w:rsidRPr="00874D1E">
        <w:t>u tom rješenju najprije oglasiti nevažećom dosudu kupcu koji je ponudio višu cijenu</w:t>
      </w:r>
      <w:r>
        <w:t xml:space="preserve">, </w:t>
      </w:r>
      <w:r w:rsidR="00570454">
        <w:t xml:space="preserve">sve </w:t>
      </w:r>
      <w:r w:rsidR="006E4852">
        <w:t xml:space="preserve">na </w:t>
      </w:r>
      <w:r w:rsidR="00693361">
        <w:t>osnovu odredb</w:t>
      </w:r>
      <w:r>
        <w:t>e</w:t>
      </w:r>
      <w:r w:rsidR="00693361">
        <w:t xml:space="preserve"> članka </w:t>
      </w:r>
      <w:r w:rsidR="00746D65">
        <w:t>103</w:t>
      </w:r>
      <w:r w:rsidR="00693361">
        <w:t xml:space="preserve">. stavak 6. OZ u vezi s člankom </w:t>
      </w:r>
      <w:r w:rsidR="00746D65">
        <w:t>247</w:t>
      </w:r>
      <w:r w:rsidR="00693361">
        <w:t xml:space="preserve">. stavak 1. SZ </w:t>
      </w:r>
      <w:r w:rsidR="00570454">
        <w:t xml:space="preserve">te je </w:t>
      </w:r>
      <w:r w:rsidR="00693361">
        <w:t>odluč</w:t>
      </w:r>
      <w:r w:rsidR="00570454">
        <w:t xml:space="preserve">eno </w:t>
      </w:r>
      <w:r w:rsidR="00693361">
        <w:t>kao pod točkom I</w:t>
      </w:r>
      <w:r w:rsidR="00746D65">
        <w:t>V</w:t>
      </w:r>
      <w:r>
        <w:t xml:space="preserve"> </w:t>
      </w:r>
      <w:r w:rsidR="00693361">
        <w:t xml:space="preserve">izreke ovog rješenja.  </w:t>
      </w:r>
    </w:p>
    <w:p w:rsidRDefault="00693361" w:rsidP="00693361" w:rsidR="00693361">
      <w:pPr>
        <w:ind w:firstLine="708"/>
        <w:jc w:val="both"/>
      </w:pPr>
      <w:r>
        <w:t xml:space="preserve">Također je odlučeno da će se po pravomoćnosti ovog rješenja, nakon što kupac položi puni iznos kupovne cijene, u zemljišnu knjigu upisati u njegovu korist pravo vlasništva na </w:t>
      </w:r>
      <w:r w:rsidR="004B12BF">
        <w:t xml:space="preserve">predmetnoj </w:t>
      </w:r>
      <w:r>
        <w:t>nekretnin</w:t>
      </w:r>
      <w:r w:rsidR="004B12BF">
        <w:t xml:space="preserve">i,  </w:t>
      </w:r>
      <w:r>
        <w:t>te će se brisati upisan</w:t>
      </w:r>
      <w:r w:rsidR="004B12BF">
        <w:t xml:space="preserve">o </w:t>
      </w:r>
      <w:r>
        <w:t>prav</w:t>
      </w:r>
      <w:r w:rsidR="004B12BF">
        <w:t>o</w:t>
      </w:r>
      <w:r>
        <w:t xml:space="preserve"> </w:t>
      </w:r>
      <w:proofErr w:type="spellStart"/>
      <w:r w:rsidR="004B12BF">
        <w:t>razlučnog</w:t>
      </w:r>
      <w:proofErr w:type="spellEnd"/>
      <w:r w:rsidR="004B12BF">
        <w:t xml:space="preserve"> vjerovnika na toj </w:t>
      </w:r>
      <w:r>
        <w:t>nekretnin</w:t>
      </w:r>
      <w:r w:rsidR="004B12BF">
        <w:t>i</w:t>
      </w:r>
      <w:r>
        <w:t xml:space="preserve"> sukladno odredbi članka </w:t>
      </w:r>
      <w:r w:rsidR="007E5CF6">
        <w:t>108</w:t>
      </w:r>
      <w:r>
        <w:t xml:space="preserve">. stavak 1. OZ u vezi s člankom </w:t>
      </w:r>
      <w:r w:rsidR="007E5CF6">
        <w:t>247</w:t>
      </w:r>
      <w:r>
        <w:t>. stavak 1. SZ, te je odlučeno kao pod točkom V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572FEE">
        <w:t>10</w:t>
      </w:r>
      <w:r w:rsidR="00570454">
        <w:t>. veljače 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oglasnoj ploči. Te osobe imaju pravo tražiti da im se u sudskoj pisarnici neposredno preda </w:t>
      </w:r>
      <w:proofErr w:type="spellStart"/>
      <w:r w:rsidR="008D38D7" w:rsidRPr="00874D1E">
        <w:t>otpravak</w:t>
      </w:r>
      <w:proofErr w:type="spellEnd"/>
      <w:r w:rsidR="008D38D7" w:rsidRPr="00874D1E">
        <w:t xml:space="preserve"> rješenja</w:t>
      </w:r>
      <w:r w:rsidR="008D38D7">
        <w:t xml:space="preserve">  ( članak 103. stavak 5. OZ u vezi s člankom 247. SZ 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 članak 105. OZ u vezi s člankom 247. SZ 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572FEE">
        <w:t>10</w:t>
      </w:r>
      <w:r w:rsidR="00570454">
        <w:t>. veljače 2017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E8" w:rsidR="000A42E8">
      <w:r>
        <w:separator/>
      </w:r>
    </w:p>
  </w:endnote>
  <w:endnote w:id="0" w:type="continuationSeparator">
    <w:p w:rsidRDefault="000A42E8" w:rsidR="000A4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C66B59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E8" w:rsidR="000A42E8">
      <w:r>
        <w:separator/>
      </w:r>
    </w:p>
  </w:footnote>
  <w:footnote w:id="0" w:type="continuationSeparator">
    <w:p w:rsidRDefault="000A42E8" w:rsidR="000A4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53D56">
      <w:rPr>
        <w:rFonts w:cs="Times New Roman" w:eastAsia="MS Mincho" w:hAnsi="Times New Roman" w:ascii="Times New Roman"/>
      </w:rPr>
      <w:t>78</w:t>
    </w:r>
    <w:r w:rsidRPr="00C97F03">
      <w:rPr>
        <w:rFonts w:cs="Times New Roman" w:eastAsia="MS Mincho" w:hAnsi="Times New Roman" w:ascii="Times New Roman"/>
      </w:rPr>
      <w:t>/1</w:t>
    </w:r>
    <w:r w:rsidR="00553D56">
      <w:rPr>
        <w:rFonts w:cs="Times New Roman" w:eastAsia="MS Mincho" w:hAnsi="Times New Roman" w:ascii="Times New Roman"/>
      </w:rPr>
      <w:t>5</w:t>
    </w:r>
    <w:r w:rsidRPr="00C97F03">
      <w:rPr>
        <w:rFonts w:cs="Times New Roman" w:eastAsia="MS Mincho" w:hAnsi="Times New Roman" w:ascii="Times New Roman"/>
      </w:rPr>
      <w:t>-</w:t>
    </w:r>
    <w:r w:rsidR="007B3926">
      <w:rPr>
        <w:rFonts w:cs="Times New Roman" w:eastAsia="MS Mincho" w:hAnsi="Times New Roman" w:ascii="Times New Roman"/>
      </w:rPr>
      <w:t>7</w:t>
    </w:r>
    <w:r w:rsidR="00553D56">
      <w:rPr>
        <w:rFonts w:cs="Times New Roman" w:eastAsia="MS Mincho" w:hAnsi="Times New Roman" w:ascii="Times New Roman"/>
      </w:rPr>
      <w:t>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198A"/>
    <w:rsid w:val="0001682F"/>
    <w:rsid w:val="0002088D"/>
    <w:rsid w:val="00024036"/>
    <w:rsid w:val="00026F6C"/>
    <w:rsid w:val="00036CCD"/>
    <w:rsid w:val="00041BFB"/>
    <w:rsid w:val="00044B25"/>
    <w:rsid w:val="0004713B"/>
    <w:rsid w:val="00052841"/>
    <w:rsid w:val="00060A07"/>
    <w:rsid w:val="00090FCD"/>
    <w:rsid w:val="00096CC9"/>
    <w:rsid w:val="000A42E8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2BF"/>
    <w:rsid w:val="004B1373"/>
    <w:rsid w:val="004B465F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3D56"/>
    <w:rsid w:val="00557556"/>
    <w:rsid w:val="00560F4A"/>
    <w:rsid w:val="00570454"/>
    <w:rsid w:val="00572FEE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1472C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6C60"/>
    <w:rsid w:val="009A11DB"/>
    <w:rsid w:val="009B2C69"/>
    <w:rsid w:val="009B76E1"/>
    <w:rsid w:val="009B7827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0037"/>
    <w:rsid w:val="00AA44F6"/>
    <w:rsid w:val="00AC7404"/>
    <w:rsid w:val="00AD01ED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2985"/>
    <w:rsid w:val="00B530AB"/>
    <w:rsid w:val="00B562B7"/>
    <w:rsid w:val="00B563F3"/>
    <w:rsid w:val="00B72462"/>
    <w:rsid w:val="00B83015"/>
    <w:rsid w:val="00BA1A6A"/>
    <w:rsid w:val="00BA421D"/>
    <w:rsid w:val="00BA69BA"/>
    <w:rsid w:val="00BA7660"/>
    <w:rsid w:val="00BC2533"/>
    <w:rsid w:val="00BD7B4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6B5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C7ED1"/>
    <w:rsid w:val="00DD0467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D50E7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F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F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St-78/2015-74</izvorni_sadrzaj>
    <derivirana_varijabla naziv="DomainObject.Oznaka_1">St-78/2015-74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St-78/2015-74</izvorni_sadrzaj>
    <derivirana_varijabla naziv="DomainObject.PoslovniBrojDokumenta_1">St-78/2015-74</derivirana_varijabla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984</properties:Words>
  <properties:Characters>4884</properties:Characters>
  <properties:Lines>115</properties:Lines>
  <properties:Paragraphs>31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2017-02-08T13:07:00Z</dcterms:created>
  <dc:creator>ministarstvo pravosuđa rh</dc:creator>
  <cp:lastModifiedBy>Tanja Fidel</cp:lastModifiedBy>
  <cp:lastPrinted>2017-02-10T13:45:00Z</cp:lastPrinted>
  <dcterms:modified xmlns:xsi="http://www.w3.org/2001/XMLSchema-instance" xsi:type="dcterms:W3CDTF">2017-02-10T13:47:00Z</dcterms:modified>
  <cp:revision>8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St-78/2015-74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