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5198" w14:paraId="5be5198" w:rsidRDefault="00680D47" w:rsidP="00246100" w:rsidR="00174855" w:rsidRPr="0024610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Amruševa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EE3CB7">
        <w:rPr>
          <w:rFonts w:cs="Times New Roman" w:eastAsia="Times New Roman"/>
          <w:lang w:eastAsia="hr-HR"/>
        </w:rPr>
        <w:t xml:space="preserve">643243, MBS: 080632359,  dana </w:t>
      </w:r>
      <w:r w:rsidR="003E073D">
        <w:rPr>
          <w:rFonts w:cs="Times New Roman" w:eastAsia="Times New Roman"/>
          <w:lang w:eastAsia="hr-HR"/>
        </w:rPr>
        <w:t>12</w:t>
      </w:r>
      <w:r w:rsidR="00246100">
        <w:rPr>
          <w:rFonts w:cs="Times New Roman" w:eastAsia="Times New Roman"/>
          <w:lang w:eastAsia="hr-HR"/>
        </w:rPr>
        <w:t>. prosinca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-kčbr.91/1 livada površine 1945 m2 upisana u z.k.ul.br.3719 k.o. Domaslovec kod Općinskog suda u Novom Zagrebu, zk.odjel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Na navedenoj nekretnini upisano je razlučno pravo u korist razlučnog vjerovnika Tominov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</w:t>
      </w:r>
      <w:r w:rsidR="00246100">
        <w:rPr>
          <w:rFonts w:cs="Times New Roman" w:eastAsia="Times New Roman"/>
          <w:lang w:eastAsia="hr-HR"/>
        </w:rPr>
        <w:t>jedanaest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246100">
        <w:rPr>
          <w:rFonts w:cs="Times New Roman" w:eastAsia="Times New Roman"/>
          <w:lang w:eastAsia="hr-HR"/>
        </w:rPr>
        <w:t>dvanaestu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3CB7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</w:t>
      </w:r>
      <w:r w:rsidR="00246100">
        <w:rPr>
          <w:rFonts w:cs="Times New Roman" w:eastAsia="Times New Roman"/>
          <w:lang w:eastAsia="hr-HR"/>
        </w:rPr>
        <w:t>24. siječnja 2018. godine u 10,15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246100">
        <w:rPr>
          <w:rFonts w:cs="Times New Roman" w:eastAsia="Times New Roman"/>
          <w:lang w:eastAsia="hr-HR"/>
        </w:rPr>
        <w:t>dvanaestom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246100">
        <w:rPr>
          <w:rFonts w:cs="Times New Roman" w:eastAsia="Times New Roman"/>
          <w:lang w:eastAsia="hr-HR"/>
        </w:rPr>
        <w:t>56.498,70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>Nakon pravomoćnosti rješenja o dosudi i nakon što kupac položi kupovninu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4610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</w:p>
    <w:p w:rsidRDefault="00285FE8" w:rsidP="00246100" w:rsidR="00285FE8" w:rsidRPr="00246100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246100">
        <w:rPr>
          <w:rFonts w:cs="Times New Roman" w:eastAsia="Times New Roman"/>
          <w:caps w:val="false"/>
          <w:spacing w:val="0"/>
          <w:lang w:eastAsia="hr-HR"/>
        </w:rPr>
        <w:lastRenderedPageBreak/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razlučno pravo u korist Tominov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Razlučni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EE3CB7">
        <w:rPr>
          <w:rFonts w:cs="Times New Roman" w:eastAsia="Times New Roman"/>
          <w:lang w:eastAsia="hr-HR"/>
        </w:rPr>
        <w:t xml:space="preserve">Zagrebu, </w:t>
      </w:r>
      <w:r w:rsidR="003E073D">
        <w:rPr>
          <w:rFonts w:cs="Times New Roman" w:eastAsia="Times New Roman"/>
          <w:lang w:eastAsia="hr-HR"/>
        </w:rPr>
        <w:t>12</w:t>
      </w:r>
      <w:r w:rsidR="00246100">
        <w:rPr>
          <w:rFonts w:cs="Times New Roman" w:eastAsia="Times New Roman"/>
          <w:lang w:eastAsia="hr-HR"/>
        </w:rPr>
        <w:t>. prosinca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3E073D" w:rsidR="003B2C64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="00174855">
        <w:t>Vesna Sremac Šoštar</w:t>
      </w:r>
      <w:r w:rsidR="003B2C64">
        <w:t>,v.r.</w:t>
      </w:r>
    </w:p>
    <w:p w:rsidRDefault="003B2C64" w:rsidP="003E073D" w:rsidR="003B2C64">
      <w:pPr>
        <w:pStyle w:val="Bezproreda"/>
        <w:jc w:val="right"/>
      </w:pPr>
      <w:r>
        <w:t>Za točnost otpravka</w:t>
      </w:r>
    </w:p>
    <w:p w:rsidRDefault="003B2C64" w:rsidP="003E073D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8BF" w:rsidP="00537B78" w:rsidR="00F168BF">
      <w:r>
        <w:separator/>
      </w:r>
    </w:p>
  </w:endnote>
  <w:endnote w:id="0" w:type="continuationSeparator">
    <w:p w:rsidRDefault="00F168BF" w:rsidP="00537B78" w:rsidR="00F1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8BF" w:rsidP="00537B78" w:rsidR="00F168BF">
      <w:r>
        <w:separator/>
      </w:r>
    </w:p>
  </w:footnote>
  <w:footnote w:id="0" w:type="continuationSeparator">
    <w:p w:rsidRDefault="00F168BF" w:rsidP="00537B78" w:rsidR="00F16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D0A1055"/>
    <w:multiLevelType w:val="hybridMultilevel"/>
    <w:tmpl w:val="D8EA313A"/>
    <w:lvl w:tplc="46D863E6" w:ilvl="0">
      <w:start w:val="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2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2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0C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100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72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64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73D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D47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9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B8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D1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0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D9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2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3CB7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8BF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8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4FCFF-C9B8-4D4B-9B81-9F2B5CEC4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4577</properties:Characters>
  <properties:Lines>133</properties:Lines>
  <properties:Paragraphs>44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2017-12-11T12:25:00Z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2017-12-12T08:08:00Z</cp:lastPrinted>
  <dcterms:modified xmlns:xsi="http://www.w3.org/2001/XMLSchema-instance" xsi:type="dcterms:W3CDTF">2017-12-12T08:08:00Z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