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1e2b" w14:paraId="7651e2b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41711B">
        <w:rPr>
          <w:lang w:val="hr-HR"/>
        </w:rPr>
        <w:t>St-636/16-6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81372">
        <w:t>UDRUGA ZA PROMICANJE KULTURA I PRAVA MLADIH: MLADI, AKCIJA I KULTURA, OIB: 86628641607 sa sjedištem u Hrvatske državnosti 10, 34310 Koprivnica</w:t>
      </w:r>
      <w:r w:rsidR="00DD60D1">
        <w:t xml:space="preserve">, dana </w:t>
      </w:r>
      <w:r w:rsidR="00281372">
        <w:t>20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81372">
        <w:t>UDRUGA ZA PROMICANJE KULTURA I PRAVA MLADIH: MLADI, AKCIJA I KULTURA, OIB: 86628641607 sa sjedištem u Hrvatske državnosti 10, 34310 Koprivnica</w:t>
      </w:r>
      <w:r w:rsidR="00830E49">
        <w:t xml:space="preserve">, iznosi </w:t>
      </w:r>
      <w:r w:rsidR="00281372">
        <w:t>3.076,13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81372">
        <w:t>predsjednik</w:t>
      </w:r>
      <w:r w:rsidR="002E00D7">
        <w:t xml:space="preserve"> dužnika</w:t>
      </w:r>
      <w:r w:rsidR="00281372">
        <w:t xml:space="preserve"> UDRUGA ZA PROMICANJE KULTURA I PRAVA MLADIH: MLADI, AKCIJA I KULTURA, OIB: 86628641607 sa sjedištem u Hrvatske državnosti 10, 34310 Koprivnica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81372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81372">
        <w:rPr>
          <w:lang w:val="hr-HR"/>
        </w:rPr>
        <w:t>20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D9A" w:rsidP="007F64E0" w:rsidR="00933D9A">
      <w:r>
        <w:separator/>
      </w:r>
    </w:p>
  </w:endnote>
  <w:endnote w:id="0" w:type="continuationSeparator">
    <w:p w:rsidRDefault="00933D9A" w:rsidP="007F64E0" w:rsidR="00933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D9A" w:rsidP="007F64E0" w:rsidR="00933D9A">
      <w:r>
        <w:separator/>
      </w:r>
    </w:p>
  </w:footnote>
  <w:footnote w:id="0" w:type="continuationSeparator">
    <w:p w:rsidRDefault="00933D9A" w:rsidP="007F64E0" w:rsidR="00933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711B" w:rsidRPr="0041711B">
      <w:rPr>
        <w:noProof/>
        <w:lang w:val="hr-HR"/>
      </w:rPr>
      <w:t>2</w:t>
    </w:r>
    <w:r>
      <w:fldChar w:fldCharType="end"/>
    </w:r>
  </w:p>
  <w:p w:rsidRDefault="00281372" w:rsidP="00281372" w:rsidR="00281372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 w:rsidR="0041711B">
      <w:rPr>
        <w:lang w:val="hr-HR"/>
      </w:rPr>
      <w:t>St-636/16-6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1372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1711B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3D9A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5C9C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St-636/2016-6</izvorni_sadrzaj>
    <derivirana_varijabla naziv="DomainObject.Oznaka_1">St-636/2016-6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 - ustup  TS u Osijeku Stalna služba u Slavonskom Brodu</izvorni_sadrzaj>
    <derivirana_varijabla naziv="DomainObject.Predmet.Opis_1">Prijedlog za pokretanje skraćenog st. postupka - ustup  TS u Osijeku Stalna služba u Slavonskom Brodu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KULTURA I PRAVA MLADIH: MLADI, AKCIJA I KULTURA</izvorni_sadrzaj>
    <derivirana_varijabla naziv="DomainObject.Predmet.ProtustrankaFormated_1">  UDRUGA ZA PROMICANJE KULTURA I PRAVA MLADIH: MLADI, AKCIJA I KULTURA</derivirana_varijabla>
  </DomainObject.Predmet.ProtustrankaFormated>
  <DomainObject.Predmet.ProtustrankaFormatedOIB>
    <izvorni_sadrzaj>  UDRUGA ZA PROMICANJE KULTURA I PRAVA MLADIH: MLADI, AKCIJA I KULTURA, OIB 86628641607</izvorni_sadrzaj>
    <derivirana_varijabla naziv="DomainObject.Predmet.ProtustrankaFormatedOIB_1">  UDRUGA ZA PROMICANJE KULTURA I PRAVA MLADIH: MLADI, AKCIJA I KULTURA, OIB 86628641607</derivirana_varijabla>
  </DomainObject.Predmet.ProtustrankaFormatedOIB>
  <DomainObject.Predmet.ProtustrankaFormatedWithAdress>
    <izvorni_sadrzaj> UDRUGA ZA PROMICANJE KULTURA I PRAVA MLADIH: MLADI, AKCIJA I KULTURA, Hrvatske državnosti 10, 34310 Koprivnica</izvorni_sadrzaj>
    <derivirana_varijabla naziv="DomainObject.Predmet.ProtustrankaFormatedWithAdress_1"> UDRUGA ZA PROMICANJE KULTURA I PRAVA MLADIH: MLADI, AKCIJA I KULTURA, Hrvatske državnosti 10, 34310 Koprivnica</derivirana_varijabla>
  </DomainObject.Predmet.ProtustrankaFormatedWithAdress>
  <DomainObject.Predmet.ProtustrankaFormatedWithAdressOIB>
    <izvorni_sadrzaj> UDRUGA ZA PROMICANJE KULTURA I PRAVA MLADIH: MLADI, AKCIJA I KULTURA, OIB 86628641607, Hrvatske državnosti 10, 34310 Koprivnica</izvorni_sadrzaj>
    <derivirana_varijabla naziv="DomainObject.Predmet.ProtustrankaFormatedWithAdressOIB_1"> UDRUGA ZA PROMICANJE KULTURA I PRAVA MLADIH: MLADI, AKCIJA I KULTURA, OIB 86628641607, Hrvatske državnosti 10, 34310 Koprivnica</derivirana_varijabla>
  </DomainObject.Predmet.ProtustrankaFormatedWithAdressOIB>
  <DomainObject.Predmet.ProtustrankaWithAdress>
    <izvorni_sadrzaj>UDRUGA ZA PROMICANJE KULTURA I PRAVA MLADIH: MLADI, AKCIJA I KULTURA Hrvatske državnosti 10, 34310 Koprivnica</izvorni_sadrzaj>
    <derivirana_varijabla naziv="DomainObject.Predmet.ProtustrankaWithAdress_1">UDRUGA ZA PROMICANJE KULTURA I PRAVA MLADIH: MLADI, AKCIJA I KULTURA Hrvatske državnosti 10, 34310 Koprivnica</derivirana_varijabla>
  </DomainObject.Predmet.ProtustrankaWithAdress>
  <DomainObject.Predmet.ProtustrankaWithAdressOIB>
    <izvorni_sadrzaj>UDRUGA ZA PROMICANJE KULTURA I PRAVA MLADIH: MLADI, AKCIJA I KULTURA, OIB 86628641607, Hrvatske državnosti 10, 34310 Koprivnica</izvorni_sadrzaj>
    <derivirana_varijabla naziv="DomainObject.Predmet.ProtustrankaWithAdressOIB_1">UDRUGA ZA PROMICANJE KULTURA I PRAVA MLADIH: MLADI, AKCIJA I KULTURA, OIB 86628641607, Hrvatske državnosti 10, 34310 Koprivnica</derivirana_varijabla>
  </DomainObject.Predmet.ProtustrankaWithAdressOIB>
  <DomainObject.Predmet.ProtustrankaNazivFormated>
    <izvorni_sadrzaj>UDRUGA ZA PROMICANJE KULTURA I PRAVA MLADIH: MLADI, AKCIJA I KULTURA</izvorni_sadrzaj>
    <derivirana_varijabla naziv="DomainObject.Predmet.ProtustrankaNazivFormated_1">UDRUGA ZA PROMICANJE KULTURA I PRAVA MLADIH: MLADI, AKCIJA I KULTURA</derivirana_varijabla>
  </DomainObject.Predmet.ProtustrankaNazivFormated>
  <DomainObject.Predmet.ProtustrankaNazivFormatedOIB>
    <izvorni_sadrzaj>UDRUGA ZA PROMICANJE KULTURA I PRAVA MLADIH: MLADI, AKCIJA I KULTURA, OIB 86628641607</izvorni_sadrzaj>
    <derivirana_varijabla naziv="DomainObject.Predmet.ProtustrankaNazivFormatedOIB_1">UDRUGA ZA PROMICANJE KULTURA I PRAVA MLADIH: MLADI, AKCIJA I KULTURA, OIB 86628641607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3076.13</izvorni_sadrzaj>
    <derivirana_varijabla naziv="DomainObject.Predmet.TrenutnaVrijednost_1">3076.13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PROMICANJE KULTURA I PRAVA MLADIH: MLADI, AKCIJA I KULTURA</item>
    </izvorni_sadrzaj>
    <derivirana_varijabla naziv="DomainObject.Predmet.ProtuStrankaListFormated_1">
      <item>UDRUGA ZA PROMICANJE KULTURA I PRAVA MLADIH: MLADI, AKCIJA I KULTURA</item>
    </derivirana_varijabla>
  </DomainObject.Predmet.ProtuStrankaListFormated>
  <DomainObject.Predmet.ProtuStrankaListFormatedOIB>
    <izvorni_sadrzaj>
      <item>UDRUGA ZA PROMICANJE KULTURA I PRAVA MLADIH: MLADI, AKCIJA I KULTURA, OIB 86628641607</item>
    </izvorni_sadrzaj>
    <derivirana_varijabla naziv="DomainObject.Predmet.ProtuStrankaListFormatedOIB_1">
      <item>UDRUGA ZA PROMICANJE KULTURA I PRAVA MLADIH: MLADI, AKCIJA I KULTURA, OIB 86628641607</item>
    </derivirana_varijabla>
  </DomainObject.Predmet.ProtuStrankaListFormatedOIB>
  <DomainObject.Predmet.ProtuStrankaListFormatedWithAdress>
    <izvorni_sadrzaj>
      <item>UDRUGA ZA PROMICANJE KULTURA I PRAVA MLADIH: MLADI, AKCIJA I KULTURA, Hrvatske državnosti 10, 34310 Koprivnica</item>
    </izvorni_sadrzaj>
    <derivirana_varijabla naziv="DomainObject.Predmet.ProtuStrankaListFormatedWithAdress_1">
      <item>UDRUGA ZA PROMICANJE KULTURA I PRAVA MLADIH: MLADI, AKCIJA I KULTURA, Hrvatske državnosti 10, 34310 Koprivnica</item>
    </derivirana_varijabla>
  </DomainObject.Predmet.ProtuStrankaListFormatedWithAdress>
  <DomainObject.Predmet.ProtuStrankaListFormatedWithAdressOIB>
    <izvorni_sadrzaj>
      <item>UDRUGA ZA PROMICANJE KULTURA I PRAVA MLADIH: MLADI, AKCIJA I KULTURA, OIB 86628641607, Hrvatske državnosti 10, 34310 Koprivnica</item>
    </izvorni_sadrzaj>
    <derivirana_varijabla naziv="DomainObject.Predmet.ProtuStrankaListFormatedWithAdressOIB_1">
      <item>UDRUGA ZA PROMICANJE KULTURA I PRAVA MLADIH: MLADI, AKCIJA I KULTURA, OIB 86628641607, Hrvatske državnosti 10, 34310 Koprivnica</item>
    </derivirana_varijabla>
  </DomainObject.Predmet.ProtuStrankaListFormatedWithAdressOIB>
  <DomainObject.Predmet.ProtuStrankaListNazivFormated>
    <izvorni_sadrzaj>
      <item>UDRUGA ZA PROMICANJE KULTURA I PRAVA MLADIH: MLADI, AKCIJA I KULTURA</item>
    </izvorni_sadrzaj>
    <derivirana_varijabla naziv="DomainObject.Predmet.ProtuStrankaListNazivFormated_1">
      <item>UDRUGA ZA PROMICANJE KULTURA I PRAVA MLADIH: MLADI, AKCIJA I KULTURA</item>
    </derivirana_varijabla>
  </DomainObject.Predmet.ProtuStrankaListNazivFormated>
  <DomainObject.Predmet.ProtuStrankaListNazivFormatedOIB>
    <izvorni_sadrzaj>
      <item>UDRUGA ZA PROMICANJE KULTURA I PRAVA MLADIH: MLADI, AKCIJA I KULTURA, OIB 86628641607</item>
    </izvorni_sadrzaj>
    <derivirana_varijabla naziv="DomainObject.Predmet.ProtuStrankaListNazivFormatedOIB_1">
      <item>UDRUGA ZA PROMICANJE KULTURA I PRAVA MLADIH: MLADI, AKCIJA I KULTURA, OIB 86628641607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St-636/2016-6</izvorni_sadrzaj>
    <derivirana_varijabla naziv="DomainObject.PoslovniBrojDokumenta_1">St-636/2016-6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PROMICANJE KULTURA I PRAVA MLADIH: MLADI, AKCIJA I KULTURA</izvorni_sadrzaj>
    <derivirana_varijabla naziv="DomainObject.Predmet.ProtustrankaIDrugi_1">UDRUGA ZA PROMICANJE KULTURA I PRAVA MLADIH: MLADI, AKCIJA I KULTURA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PROMICANJE KULTURA I PRAVA MLADIH: MLADI, AKCIJA I KULTURA, OIB 86628641607, Hrvatske državnosti 10, 34310 Koprivnica</izvorni_sadrzaj>
    <derivirana_varijabla naziv="DomainObject.Predmet.ProtustrankaIDrugiAdressOIB_1">UDRUGA ZA PROMICANJE KULTURA I PRAVA MLADIH: MLADI, AKCIJA I KULTURA, OIB 86628641607, Hrvatske državnosti 10,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KULTURA I PRAVA MLADIH: MLADI, AKCIJA I KULTURA</item>
      <item>Financijska agencija</item>
    </izvorni_sadrzaj>
    <derivirana_varijabla naziv="DomainObject.Predmet.SudioniciListNaziv_1">
      <item>UDRUGA ZA PROMICANJE KULTURA I PRAVA MLADIH: MLADI, AKCIJA I KULTURA</item>
      <item>Financijska agencija</item>
    </derivirana_varijabla>
  </DomainObject.Predmet.SudioniciListNaziv>
  <DomainObject.Predmet.SudioniciListAdressOIB>
    <izvorni_sadrzaj>
      <item>UDRUGA ZA PROMICANJE KULTURA I PRAVA MLADIH: MLADI, AKCIJA I KULTURA, OIB 86628641607, Hrvatske državnosti 10,34310 Koprivnica</item>
      <item>Financijska agencija, OIB 85821130368, Ulica grada Vukovara 70,10000 Zagreb</item>
    </izvorni_sadrzaj>
    <derivirana_varijabla naziv="DomainObject.Predmet.SudioniciListAdressOIB_1">
      <item>UDRUGA ZA PROMICANJE KULTURA I PRAVA MLADIH: MLADI, AKCIJA I KULTURA, OIB 86628641607, Hrvatske državnosti 10,34310 Koprivnica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86628641607</item>
      <item>, OIB 85821130368</item>
    </izvorni_sadrzaj>
    <derivirana_varijabla naziv="DomainObject.Predmet.SudioniciListNazivOIB_1">
      <item>, OIB 86628641607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422</properties:Words>
  <properties:Characters>2264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2016-04-20T12:38:00Z</dcterms:created>
  <dc:creator>user</dc:creator>
  <cp:lastModifiedBy>Marko Makaj</cp:lastModifiedBy>
  <cp:lastPrinted>2016-04-20T12:42:00Z</cp:lastPrinted>
  <dcterms:modified xmlns:xsi="http://www.w3.org/2001/XMLSchema-instance" xsi:type="dcterms:W3CDTF">2016-04-20T12:42:00Z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