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8482" w14:paraId="88c8482" w:rsidRDefault="00BB6E99" w:rsidP="009D1228" w:rsidR="009D1228" w:rsidRPr="006E18F9">
      <w:pPr>
        <w:ind w:firstLine="708"/>
        <w15:collapsed w:val="false"/>
        <w:rPr>
          <w:szCs w:val="24"/>
        </w:rPr>
      </w:pPr>
      <w:bookmarkStart w:name="_GoBack" w:id="0"/>
      <w:bookmarkEnd w:id="0"/>
      <w:r w:rsidRPr="006E18F9">
        <w:rPr>
          <w:szCs w:val="24"/>
        </w:rPr>
        <w:t xml:space="preserve">    </w:t>
      </w:r>
      <w:r w:rsidR="00EF7CD8" w:rsidRPr="006E18F9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 w:rsidRPr="006E18F9">
        <w:rPr>
          <w:szCs w:val="24"/>
        </w:rPr>
        <w:tab/>
      </w:r>
      <w:r w:rsidR="009D1228" w:rsidRPr="006E18F9">
        <w:rPr>
          <w:szCs w:val="24"/>
        </w:rPr>
        <w:tab/>
      </w:r>
      <w:r w:rsidR="009D1228" w:rsidRPr="006E18F9">
        <w:rPr>
          <w:szCs w:val="24"/>
        </w:rPr>
        <w:tab/>
      </w:r>
      <w:r w:rsidR="009D1228" w:rsidRPr="006E18F9">
        <w:rPr>
          <w:szCs w:val="24"/>
        </w:rPr>
        <w:tab/>
      </w:r>
      <w:r w:rsidR="009D1228" w:rsidRPr="006E18F9">
        <w:rPr>
          <w:szCs w:val="24"/>
        </w:rPr>
        <w:tab/>
      </w:r>
      <w:r w:rsidR="009D1228" w:rsidRPr="006E18F9">
        <w:rPr>
          <w:szCs w:val="24"/>
        </w:rPr>
        <w:tab/>
      </w:r>
      <w:r w:rsidR="006E18F9" w:rsidRPr="006E18F9">
        <w:rPr>
          <w:szCs w:val="24"/>
        </w:rPr>
        <w:t xml:space="preserve">Poslovni broj: </w:t>
      </w:r>
      <w:r w:rsidR="009D1228" w:rsidRPr="006E18F9">
        <w:rPr>
          <w:szCs w:val="24"/>
        </w:rPr>
        <w:t>12. St-</w:t>
      </w:r>
      <w:r w:rsidR="006E18F9" w:rsidRPr="006E18F9">
        <w:rPr>
          <w:szCs w:val="24"/>
        </w:rPr>
        <w:t>246</w:t>
      </w:r>
      <w:r w:rsidR="00805BF0" w:rsidRPr="006E18F9">
        <w:rPr>
          <w:szCs w:val="24"/>
        </w:rPr>
        <w:t>/2018</w:t>
      </w:r>
      <w:r w:rsidR="006E18F9" w:rsidRPr="006E18F9">
        <w:rPr>
          <w:szCs w:val="24"/>
        </w:rPr>
        <w:t>-16</w:t>
      </w:r>
    </w:p>
    <w:p w:rsidRDefault="009D1228" w:rsidP="009D1228" w:rsidR="009D1228" w:rsidRPr="006E18F9">
      <w:pPr>
        <w:rPr>
          <w:szCs w:val="24"/>
        </w:rPr>
      </w:pPr>
      <w:r w:rsidRPr="006E18F9">
        <w:rPr>
          <w:szCs w:val="24"/>
        </w:rPr>
        <w:t>REPUBLIKA HRVATSKA</w:t>
      </w:r>
    </w:p>
    <w:p w:rsidRDefault="009D1228" w:rsidP="009D1228" w:rsidR="009D1228" w:rsidRPr="006E18F9">
      <w:pPr>
        <w:rPr>
          <w:szCs w:val="24"/>
        </w:rPr>
      </w:pPr>
      <w:r w:rsidRPr="006E18F9">
        <w:rPr>
          <w:szCs w:val="24"/>
        </w:rPr>
        <w:t>TRGOVAČKI SUD U SPLITU</w:t>
      </w:r>
    </w:p>
    <w:p w:rsidRDefault="009D1228" w:rsidP="009D1228" w:rsidR="009D1228" w:rsidRPr="006E18F9">
      <w:pPr>
        <w:rPr>
          <w:szCs w:val="24"/>
        </w:rPr>
      </w:pPr>
      <w:r w:rsidRPr="006E18F9">
        <w:rPr>
          <w:szCs w:val="24"/>
        </w:rPr>
        <w:t>Split, Sukoišanska br. 6</w:t>
      </w:r>
    </w:p>
    <w:p w:rsidRDefault="009D1228" w:rsidP="009D1228" w:rsidR="009D1228" w:rsidRPr="001B5388">
      <w:pPr>
        <w:rPr>
          <w:sz w:val="22"/>
        </w:rPr>
      </w:pPr>
    </w:p>
    <w:p w:rsidRDefault="009D1228" w:rsidP="009D1228" w:rsidR="009D1228" w:rsidRPr="006E18F9">
      <w:pPr>
        <w:jc w:val="center"/>
        <w:rPr>
          <w:szCs w:val="24"/>
        </w:rPr>
      </w:pPr>
      <w:r w:rsidRPr="006E18F9">
        <w:rPr>
          <w:szCs w:val="24"/>
        </w:rPr>
        <w:t>R E P U B L I K A    H R V A T S K A</w:t>
      </w:r>
    </w:p>
    <w:p w:rsidRDefault="009D1228" w:rsidP="009D1228" w:rsidR="009D1228" w:rsidRPr="006E18F9">
      <w:pPr>
        <w:jc w:val="center"/>
        <w:rPr>
          <w:szCs w:val="24"/>
        </w:rPr>
      </w:pPr>
    </w:p>
    <w:p w:rsidRDefault="009D1228" w:rsidP="009D1228" w:rsidR="009D1228" w:rsidRPr="006E18F9">
      <w:pPr>
        <w:jc w:val="center"/>
        <w:rPr>
          <w:szCs w:val="24"/>
        </w:rPr>
      </w:pPr>
      <w:r w:rsidRPr="006E18F9">
        <w:rPr>
          <w:szCs w:val="24"/>
        </w:rPr>
        <w:t>R J E Š E N J E</w:t>
      </w:r>
    </w:p>
    <w:p w:rsidRDefault="009D1228" w:rsidP="009D1228" w:rsidR="009D1228" w:rsidRPr="001B5388">
      <w:pPr>
        <w:jc w:val="center"/>
        <w:rPr>
          <w:sz w:val="22"/>
        </w:rPr>
      </w:pPr>
    </w:p>
    <w:p w:rsidRDefault="009D1228" w:rsidP="009D1228" w:rsidR="00C82BA1" w:rsidRPr="006E18F9">
      <w:pPr>
        <w:jc w:val="both"/>
        <w:rPr>
          <w:szCs w:val="24"/>
        </w:rPr>
      </w:pPr>
      <w:r w:rsidRPr="006E18F9">
        <w:rPr>
          <w:szCs w:val="24"/>
        </w:rPr>
        <w:tab/>
        <w:t xml:space="preserve">Trgovački sud u Splitu, po sucu tog suda Pašku Bačiću, kao stečajnom sucu, u stečajnom postupku povodom prijedloga </w:t>
      </w:r>
      <w:r w:rsidR="00A77C6D" w:rsidRPr="006E18F9">
        <w:rPr>
          <w:szCs w:val="24"/>
        </w:rPr>
        <w:t>predlagatelja FINANCIJSKE AGENCIJE, Regionalni centar Split, Mažuranićevo šetalište 24b, OIB: 85821130368</w:t>
      </w:r>
      <w:r w:rsidRPr="006E18F9">
        <w:rPr>
          <w:szCs w:val="24"/>
        </w:rPr>
        <w:t xml:space="preserve">, za otvaranje stečajnog postupka nad dužnikom </w:t>
      </w:r>
      <w:r w:rsidR="006E18F9" w:rsidRPr="006E18F9">
        <w:rPr>
          <w:szCs w:val="24"/>
        </w:rPr>
        <w:t>TIČICA, d.o.o. Split, Pistura bb, OIB: 57457722848</w:t>
      </w:r>
      <w:r w:rsidR="00CA3F30" w:rsidRPr="006E18F9">
        <w:rPr>
          <w:szCs w:val="24"/>
        </w:rPr>
        <w:t xml:space="preserve">, </w:t>
      </w:r>
      <w:r w:rsidR="004D33CF">
        <w:rPr>
          <w:szCs w:val="24"/>
        </w:rPr>
        <w:t>25</w:t>
      </w:r>
      <w:r w:rsidR="006E18F9">
        <w:rPr>
          <w:szCs w:val="24"/>
        </w:rPr>
        <w:t>. listopada</w:t>
      </w:r>
      <w:r w:rsidR="00EC1538" w:rsidRPr="006E18F9">
        <w:rPr>
          <w:szCs w:val="24"/>
        </w:rPr>
        <w:t xml:space="preserve"> </w:t>
      </w:r>
      <w:r w:rsidR="00630478" w:rsidRPr="006E18F9">
        <w:rPr>
          <w:szCs w:val="24"/>
        </w:rPr>
        <w:t>2018</w:t>
      </w:r>
      <w:r w:rsidR="00C07794" w:rsidRPr="006E18F9">
        <w:rPr>
          <w:szCs w:val="24"/>
        </w:rPr>
        <w:t xml:space="preserve">. </w:t>
      </w:r>
    </w:p>
    <w:p w:rsidRDefault="00C82BA1" w:rsidP="00C82BA1" w:rsidR="00C82BA1" w:rsidRPr="000C7E3D">
      <w:pPr>
        <w:jc w:val="both"/>
        <w:rPr>
          <w:sz w:val="20"/>
          <w:szCs w:val="20"/>
        </w:rPr>
      </w:pPr>
    </w:p>
    <w:p w:rsidRDefault="00C82BA1" w:rsidP="00C82BA1" w:rsidR="00C82BA1" w:rsidRPr="006E18F9">
      <w:pPr>
        <w:jc w:val="center"/>
        <w:rPr>
          <w:szCs w:val="24"/>
        </w:rPr>
      </w:pPr>
      <w:r w:rsidRPr="006E18F9">
        <w:rPr>
          <w:szCs w:val="24"/>
        </w:rPr>
        <w:t>r i j e š i o   j e</w:t>
      </w:r>
    </w:p>
    <w:p w:rsidRDefault="00C82BA1" w:rsidP="00C82BA1" w:rsidR="00C82BA1" w:rsidRPr="006E18F9">
      <w:pPr>
        <w:jc w:val="center"/>
        <w:rPr>
          <w:szCs w:val="24"/>
        </w:rPr>
      </w:pPr>
    </w:p>
    <w:p w:rsidRDefault="00C07794" w:rsidP="00C07794" w:rsidR="00C07794" w:rsidRPr="006E18F9">
      <w:pPr>
        <w:ind w:left="360"/>
        <w:jc w:val="both"/>
        <w:rPr>
          <w:szCs w:val="24"/>
        </w:rPr>
      </w:pPr>
      <w:r w:rsidRPr="006E18F9">
        <w:rPr>
          <w:szCs w:val="24"/>
        </w:rPr>
        <w:t xml:space="preserve">I. Pozivaju se osobe koje imaju pravni interes za redovitim provođenjem stečajnog postupka nad dužnikom </w:t>
      </w:r>
      <w:r w:rsidR="006E18F9" w:rsidRPr="006E18F9">
        <w:rPr>
          <w:szCs w:val="24"/>
        </w:rPr>
        <w:t>TIČICA, d.o.o. Split, Pistura bb, OIB: 57457722848</w:t>
      </w:r>
      <w:r w:rsidR="00CA3F30" w:rsidRPr="006E18F9">
        <w:rPr>
          <w:szCs w:val="24"/>
        </w:rPr>
        <w:t xml:space="preserve">, </w:t>
      </w:r>
      <w:r w:rsidRPr="006E18F9">
        <w:rPr>
          <w:szCs w:val="24"/>
        </w:rPr>
        <w:t xml:space="preserve">da u roku od 15 dana, a koji rok počinje teći istekom osmog dana od dana objave ovog rješenja na mrežnoj stranici e-Oglasna ploča sudova, solidarno uplate predujam u iznosu od </w:t>
      </w:r>
      <w:r w:rsidR="00E16E85" w:rsidRPr="006E18F9">
        <w:rPr>
          <w:szCs w:val="24"/>
        </w:rPr>
        <w:t>20</w:t>
      </w:r>
      <w:r w:rsidRPr="006E18F9">
        <w:rPr>
          <w:szCs w:val="24"/>
        </w:rPr>
        <w:t>.000,00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 w:rsidRPr="006E18F9">
        <w:rPr>
          <w:szCs w:val="24"/>
        </w:rPr>
        <w:t>tečajnog postupka br. 12. St-</w:t>
      </w:r>
      <w:r w:rsidR="006E18F9">
        <w:rPr>
          <w:szCs w:val="24"/>
        </w:rPr>
        <w:t>246</w:t>
      </w:r>
      <w:r w:rsidR="00805BF0" w:rsidRPr="006E18F9">
        <w:rPr>
          <w:szCs w:val="24"/>
        </w:rPr>
        <w:t>/2018</w:t>
      </w:r>
      <w:r w:rsidRPr="006E18F9">
        <w:rPr>
          <w:szCs w:val="24"/>
        </w:rPr>
        <w:t xml:space="preserve">" te da u istom roku dostave ovom sudu dokaz o uplati zatraženog predujma.  </w:t>
      </w:r>
      <w:r w:rsidR="00805BF0" w:rsidRPr="006E18F9">
        <w:rPr>
          <w:szCs w:val="24"/>
        </w:rPr>
        <w:t xml:space="preserve"> </w:t>
      </w:r>
    </w:p>
    <w:p w:rsidRDefault="00C07794" w:rsidP="00C07794" w:rsidR="00C07794" w:rsidRPr="006E18F9">
      <w:pPr>
        <w:jc w:val="both"/>
        <w:rPr>
          <w:szCs w:val="24"/>
        </w:rPr>
      </w:pPr>
    </w:p>
    <w:p w:rsidRDefault="00C07794" w:rsidP="00C07794" w:rsidR="00C07794" w:rsidRPr="006E18F9">
      <w:pPr>
        <w:ind w:left="360"/>
        <w:jc w:val="both"/>
        <w:rPr>
          <w:szCs w:val="24"/>
        </w:rPr>
      </w:pPr>
      <w:r w:rsidRPr="006E18F9">
        <w:rPr>
          <w:szCs w:val="24"/>
        </w:rP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0C7E3D">
      <w:pPr>
        <w:ind w:left="360"/>
        <w:jc w:val="both"/>
        <w:rPr>
          <w:sz w:val="20"/>
          <w:szCs w:val="20"/>
        </w:rPr>
      </w:pPr>
    </w:p>
    <w:p w:rsidRDefault="0001635B" w:rsidP="00CD43BF" w:rsidR="0001635B" w:rsidRPr="006E18F9">
      <w:pPr>
        <w:jc w:val="both"/>
        <w:rPr>
          <w:szCs w:val="24"/>
        </w:rPr>
      </w:pPr>
    </w:p>
    <w:p w:rsidRDefault="0001635B" w:rsidP="0001635B" w:rsidR="0001635B" w:rsidRPr="006E18F9">
      <w:pPr>
        <w:jc w:val="center"/>
        <w:rPr>
          <w:szCs w:val="24"/>
        </w:rPr>
      </w:pPr>
      <w:r w:rsidRPr="006E18F9">
        <w:rPr>
          <w:szCs w:val="24"/>
        </w:rPr>
        <w:t>Obrazloženje</w:t>
      </w:r>
    </w:p>
    <w:p w:rsidRDefault="0001635B" w:rsidP="0001635B" w:rsidR="0001635B" w:rsidRPr="006E18F9">
      <w:pPr>
        <w:jc w:val="center"/>
        <w:rPr>
          <w:szCs w:val="24"/>
        </w:rPr>
      </w:pPr>
    </w:p>
    <w:p w:rsidRDefault="006E18F9" w:rsidP="006E18F9" w:rsidR="006E18F9" w:rsidRPr="006E18F9">
      <w:pPr>
        <w:ind w:firstLine="708"/>
        <w:jc w:val="both"/>
        <w:rPr>
          <w:szCs w:val="24"/>
        </w:rPr>
      </w:pPr>
      <w:r w:rsidRPr="006E18F9">
        <w:rPr>
          <w:szCs w:val="24"/>
        </w:rPr>
        <w:t>Financijska agencija, Regionalni centar Split</w:t>
      </w:r>
      <w:r w:rsidR="000C7E3D">
        <w:rPr>
          <w:szCs w:val="24"/>
        </w:rPr>
        <w:t xml:space="preserve"> (u daljnjem tekstu: FINA)</w:t>
      </w:r>
      <w:r w:rsidRPr="006E18F9">
        <w:rPr>
          <w:szCs w:val="24"/>
        </w:rPr>
        <w:t xml:space="preserve"> podnijela je ovom sudu 23. ožujka 2018. prijedlog za otvaranje stečajn</w:t>
      </w:r>
      <w:r w:rsidR="001B5388">
        <w:rPr>
          <w:szCs w:val="24"/>
        </w:rPr>
        <w:t>og postupka nad dužnikom TIČICA</w:t>
      </w:r>
      <w:r w:rsidRPr="006E18F9">
        <w:rPr>
          <w:szCs w:val="24"/>
        </w:rPr>
        <w:t xml:space="preserve"> d.o.o. Split, a sve sukladno odredbama članka 110. stavak 1. Stečajnog zakona (Narodne novine </w:t>
      </w:r>
      <w:r w:rsidR="000C7E3D">
        <w:rPr>
          <w:szCs w:val="24"/>
        </w:rPr>
        <w:t xml:space="preserve">broj </w:t>
      </w:r>
      <w:r w:rsidRPr="006E18F9">
        <w:rPr>
          <w:szCs w:val="24"/>
        </w:rPr>
        <w:t>71/15 i 104/17, dalje SZ).</w:t>
      </w:r>
    </w:p>
    <w:p w:rsidRDefault="006E18F9" w:rsidP="006E18F9" w:rsidR="006E18F9" w:rsidRPr="006E18F9">
      <w:pPr>
        <w:ind w:firstLine="708"/>
        <w:jc w:val="both"/>
        <w:rPr>
          <w:szCs w:val="24"/>
        </w:rPr>
      </w:pPr>
    </w:p>
    <w:p w:rsidRDefault="006E18F9" w:rsidP="006E18F9" w:rsidR="00A77C6D" w:rsidRPr="006E18F9">
      <w:pPr>
        <w:ind w:firstLine="708"/>
        <w:jc w:val="both"/>
        <w:rPr>
          <w:szCs w:val="24"/>
        </w:rPr>
      </w:pPr>
      <w:r w:rsidRPr="006E18F9">
        <w:rPr>
          <w:szCs w:val="24"/>
        </w:rPr>
        <w:t xml:space="preserve">U prijedlogu </w:t>
      </w:r>
      <w:r w:rsidR="000C7E3D">
        <w:rPr>
          <w:szCs w:val="24"/>
        </w:rPr>
        <w:t>FINE je navedeno</w:t>
      </w:r>
      <w:r w:rsidRPr="006E18F9">
        <w:rPr>
          <w:szCs w:val="24"/>
        </w:rPr>
        <w:t xml:space="preserve"> da dužnik na dan 15. ožujka 2018. u Očevidniku redoslijeda osnova za plaćanje, ima evidentirane neizvršene osnove za plaćanje u neprekinutom razdoblju od 120 dana, u ukupnom iznosu od 145.653,68 kn, kao i da prema podacima koji su dostavljeni od Hrvatskog zavoda za mi</w:t>
      </w:r>
      <w:r w:rsidR="000C7E3D">
        <w:rPr>
          <w:szCs w:val="24"/>
        </w:rPr>
        <w:t>rovinsko osiguranje dužnik ima dvoje</w:t>
      </w:r>
      <w:r w:rsidRPr="006E18F9">
        <w:rPr>
          <w:szCs w:val="24"/>
        </w:rPr>
        <w:t xml:space="preserve"> zaposlenih, a predlagatelj da ne raspolaže drugim podacima o imovini dužnika</w:t>
      </w:r>
      <w:r w:rsidR="00A77C6D" w:rsidRPr="006E18F9">
        <w:rPr>
          <w:szCs w:val="24"/>
        </w:rPr>
        <w:t xml:space="preserve">. </w:t>
      </w:r>
    </w:p>
    <w:p w:rsidRDefault="00A77C6D" w:rsidP="00A77C6D" w:rsidR="00A77C6D" w:rsidRPr="006E18F9">
      <w:pPr>
        <w:ind w:firstLine="708"/>
        <w:jc w:val="both"/>
        <w:rPr>
          <w:szCs w:val="24"/>
        </w:rPr>
      </w:pPr>
    </w:p>
    <w:p w:rsidRDefault="00A77C6D" w:rsidP="00A77C6D" w:rsidR="00A77C6D" w:rsidRPr="006E18F9">
      <w:pPr>
        <w:ind w:firstLine="708"/>
        <w:jc w:val="both"/>
        <w:rPr>
          <w:szCs w:val="24"/>
        </w:rPr>
      </w:pPr>
      <w:r w:rsidRPr="006E18F9">
        <w:rPr>
          <w:szCs w:val="24"/>
        </w:rPr>
        <w:t xml:space="preserve">Povodom podnesenog prijedloga, rješenjem ovog suda </w:t>
      </w:r>
      <w:r w:rsidR="000C7E3D">
        <w:rPr>
          <w:szCs w:val="24"/>
        </w:rPr>
        <w:t>broj</w:t>
      </w:r>
      <w:r w:rsidRPr="006E18F9">
        <w:rPr>
          <w:szCs w:val="24"/>
        </w:rPr>
        <w:t xml:space="preserve"> 12. St-</w:t>
      </w:r>
      <w:r w:rsidR="006E18F9">
        <w:rPr>
          <w:szCs w:val="24"/>
        </w:rPr>
        <w:t>246</w:t>
      </w:r>
      <w:r w:rsidR="00805BF0" w:rsidRPr="006E18F9">
        <w:rPr>
          <w:szCs w:val="24"/>
        </w:rPr>
        <w:t>/2018</w:t>
      </w:r>
      <w:r w:rsidRPr="006E18F9">
        <w:rPr>
          <w:szCs w:val="24"/>
        </w:rPr>
        <w:t xml:space="preserve"> od </w:t>
      </w:r>
      <w:r w:rsidR="00805BF0" w:rsidRPr="006E18F9">
        <w:rPr>
          <w:szCs w:val="24"/>
        </w:rPr>
        <w:t xml:space="preserve">26. </w:t>
      </w:r>
      <w:r w:rsidR="006E18F9">
        <w:rPr>
          <w:szCs w:val="24"/>
        </w:rPr>
        <w:t>rujna</w:t>
      </w:r>
      <w:r w:rsidR="00805BF0" w:rsidRPr="006E18F9">
        <w:rPr>
          <w:szCs w:val="24"/>
        </w:rPr>
        <w:t xml:space="preserve"> 2018</w:t>
      </w:r>
      <w:r w:rsidR="00177FDE" w:rsidRPr="006E18F9">
        <w:rPr>
          <w:szCs w:val="24"/>
        </w:rPr>
        <w:t>.</w:t>
      </w:r>
      <w:r w:rsidRPr="006E18F9">
        <w:rPr>
          <w:szCs w:val="24"/>
        </w:rPr>
        <w:t xml:space="preserve"> pokrenut je prethodni postupak radi utvrđivanja uvjeta za otvaranje stečajnog postupka nad dužnikom.</w:t>
      </w:r>
      <w:r w:rsidR="00805BF0" w:rsidRPr="006E18F9">
        <w:rPr>
          <w:szCs w:val="24"/>
        </w:rPr>
        <w:t xml:space="preserve">  </w:t>
      </w:r>
    </w:p>
    <w:p w:rsidRDefault="00A77C6D" w:rsidP="00BB6E99" w:rsidR="00A77C6D" w:rsidRPr="006E18F9">
      <w:pPr>
        <w:jc w:val="both"/>
        <w:rPr>
          <w:szCs w:val="24"/>
        </w:rPr>
      </w:pPr>
    </w:p>
    <w:p w:rsidRDefault="00A77C6D" w:rsidP="004B3764" w:rsidR="00A77C6D" w:rsidRPr="006E18F9">
      <w:pPr>
        <w:ind w:firstLine="708"/>
        <w:jc w:val="both"/>
        <w:rPr>
          <w:szCs w:val="24"/>
        </w:rPr>
      </w:pPr>
      <w:r w:rsidRPr="006E18F9">
        <w:rPr>
          <w:szCs w:val="24"/>
        </w:rPr>
        <w:lastRenderedPageBreak/>
        <w:t xml:space="preserve">Tijekom prethodnog postupka utvrđeno </w:t>
      </w:r>
      <w:r w:rsidR="00306868" w:rsidRPr="006E18F9">
        <w:rPr>
          <w:szCs w:val="24"/>
        </w:rPr>
        <w:t xml:space="preserve">je </w:t>
      </w:r>
      <w:r w:rsidRPr="006E18F9">
        <w:rPr>
          <w:szCs w:val="24"/>
        </w:rPr>
        <w:t>da je kod dužnika ispunjen stečajni razlog nesposobnosti za plaćanje. Naime, FINA je za potrebe prethodnog postupka dostavila ovom sudu</w:t>
      </w:r>
      <w:r w:rsidR="00E16E85" w:rsidRPr="006E18F9">
        <w:rPr>
          <w:szCs w:val="24"/>
        </w:rPr>
        <w:t xml:space="preserve"> potvrdu o </w:t>
      </w:r>
      <w:r w:rsidRPr="006E18F9">
        <w:rPr>
          <w:szCs w:val="24"/>
        </w:rPr>
        <w:t>neizvršenim osnovama za plaćanje dužnika</w:t>
      </w:r>
      <w:r w:rsidR="00E16E85" w:rsidRPr="006E18F9">
        <w:rPr>
          <w:szCs w:val="24"/>
        </w:rPr>
        <w:t xml:space="preserve">, a kojom se potvrđuje da dužnik na dan </w:t>
      </w:r>
      <w:r w:rsidR="006E18F9">
        <w:rPr>
          <w:szCs w:val="24"/>
        </w:rPr>
        <w:t>22.10</w:t>
      </w:r>
      <w:r w:rsidR="00E16E85" w:rsidRPr="006E18F9">
        <w:rPr>
          <w:szCs w:val="24"/>
        </w:rPr>
        <w:t>.2018.</w:t>
      </w:r>
      <w:r w:rsidR="004B3764" w:rsidRPr="006E18F9">
        <w:rPr>
          <w:szCs w:val="24"/>
        </w:rPr>
        <w:t xml:space="preserve"> u Očevidniku redoslijeda osnova za plaćanje</w:t>
      </w:r>
      <w:r w:rsidR="00E16E85" w:rsidRPr="006E18F9">
        <w:rPr>
          <w:szCs w:val="24"/>
        </w:rPr>
        <w:t>,</w:t>
      </w:r>
      <w:r w:rsidR="004B3764" w:rsidRPr="006E18F9">
        <w:rPr>
          <w:szCs w:val="24"/>
        </w:rPr>
        <w:t xml:space="preserve"> ima evidentirane neizvršne osnove za plaćanje u neprekinutom razdoblju od </w:t>
      </w:r>
      <w:r w:rsidR="006E18F9">
        <w:rPr>
          <w:szCs w:val="24"/>
        </w:rPr>
        <w:t>340</w:t>
      </w:r>
      <w:r w:rsidR="004B3764" w:rsidRPr="006E18F9">
        <w:rPr>
          <w:szCs w:val="24"/>
        </w:rPr>
        <w:t xml:space="preserve"> dana. </w:t>
      </w:r>
      <w:r w:rsidR="00E16E85" w:rsidRPr="006E18F9">
        <w:rPr>
          <w:szCs w:val="24"/>
        </w:rPr>
        <w:t xml:space="preserve">Kako je dakle iz te potvrde FINE razvidno da dužnik, </w:t>
      </w:r>
      <w:r w:rsidRPr="006E18F9">
        <w:rPr>
          <w:szCs w:val="24"/>
        </w:rPr>
        <w:t>u Očevidniku redoslijeda osnova za plaćanje</w:t>
      </w:r>
      <w:r w:rsidR="00177FDE" w:rsidRPr="006E18F9">
        <w:rPr>
          <w:szCs w:val="24"/>
        </w:rPr>
        <w:t>,</w:t>
      </w:r>
      <w:r w:rsidRPr="006E18F9">
        <w:rPr>
          <w:szCs w:val="24"/>
        </w:rPr>
        <w:t xml:space="preserve"> ima evidentirane neizvršne osnove za plaćanje u ne</w:t>
      </w:r>
      <w:r w:rsidR="00177FDE" w:rsidRPr="006E18F9">
        <w:rPr>
          <w:szCs w:val="24"/>
        </w:rPr>
        <w:t xml:space="preserve">prekinutom razdoblju </w:t>
      </w:r>
      <w:r w:rsidR="00E16E85" w:rsidRPr="006E18F9">
        <w:rPr>
          <w:szCs w:val="24"/>
        </w:rPr>
        <w:t xml:space="preserve">dužem od 60 </w:t>
      </w:r>
      <w:r w:rsidRPr="006E18F9">
        <w:rPr>
          <w:szCs w:val="24"/>
        </w:rPr>
        <w:t>dana</w:t>
      </w:r>
      <w:r w:rsidR="00E16E85" w:rsidRPr="006E18F9">
        <w:rPr>
          <w:szCs w:val="24"/>
        </w:rPr>
        <w:t xml:space="preserve">, to je samim </w:t>
      </w:r>
      <w:r w:rsidRPr="006E18F9">
        <w:rPr>
          <w:szCs w:val="24"/>
        </w:rPr>
        <w:t>time očito</w:t>
      </w:r>
      <w:r w:rsidR="00E97DC8" w:rsidRPr="006E18F9">
        <w:rPr>
          <w:szCs w:val="24"/>
        </w:rPr>
        <w:t xml:space="preserve"> </w:t>
      </w:r>
      <w:r w:rsidRPr="006E18F9">
        <w:rPr>
          <w:szCs w:val="24"/>
        </w:rPr>
        <w:t xml:space="preserve">da kod </w:t>
      </w:r>
      <w:r w:rsidR="0026500D" w:rsidRPr="006E18F9">
        <w:rPr>
          <w:szCs w:val="24"/>
        </w:rPr>
        <w:t>dužnika</w:t>
      </w:r>
      <w:r w:rsidRPr="006E18F9">
        <w:rPr>
          <w:szCs w:val="24"/>
        </w:rPr>
        <w:t xml:space="preserve"> postoji stečajni razlog nesposobnosti za plać</w:t>
      </w:r>
      <w:r w:rsidR="00B60986">
        <w:rPr>
          <w:szCs w:val="24"/>
        </w:rPr>
        <w:t>anje u smislu odredbi članka 6. stavak 1., stavak</w:t>
      </w:r>
      <w:r w:rsidRPr="006E18F9">
        <w:rPr>
          <w:szCs w:val="24"/>
        </w:rPr>
        <w:t xml:space="preserve"> 2. podstavak 1. i st</w:t>
      </w:r>
      <w:r w:rsidR="00B60986">
        <w:rPr>
          <w:szCs w:val="24"/>
        </w:rPr>
        <w:t>avak</w:t>
      </w:r>
      <w:r w:rsidRPr="006E18F9">
        <w:rPr>
          <w:szCs w:val="24"/>
        </w:rPr>
        <w:t xml:space="preserve"> 4. SZ-a.</w:t>
      </w:r>
      <w:r w:rsidR="00E16E85" w:rsidRPr="006E18F9">
        <w:rPr>
          <w:szCs w:val="24"/>
        </w:rPr>
        <w:t xml:space="preserve"> Uostalom i sam zastupnik po zakonu dužnika </w:t>
      </w:r>
      <w:r w:rsidR="006E18F9">
        <w:rPr>
          <w:szCs w:val="24"/>
        </w:rPr>
        <w:t>Josip Palić</w:t>
      </w:r>
      <w:r w:rsidR="00E16E85" w:rsidRPr="006E18F9">
        <w:rPr>
          <w:szCs w:val="24"/>
        </w:rPr>
        <w:t xml:space="preserve"> potvrdio je točnost podataka FINE o blokadi računa dužnika, navodeći pritom da se dužnik ne protivi podnesenom prijedlogu za otvaranje stečajnog postupka.</w:t>
      </w:r>
    </w:p>
    <w:p w:rsidRDefault="00A77C6D" w:rsidP="00A77C6D" w:rsidR="00A77C6D" w:rsidRPr="006E18F9">
      <w:pPr>
        <w:ind w:firstLine="708"/>
        <w:jc w:val="both"/>
        <w:rPr>
          <w:szCs w:val="24"/>
        </w:rPr>
      </w:pPr>
    </w:p>
    <w:p w:rsidRDefault="00A77C6D" w:rsidP="00BB6E99" w:rsidR="00BB6E99" w:rsidRPr="006E18F9">
      <w:pPr>
        <w:ind w:firstLine="708"/>
        <w:jc w:val="both"/>
        <w:rPr>
          <w:szCs w:val="24"/>
        </w:rPr>
      </w:pPr>
      <w:r w:rsidRPr="006E18F9">
        <w:rPr>
          <w:szCs w:val="24"/>
        </w:rPr>
        <w:t xml:space="preserve">Međutim, osim postojanja stečajnog razloga kod dužnika, iz rezultata prethodnog postupka također proizlazi i da dužnik nema </w:t>
      </w:r>
      <w:r w:rsidR="00BB6E99" w:rsidRPr="006E18F9">
        <w:rPr>
          <w:szCs w:val="24"/>
        </w:rPr>
        <w:t xml:space="preserve">vrjednije materijalne </w:t>
      </w:r>
      <w:r w:rsidRPr="006E18F9">
        <w:rPr>
          <w:szCs w:val="24"/>
        </w:rPr>
        <w:t xml:space="preserve">imovine koju bi ušla u stečajnu masu. </w:t>
      </w:r>
    </w:p>
    <w:p w:rsidRDefault="00BB6E99" w:rsidP="00BB6E99" w:rsidR="00BB6E99" w:rsidRPr="006E18F9">
      <w:pPr>
        <w:ind w:firstLine="708"/>
        <w:jc w:val="both"/>
        <w:rPr>
          <w:szCs w:val="24"/>
        </w:rPr>
      </w:pPr>
    </w:p>
    <w:p w:rsidRDefault="00A77C6D" w:rsidP="0026500D" w:rsidR="00E16E85">
      <w:pPr>
        <w:ind w:firstLine="708"/>
        <w:jc w:val="both"/>
        <w:rPr>
          <w:szCs w:val="24"/>
        </w:rPr>
      </w:pPr>
      <w:r w:rsidRPr="006E18F9">
        <w:rPr>
          <w:szCs w:val="24"/>
        </w:rPr>
        <w:t>Naime,</w:t>
      </w:r>
      <w:r w:rsidR="00E16E85" w:rsidRPr="006E18F9">
        <w:rPr>
          <w:szCs w:val="24"/>
        </w:rPr>
        <w:t xml:space="preserve"> dužnik je </w:t>
      </w:r>
      <w:r w:rsidR="006E18F9">
        <w:rPr>
          <w:szCs w:val="24"/>
        </w:rPr>
        <w:t xml:space="preserve">2. listopada </w:t>
      </w:r>
      <w:r w:rsidR="00E16E85" w:rsidRPr="006E18F9">
        <w:rPr>
          <w:szCs w:val="24"/>
        </w:rPr>
        <w:t xml:space="preserve">2018. dostavio ovom sudu podnesak u kojem je dan popis imovine </w:t>
      </w:r>
      <w:r w:rsidR="000C7E3D">
        <w:rPr>
          <w:szCs w:val="24"/>
        </w:rPr>
        <w:t>dužnika, a iz kojeg popisa proizlazi da dužnik, osim nenaplaćenih potraživanja, druge imovine nema.</w:t>
      </w:r>
      <w:r w:rsidR="00E16E85" w:rsidRPr="006E18F9">
        <w:rPr>
          <w:szCs w:val="24"/>
        </w:rPr>
        <w:t xml:space="preserve"> </w:t>
      </w:r>
    </w:p>
    <w:p w:rsidRDefault="000C7E3D" w:rsidP="0026500D" w:rsidR="000C7E3D" w:rsidRPr="006E18F9">
      <w:pPr>
        <w:ind w:firstLine="708"/>
        <w:jc w:val="both"/>
        <w:rPr>
          <w:szCs w:val="24"/>
        </w:rPr>
      </w:pPr>
    </w:p>
    <w:p w:rsidRDefault="000C7E3D" w:rsidP="0026500D" w:rsidR="006E18F9">
      <w:pPr>
        <w:ind w:firstLine="708"/>
        <w:jc w:val="both"/>
        <w:rPr>
          <w:szCs w:val="24"/>
        </w:rPr>
      </w:pPr>
      <w:r w:rsidRPr="006E18F9">
        <w:rPr>
          <w:szCs w:val="24"/>
        </w:rPr>
        <w:t xml:space="preserve">U </w:t>
      </w:r>
      <w:r w:rsidR="0026500D" w:rsidRPr="006E18F9">
        <w:rPr>
          <w:szCs w:val="24"/>
        </w:rPr>
        <w:t>svom iskazu danom na ročištu u prethodnom postupku</w:t>
      </w:r>
      <w:r w:rsidR="00E16E85" w:rsidRPr="006E18F9">
        <w:rPr>
          <w:szCs w:val="24"/>
        </w:rPr>
        <w:t>,</w:t>
      </w:r>
      <w:r w:rsidR="0026500D" w:rsidRPr="006E18F9">
        <w:rPr>
          <w:szCs w:val="24"/>
        </w:rPr>
        <w:t xml:space="preserve"> z.z. dužnika </w:t>
      </w:r>
      <w:r w:rsidR="006E18F9">
        <w:rPr>
          <w:szCs w:val="24"/>
        </w:rPr>
        <w:t>Josip Palić</w:t>
      </w:r>
      <w:r w:rsidR="0026500D" w:rsidRPr="006E18F9">
        <w:rPr>
          <w:szCs w:val="24"/>
        </w:rPr>
        <w:t xml:space="preserve"> </w:t>
      </w:r>
      <w:r w:rsidR="002A7FAF" w:rsidRPr="006E18F9">
        <w:rPr>
          <w:szCs w:val="24"/>
        </w:rPr>
        <w:t xml:space="preserve">u bitnom </w:t>
      </w:r>
      <w:r>
        <w:rPr>
          <w:szCs w:val="24"/>
        </w:rPr>
        <w:t xml:space="preserve">je </w:t>
      </w:r>
      <w:r w:rsidR="0026500D" w:rsidRPr="006E18F9">
        <w:rPr>
          <w:szCs w:val="24"/>
        </w:rPr>
        <w:t>naveo</w:t>
      </w:r>
      <w:r w:rsidR="00805BF0" w:rsidRPr="006E18F9">
        <w:rPr>
          <w:szCs w:val="24"/>
        </w:rPr>
        <w:t xml:space="preserve"> da </w:t>
      </w:r>
      <w:r w:rsidR="006E18F9">
        <w:rPr>
          <w:szCs w:val="24"/>
        </w:rPr>
        <w:t>se</w:t>
      </w:r>
      <w:r w:rsidR="00805BF0" w:rsidRPr="006E18F9">
        <w:rPr>
          <w:szCs w:val="24"/>
        </w:rPr>
        <w:t xml:space="preserve"> </w:t>
      </w:r>
      <w:r w:rsidR="006E18F9">
        <w:rPr>
          <w:szCs w:val="24"/>
        </w:rPr>
        <w:t>d</w:t>
      </w:r>
      <w:r w:rsidR="006E18F9" w:rsidRPr="006E18F9">
        <w:rPr>
          <w:szCs w:val="24"/>
        </w:rPr>
        <w:t xml:space="preserve">ruštvo Tičica d.o.o. bavilo trgovinom, </w:t>
      </w:r>
      <w:r>
        <w:rPr>
          <w:szCs w:val="24"/>
        </w:rPr>
        <w:t>a</w:t>
      </w:r>
      <w:r w:rsidR="005C6046">
        <w:rPr>
          <w:szCs w:val="24"/>
        </w:rPr>
        <w:t xml:space="preserve"> </w:t>
      </w:r>
      <w:r w:rsidR="006E18F9" w:rsidRPr="006E18F9">
        <w:rPr>
          <w:szCs w:val="24"/>
        </w:rPr>
        <w:t xml:space="preserve">u naravi </w:t>
      </w:r>
      <w:r w:rsidR="006E18F9">
        <w:rPr>
          <w:szCs w:val="24"/>
        </w:rPr>
        <w:t xml:space="preserve">da </w:t>
      </w:r>
      <w:r w:rsidR="006E18F9" w:rsidRPr="006E18F9">
        <w:rPr>
          <w:szCs w:val="24"/>
        </w:rPr>
        <w:t xml:space="preserve">se radilo o prodaji obuće i manjim dijelom galanterije </w:t>
      </w:r>
      <w:r>
        <w:rPr>
          <w:szCs w:val="24"/>
        </w:rPr>
        <w:t>-</w:t>
      </w:r>
      <w:r w:rsidR="006E18F9" w:rsidRPr="006E18F9">
        <w:rPr>
          <w:szCs w:val="24"/>
        </w:rPr>
        <w:t xml:space="preserve"> ručnih torbica. </w:t>
      </w:r>
      <w:r w:rsidR="006E18F9">
        <w:rPr>
          <w:szCs w:val="24"/>
        </w:rPr>
        <w:t>Naveo je da je d</w:t>
      </w:r>
      <w:r w:rsidR="006E18F9" w:rsidRPr="006E18F9">
        <w:rPr>
          <w:szCs w:val="24"/>
        </w:rPr>
        <w:t xml:space="preserve">ruštvo poslovalo na dva </w:t>
      </w:r>
      <w:r>
        <w:rPr>
          <w:szCs w:val="24"/>
        </w:rPr>
        <w:t>mjesta</w:t>
      </w:r>
      <w:r w:rsidR="006E18F9" w:rsidRPr="006E18F9">
        <w:rPr>
          <w:szCs w:val="24"/>
        </w:rPr>
        <w:t xml:space="preserve"> i to na adresi Pistura bb u Splitu, gdje je bilo registrirano sjedište dužnika, a gdje se zapravo nalazio prostor koji je bio u vlasništvu Grada Splita </w:t>
      </w:r>
      <w:r>
        <w:rPr>
          <w:szCs w:val="24"/>
        </w:rPr>
        <w:t>i u kojem je dužnik bio u najmu, a isto tako</w:t>
      </w:r>
      <w:r w:rsidR="006E18F9" w:rsidRPr="006E18F9">
        <w:rPr>
          <w:szCs w:val="24"/>
        </w:rPr>
        <w:t xml:space="preserve"> </w:t>
      </w:r>
      <w:r w:rsidR="006E18F9">
        <w:rPr>
          <w:szCs w:val="24"/>
        </w:rPr>
        <w:t>d</w:t>
      </w:r>
      <w:r w:rsidR="006E18F9" w:rsidRPr="006E18F9">
        <w:rPr>
          <w:szCs w:val="24"/>
        </w:rPr>
        <w:t xml:space="preserve">užnik </w:t>
      </w:r>
      <w:r>
        <w:rPr>
          <w:szCs w:val="24"/>
        </w:rPr>
        <w:t>da je</w:t>
      </w:r>
      <w:r w:rsidR="006E18F9" w:rsidRPr="006E18F9">
        <w:rPr>
          <w:szCs w:val="24"/>
        </w:rPr>
        <w:t xml:space="preserve"> prodavao robu i na tržnici, odnosno na na</w:t>
      </w:r>
      <w:r>
        <w:rPr>
          <w:szCs w:val="24"/>
        </w:rPr>
        <w:t>thodniku pokraj luke u Splitu</w:t>
      </w:r>
      <w:r w:rsidR="006E18F9" w:rsidRPr="006E18F9">
        <w:rPr>
          <w:szCs w:val="24"/>
        </w:rPr>
        <w:t xml:space="preserve"> gdje </w:t>
      </w:r>
      <w:r w:rsidR="006E18F9">
        <w:rPr>
          <w:szCs w:val="24"/>
        </w:rPr>
        <w:t xml:space="preserve">da </w:t>
      </w:r>
      <w:r w:rsidR="006E18F9" w:rsidRPr="006E18F9">
        <w:rPr>
          <w:szCs w:val="24"/>
        </w:rPr>
        <w:t>su se nalazili kiosci koji su bili u vlasništvu Tržnica Hippos iz Splita</w:t>
      </w:r>
      <w:r>
        <w:rPr>
          <w:szCs w:val="24"/>
        </w:rPr>
        <w:t xml:space="preserve"> i</w:t>
      </w:r>
      <w:r w:rsidR="006E18F9" w:rsidRPr="006E18F9">
        <w:rPr>
          <w:szCs w:val="24"/>
        </w:rPr>
        <w:t xml:space="preserve"> koje je dužnik također iznajmio. Dužnik </w:t>
      </w:r>
      <w:r>
        <w:rPr>
          <w:szCs w:val="24"/>
        </w:rPr>
        <w:t xml:space="preserve">da </w:t>
      </w:r>
      <w:r w:rsidR="006E18F9" w:rsidRPr="006E18F9">
        <w:rPr>
          <w:szCs w:val="24"/>
        </w:rPr>
        <w:t xml:space="preserve">je relativno uspješno poslovao do prije tri godine, ali od rujna 2017. </w:t>
      </w:r>
      <w:r w:rsidR="006E18F9">
        <w:rPr>
          <w:szCs w:val="24"/>
        </w:rPr>
        <w:t xml:space="preserve">da </w:t>
      </w:r>
      <w:r w:rsidR="006E18F9" w:rsidRPr="006E18F9">
        <w:rPr>
          <w:szCs w:val="24"/>
        </w:rPr>
        <w:t>je u potpunosti obustavio svoje poslovanje.</w:t>
      </w:r>
      <w:r w:rsidR="006E18F9">
        <w:rPr>
          <w:szCs w:val="24"/>
        </w:rPr>
        <w:t xml:space="preserve"> Naveo je da je ranije </w:t>
      </w:r>
      <w:r w:rsidR="006E18F9" w:rsidRPr="006E18F9">
        <w:rPr>
          <w:szCs w:val="24"/>
        </w:rPr>
        <w:t>kod dužni</w:t>
      </w:r>
      <w:r>
        <w:rPr>
          <w:szCs w:val="24"/>
        </w:rPr>
        <w:t>ka u prosjeku bilo zaposleno pet</w:t>
      </w:r>
      <w:r w:rsidR="006E18F9" w:rsidRPr="006E18F9">
        <w:rPr>
          <w:szCs w:val="24"/>
        </w:rPr>
        <w:t xml:space="preserve"> radnika, a danas </w:t>
      </w:r>
      <w:r w:rsidR="006E18F9">
        <w:rPr>
          <w:szCs w:val="24"/>
        </w:rPr>
        <w:t xml:space="preserve">da </w:t>
      </w:r>
      <w:r w:rsidR="006E18F9" w:rsidRPr="006E18F9">
        <w:rPr>
          <w:szCs w:val="24"/>
        </w:rPr>
        <w:t>se</w:t>
      </w:r>
      <w:r>
        <w:rPr>
          <w:szCs w:val="24"/>
        </w:rPr>
        <w:t xml:space="preserve"> kao</w:t>
      </w:r>
      <w:r w:rsidR="006E18F9" w:rsidRPr="006E18F9">
        <w:rPr>
          <w:szCs w:val="24"/>
        </w:rPr>
        <w:t xml:space="preserve"> zaposlena </w:t>
      </w:r>
      <w:r w:rsidRPr="006E18F9">
        <w:rPr>
          <w:szCs w:val="24"/>
        </w:rPr>
        <w:t xml:space="preserve">vodi </w:t>
      </w:r>
      <w:r w:rsidR="006E18F9" w:rsidRPr="006E18F9">
        <w:rPr>
          <w:szCs w:val="24"/>
        </w:rPr>
        <w:t>samo jedna radnica koja se već više od 5 godina nalazi na bolovanju. Dužnik</w:t>
      </w:r>
      <w:r w:rsidR="00B60986">
        <w:rPr>
          <w:szCs w:val="24"/>
        </w:rPr>
        <w:t xml:space="preserve"> da </w:t>
      </w:r>
      <w:r w:rsidR="006E18F9" w:rsidRPr="006E18F9">
        <w:rPr>
          <w:szCs w:val="24"/>
        </w:rPr>
        <w:t xml:space="preserve">je u periodu od sredine 2016. do rujna 2017. nešto poslovao, a zapravo </w:t>
      </w:r>
      <w:r w:rsidR="00B60986">
        <w:rPr>
          <w:szCs w:val="24"/>
        </w:rPr>
        <w:t xml:space="preserve">se radilo </w:t>
      </w:r>
      <w:r w:rsidR="006E18F9" w:rsidRPr="006E18F9">
        <w:rPr>
          <w:szCs w:val="24"/>
        </w:rPr>
        <w:t xml:space="preserve">o prodaji stare odnosno ranije nabavljene robe. U rujnu 2017. </w:t>
      </w:r>
      <w:r w:rsidR="005C6046">
        <w:rPr>
          <w:szCs w:val="24"/>
        </w:rPr>
        <w:t xml:space="preserve">da su </w:t>
      </w:r>
      <w:r w:rsidR="006E18F9" w:rsidRPr="006E18F9">
        <w:rPr>
          <w:szCs w:val="24"/>
        </w:rPr>
        <w:t>otkazani su svi ugovori o najmu</w:t>
      </w:r>
      <w:r w:rsidR="00B60986">
        <w:rPr>
          <w:szCs w:val="24"/>
        </w:rPr>
        <w:t xml:space="preserve">, </w:t>
      </w:r>
      <w:r w:rsidR="006E18F9" w:rsidRPr="006E18F9">
        <w:rPr>
          <w:szCs w:val="24"/>
        </w:rPr>
        <w:t>Gradu Splitu</w:t>
      </w:r>
      <w:r w:rsidR="00B60986">
        <w:rPr>
          <w:szCs w:val="24"/>
        </w:rPr>
        <w:t xml:space="preserve"> je</w:t>
      </w:r>
      <w:r w:rsidR="006E18F9" w:rsidRPr="006E18F9">
        <w:rPr>
          <w:szCs w:val="24"/>
        </w:rPr>
        <w:t xml:space="preserve"> vraćen poslovni prostor</w:t>
      </w:r>
      <w:r w:rsidR="00B60986">
        <w:rPr>
          <w:szCs w:val="24"/>
        </w:rPr>
        <w:t xml:space="preserve"> te je </w:t>
      </w:r>
      <w:r w:rsidR="006E18F9" w:rsidRPr="006E18F9">
        <w:rPr>
          <w:szCs w:val="24"/>
        </w:rPr>
        <w:t xml:space="preserve">dužnik morao napustiti </w:t>
      </w:r>
      <w:r w:rsidR="005C6046">
        <w:rPr>
          <w:szCs w:val="24"/>
        </w:rPr>
        <w:t xml:space="preserve">i </w:t>
      </w:r>
      <w:r w:rsidR="006E18F9" w:rsidRPr="006E18F9">
        <w:rPr>
          <w:szCs w:val="24"/>
        </w:rPr>
        <w:t>kioske iznajmljene od Tržnica Hippos.</w:t>
      </w:r>
      <w:r w:rsidR="005C6046" w:rsidRPr="005C6046">
        <w:rPr>
          <w:szCs w:val="24"/>
        </w:rPr>
        <w:t xml:space="preserve"> </w:t>
      </w:r>
      <w:r w:rsidR="005C6046">
        <w:rPr>
          <w:szCs w:val="24"/>
        </w:rPr>
        <w:t xml:space="preserve">U odnosu na obveze dužnika naveo je da dužnik ima neplaćenih obveza prema Tržnicama Hippos, na ime neplaćenog najma, da postoje i dugovanja prema Poreznoj upravi na ime neplaćenog PDV-a, doprinosa i ostalih poreza te prema Autokući Kovačić za popravak jednog automobila. </w:t>
      </w:r>
      <w:r w:rsidR="006E18F9" w:rsidRPr="006E18F9">
        <w:rPr>
          <w:szCs w:val="24"/>
        </w:rPr>
        <w:t xml:space="preserve"> U odnosu na imovinu dužnika </w:t>
      </w:r>
      <w:r w:rsidR="00B60986">
        <w:rPr>
          <w:szCs w:val="24"/>
        </w:rPr>
        <w:t>izjavio je</w:t>
      </w:r>
      <w:r w:rsidR="006E18F9" w:rsidRPr="006E18F9">
        <w:rPr>
          <w:szCs w:val="24"/>
        </w:rPr>
        <w:t xml:space="preserve"> da dužnik u svom vlasništvu nema bilo kakve vrjednije imovine. Dužnik</w:t>
      </w:r>
      <w:r w:rsidR="005C6046">
        <w:rPr>
          <w:szCs w:val="24"/>
        </w:rPr>
        <w:t xml:space="preserve"> da</w:t>
      </w:r>
      <w:r w:rsidR="006E18F9" w:rsidRPr="006E18F9">
        <w:rPr>
          <w:szCs w:val="24"/>
        </w:rPr>
        <w:t xml:space="preserve"> nema</w:t>
      </w:r>
      <w:r w:rsidR="005C6046">
        <w:rPr>
          <w:szCs w:val="24"/>
        </w:rPr>
        <w:t xml:space="preserve"> niti je ikada imao nekretnina, </w:t>
      </w:r>
      <w:r w:rsidR="006E18F9" w:rsidRPr="006E18F9">
        <w:rPr>
          <w:szCs w:val="24"/>
        </w:rPr>
        <w:t xml:space="preserve">isto tako danas </w:t>
      </w:r>
      <w:r w:rsidR="005C6046">
        <w:rPr>
          <w:szCs w:val="24"/>
        </w:rPr>
        <w:t xml:space="preserve">da </w:t>
      </w:r>
      <w:r w:rsidR="006E18F9" w:rsidRPr="006E18F9">
        <w:rPr>
          <w:szCs w:val="24"/>
        </w:rPr>
        <w:t xml:space="preserve">nema ni bilo kakvih vrjednijih pokretnina kao što su automobili, brodovi i sl., a nema niti zaliha robe ili opreme. </w:t>
      </w:r>
      <w:r w:rsidR="00B60986">
        <w:rPr>
          <w:szCs w:val="24"/>
        </w:rPr>
        <w:t>Naveo je</w:t>
      </w:r>
      <w:r w:rsidR="006E18F9" w:rsidRPr="006E18F9">
        <w:rPr>
          <w:szCs w:val="24"/>
        </w:rPr>
        <w:t xml:space="preserve"> da je dužnik ranije imao dva automobila i to osobno vozilo Auti A8 i kombi Peugeot Bo</w:t>
      </w:r>
      <w:r w:rsidR="005C6046">
        <w:rPr>
          <w:szCs w:val="24"/>
        </w:rPr>
        <w:t>xer,</w:t>
      </w:r>
      <w:r w:rsidR="006E18F9" w:rsidRPr="006E18F9">
        <w:rPr>
          <w:szCs w:val="24"/>
        </w:rPr>
        <w:t xml:space="preserve"> koji su bili starosti 15 odnosno 10 godina i koja vozila je dužnik u 2017. godini prodao. </w:t>
      </w:r>
      <w:r w:rsidR="005C6046">
        <w:rPr>
          <w:szCs w:val="24"/>
        </w:rPr>
        <w:t>Istaknuo je</w:t>
      </w:r>
      <w:r w:rsidR="006E18F9" w:rsidRPr="006E18F9">
        <w:rPr>
          <w:szCs w:val="24"/>
        </w:rPr>
        <w:t xml:space="preserve"> i da su preostale zalihe robe u cijelosti</w:t>
      </w:r>
      <w:r w:rsidR="005C6046">
        <w:rPr>
          <w:szCs w:val="24"/>
        </w:rPr>
        <w:t xml:space="preserve"> prodane pri čemu</w:t>
      </w:r>
      <w:r w:rsidR="006E18F9" w:rsidRPr="006E18F9">
        <w:rPr>
          <w:szCs w:val="24"/>
        </w:rPr>
        <w:t xml:space="preserve"> dužnik</w:t>
      </w:r>
      <w:r w:rsidR="005C6046">
        <w:rPr>
          <w:szCs w:val="24"/>
        </w:rPr>
        <w:t xml:space="preserve"> da je</w:t>
      </w:r>
      <w:r w:rsidR="006E18F9" w:rsidRPr="006E18F9">
        <w:rPr>
          <w:szCs w:val="24"/>
        </w:rPr>
        <w:t xml:space="preserve"> morao ići na snižavanje cijene samo da bi se riješio tih zaliha robe. </w:t>
      </w:r>
      <w:r w:rsidR="00B60986">
        <w:rPr>
          <w:szCs w:val="24"/>
        </w:rPr>
        <w:t xml:space="preserve">Naveo je da se </w:t>
      </w:r>
      <w:r w:rsidR="005C6046">
        <w:rPr>
          <w:szCs w:val="24"/>
        </w:rPr>
        <w:t xml:space="preserve">od imovne </w:t>
      </w:r>
      <w:r w:rsidR="00B60986">
        <w:rPr>
          <w:szCs w:val="24"/>
        </w:rPr>
        <w:t>u</w:t>
      </w:r>
      <w:r w:rsidR="006E18F9" w:rsidRPr="006E18F9">
        <w:rPr>
          <w:szCs w:val="24"/>
        </w:rPr>
        <w:t xml:space="preserve"> po</w:t>
      </w:r>
      <w:r w:rsidR="005C6046">
        <w:rPr>
          <w:szCs w:val="24"/>
        </w:rPr>
        <w:t>slovnim knjigama dužnika vode</w:t>
      </w:r>
      <w:r w:rsidR="006E18F9" w:rsidRPr="006E18F9">
        <w:rPr>
          <w:szCs w:val="24"/>
        </w:rPr>
        <w:t xml:space="preserve"> još jedino nenaplaćena potraživanja </w:t>
      </w:r>
      <w:r w:rsidR="005C6046">
        <w:rPr>
          <w:szCs w:val="24"/>
        </w:rPr>
        <w:t>koja do sada nije</w:t>
      </w:r>
      <w:r w:rsidR="006E18F9" w:rsidRPr="006E18F9">
        <w:rPr>
          <w:szCs w:val="24"/>
        </w:rPr>
        <w:t xml:space="preserve"> u</w:t>
      </w:r>
      <w:r w:rsidR="005C6046">
        <w:rPr>
          <w:szCs w:val="24"/>
        </w:rPr>
        <w:t>spio</w:t>
      </w:r>
      <w:r w:rsidR="00B60986">
        <w:rPr>
          <w:szCs w:val="24"/>
        </w:rPr>
        <w:t xml:space="preserve"> naplatiti mirnim putem i za koja</w:t>
      </w:r>
      <w:r w:rsidR="006E18F9" w:rsidRPr="006E18F9">
        <w:rPr>
          <w:szCs w:val="24"/>
        </w:rPr>
        <w:t xml:space="preserve"> dužnik nije pokretao postupke radi prisilne naplate, dijelom zbog nedostatka novčanih sredstava, a najvećim dijelom zbog toga što su ta potraživanja teško naplativa budući da je obrt za trgovinu Dolce Iva, prema kojem dužnik ima potraživanje</w:t>
      </w:r>
      <w:r w:rsidR="00B60986">
        <w:rPr>
          <w:szCs w:val="24"/>
        </w:rPr>
        <w:t xml:space="preserve">, u blokadi. Također i </w:t>
      </w:r>
      <w:r w:rsidR="006E18F9" w:rsidRPr="006E18F9">
        <w:rPr>
          <w:szCs w:val="24"/>
        </w:rPr>
        <w:t>potraživanje prema Jozi Šimiću</w:t>
      </w:r>
      <w:r w:rsidR="00B60986">
        <w:rPr>
          <w:szCs w:val="24"/>
        </w:rPr>
        <w:t>,</w:t>
      </w:r>
      <w:r w:rsidR="006E18F9" w:rsidRPr="006E18F9">
        <w:rPr>
          <w:szCs w:val="24"/>
        </w:rPr>
        <w:t xml:space="preserve"> koje datira više od tri </w:t>
      </w:r>
      <w:r w:rsidR="006E18F9" w:rsidRPr="006E18F9">
        <w:rPr>
          <w:szCs w:val="24"/>
        </w:rPr>
        <w:lastRenderedPageBreak/>
        <w:t>godine</w:t>
      </w:r>
      <w:r w:rsidR="005C6046">
        <w:rPr>
          <w:szCs w:val="24"/>
        </w:rPr>
        <w:t>,</w:t>
      </w:r>
      <w:r w:rsidR="006E18F9" w:rsidRPr="006E18F9">
        <w:rPr>
          <w:szCs w:val="24"/>
        </w:rPr>
        <w:t xml:space="preserve"> također se nije uspjelo naplatiti. </w:t>
      </w:r>
      <w:r w:rsidR="00B60986">
        <w:rPr>
          <w:szCs w:val="24"/>
        </w:rPr>
        <w:t>Naveo je i da su o</w:t>
      </w:r>
      <w:r w:rsidR="006E18F9" w:rsidRPr="006E18F9">
        <w:rPr>
          <w:szCs w:val="24"/>
        </w:rPr>
        <w:t xml:space="preserve">stala dva potraživanja manjih iznosa i također teže naplativa. </w:t>
      </w:r>
    </w:p>
    <w:p w:rsidRDefault="001B2ADF" w:rsidP="00B60986" w:rsidR="001B2ADF" w:rsidRPr="006E18F9">
      <w:pPr>
        <w:jc w:val="both"/>
        <w:rPr>
          <w:szCs w:val="24"/>
        </w:rPr>
      </w:pPr>
    </w:p>
    <w:p w:rsidRDefault="001B2ADF" w:rsidP="0026500D" w:rsidR="001B2ADF" w:rsidRPr="006E18F9">
      <w:pPr>
        <w:ind w:firstLine="708"/>
        <w:jc w:val="both"/>
        <w:rPr>
          <w:szCs w:val="24"/>
        </w:rPr>
      </w:pPr>
      <w:r w:rsidRPr="006E18F9">
        <w:rPr>
          <w:szCs w:val="24"/>
        </w:rPr>
        <w:t xml:space="preserve">Ovaj sud je </w:t>
      </w:r>
      <w:r w:rsidR="005C6046">
        <w:rPr>
          <w:szCs w:val="24"/>
        </w:rPr>
        <w:t xml:space="preserve">isto tako </w:t>
      </w:r>
      <w:r w:rsidRPr="006E18F9">
        <w:rPr>
          <w:szCs w:val="24"/>
        </w:rPr>
        <w:t xml:space="preserve">službenim putem zatražio podatke o imovini dužnika od Općinskog suda u Splitu i MUP RH, PU Splitsko-dalmatinske. Općinski sud u Splitu, Zemljišnoknjižni odjel </w:t>
      </w:r>
      <w:r w:rsidR="00B60986">
        <w:rPr>
          <w:szCs w:val="24"/>
        </w:rPr>
        <w:t>Split</w:t>
      </w:r>
      <w:r w:rsidRPr="006E18F9">
        <w:rPr>
          <w:szCs w:val="24"/>
        </w:rPr>
        <w:t xml:space="preserve"> podneskom od </w:t>
      </w:r>
      <w:r w:rsidR="00B60986">
        <w:rPr>
          <w:szCs w:val="24"/>
        </w:rPr>
        <w:t>12.10</w:t>
      </w:r>
      <w:r w:rsidRPr="006E18F9">
        <w:rPr>
          <w:szCs w:val="24"/>
        </w:rPr>
        <w:t>.2018. obavijestio je ovaj sud da dužnik nije upisan kao vlasnik niti kao suvlasnik nekretnina na području nad</w:t>
      </w:r>
      <w:r w:rsidR="00113D0F">
        <w:rPr>
          <w:szCs w:val="24"/>
        </w:rPr>
        <w:t>ležnosti tog odjela</w:t>
      </w:r>
      <w:r w:rsidRPr="006E18F9">
        <w:rPr>
          <w:szCs w:val="24"/>
        </w:rPr>
        <w:t xml:space="preserve">, dok je MUP RH, PU Splitsko-dalmatinska </w:t>
      </w:r>
      <w:r w:rsidR="00B60986">
        <w:rPr>
          <w:szCs w:val="24"/>
        </w:rPr>
        <w:t>05.10</w:t>
      </w:r>
      <w:r w:rsidRPr="006E18F9">
        <w:rPr>
          <w:szCs w:val="24"/>
        </w:rPr>
        <w:t xml:space="preserve">.2018. dostavila uvjerenje da dužnik nije evidentiran kao vlasnik vozila. </w:t>
      </w:r>
    </w:p>
    <w:p w:rsidRDefault="001440F5" w:rsidP="002A7FAF" w:rsidR="001440F5" w:rsidRPr="006E18F9">
      <w:pPr>
        <w:jc w:val="both"/>
        <w:rPr>
          <w:szCs w:val="24"/>
        </w:rPr>
      </w:pPr>
    </w:p>
    <w:p w:rsidRDefault="001440F5" w:rsidP="00CB46FF" w:rsidR="00CB46FF">
      <w:pPr>
        <w:ind w:firstLine="708"/>
        <w:jc w:val="both"/>
        <w:rPr>
          <w:szCs w:val="24"/>
        </w:rPr>
      </w:pPr>
      <w:r w:rsidRPr="006E18F9">
        <w:rPr>
          <w:szCs w:val="24"/>
        </w:rPr>
        <w:t>Iz naprijed navedenog iskaza zastupnika po zakonu dužnika, koji je rješenjem o pokretanju prethodnog postupka kao i na održanom ročištu upozoren na pravne posljedice davanja netočnih ili nepotpunih podataka o imovini i obvezama dužnika odnosno davanja lažnog iskaza,</w:t>
      </w:r>
      <w:r w:rsidR="001B2ADF" w:rsidRPr="006E18F9">
        <w:rPr>
          <w:szCs w:val="24"/>
        </w:rPr>
        <w:t xml:space="preserve"> kao i </w:t>
      </w:r>
      <w:r w:rsidR="00113D0F">
        <w:rPr>
          <w:szCs w:val="24"/>
        </w:rPr>
        <w:t xml:space="preserve">iz </w:t>
      </w:r>
      <w:r w:rsidR="001B2ADF" w:rsidRPr="006E18F9">
        <w:rPr>
          <w:szCs w:val="24"/>
        </w:rPr>
        <w:t xml:space="preserve">dostavljenih podataka Općinskog suda u Splitu i MUP RH, </w:t>
      </w:r>
      <w:r w:rsidR="002A7FAF" w:rsidRPr="006E18F9">
        <w:rPr>
          <w:szCs w:val="24"/>
        </w:rPr>
        <w:t>razvidno je da</w:t>
      </w:r>
      <w:r w:rsidR="00805BF0" w:rsidRPr="006E18F9">
        <w:rPr>
          <w:szCs w:val="24"/>
        </w:rPr>
        <w:t xml:space="preserve"> dužnik</w:t>
      </w:r>
      <w:r w:rsidR="005C6046">
        <w:rPr>
          <w:szCs w:val="24"/>
        </w:rPr>
        <w:t>, osim nenaplaćenih potraživanja,</w:t>
      </w:r>
      <w:r w:rsidR="00805BF0" w:rsidRPr="006E18F9">
        <w:rPr>
          <w:szCs w:val="24"/>
        </w:rPr>
        <w:t xml:space="preserve"> nema </w:t>
      </w:r>
      <w:r w:rsidR="005C6046">
        <w:rPr>
          <w:szCs w:val="24"/>
        </w:rPr>
        <w:t xml:space="preserve">druge </w:t>
      </w:r>
      <w:r w:rsidR="001B2ADF" w:rsidRPr="006E18F9">
        <w:rPr>
          <w:szCs w:val="24"/>
        </w:rPr>
        <w:t xml:space="preserve">imovine koja bi ušla u stečajnu masu. </w:t>
      </w:r>
      <w:r w:rsidR="00CB46FF">
        <w:rPr>
          <w:szCs w:val="24"/>
        </w:rPr>
        <w:t>Nenaplaćena potraživanja odnosno novčane tražbine, po ocjeni ovog suda, ne predstavljaju likvidnu imovinu dostatnu za namirenje troškova stečajnog postupka, jer se samim potraživanjima svi neizbježni troškovi koji nastaju u stečajnom postupku ne mogu podmiriti, a niti je bez raspoloživih novčanih sredstava, kojih dužnik očito nema, moguće pokrenuti i voditi postupke radi prisilne naplate tih potraživanja. To pogotovo u konkretnom slučaju budući da</w:t>
      </w:r>
      <w:r w:rsidR="00113D0F">
        <w:rPr>
          <w:szCs w:val="24"/>
        </w:rPr>
        <w:t xml:space="preserve"> se</w:t>
      </w:r>
      <w:r w:rsidR="00CB46FF">
        <w:rPr>
          <w:szCs w:val="24"/>
        </w:rPr>
        <w:t>, prema iskazu z.z. dužnika,</w:t>
      </w:r>
      <w:r w:rsidR="00113D0F">
        <w:rPr>
          <w:szCs w:val="24"/>
        </w:rPr>
        <w:t xml:space="preserve"> ta potraživanja</w:t>
      </w:r>
      <w:r w:rsidR="00CB46FF">
        <w:rPr>
          <w:szCs w:val="24"/>
        </w:rPr>
        <w:t xml:space="preserve"> do sada nisu uspjela naplatiti mirnim putem, a naplativost istih je upitna.  </w:t>
      </w:r>
    </w:p>
    <w:p w:rsidRDefault="001440F5" w:rsidP="00112775" w:rsidR="001440F5" w:rsidRPr="006E18F9">
      <w:pPr>
        <w:jc w:val="both"/>
        <w:rPr>
          <w:szCs w:val="24"/>
        </w:rPr>
      </w:pPr>
    </w:p>
    <w:p w:rsidRDefault="00B60986" w:rsidP="0021108F" w:rsidR="0021108F" w:rsidRPr="006E18F9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 w:rsidRPr="006E18F9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 w:rsidRPr="006E18F9">
      <w:pPr>
        <w:jc w:val="both"/>
        <w:rPr>
          <w:szCs w:val="24"/>
        </w:rPr>
      </w:pPr>
    </w:p>
    <w:p w:rsidRDefault="00BD48AD" w:rsidP="00BD48AD" w:rsidR="00A77C6D" w:rsidRPr="006E18F9">
      <w:pPr>
        <w:ind w:firstLine="708"/>
        <w:jc w:val="both"/>
        <w:rPr>
          <w:szCs w:val="24"/>
        </w:rPr>
      </w:pPr>
      <w:r w:rsidRPr="006E18F9">
        <w:rPr>
          <w:szCs w:val="24"/>
        </w:rPr>
        <w:t xml:space="preserve">Kako dakle </w:t>
      </w:r>
      <w:r w:rsidR="00112775" w:rsidRPr="006E18F9">
        <w:rPr>
          <w:szCs w:val="24"/>
        </w:rPr>
        <w:t>iz rezultata</w:t>
      </w:r>
      <w:r w:rsidRPr="006E18F9">
        <w:rPr>
          <w:szCs w:val="24"/>
        </w:rPr>
        <w:t xml:space="preserve"> prethodnog postupka</w:t>
      </w:r>
      <w:r w:rsidR="00112775" w:rsidRPr="006E18F9">
        <w:rPr>
          <w:szCs w:val="24"/>
        </w:rPr>
        <w:t xml:space="preserve"> proizlazi da kod dužnika postoji stečajni razlo</w:t>
      </w:r>
      <w:r w:rsidR="00113D0F">
        <w:rPr>
          <w:szCs w:val="24"/>
        </w:rPr>
        <w:t>g nesposobnosti za plaćanje, ali</w:t>
      </w:r>
      <w:r w:rsidR="00112775" w:rsidRPr="006E18F9">
        <w:rPr>
          <w:szCs w:val="24"/>
        </w:rPr>
        <w:t xml:space="preserve"> i da</w:t>
      </w:r>
      <w:r w:rsidR="00113D0F" w:rsidRPr="00113D0F">
        <w:rPr>
          <w:szCs w:val="24"/>
        </w:rPr>
        <w:t xml:space="preserve"> </w:t>
      </w:r>
      <w:r w:rsidR="00113D0F">
        <w:rPr>
          <w:szCs w:val="24"/>
        </w:rPr>
        <w:t>dužnik nema vrjednije likvidne imovine</w:t>
      </w:r>
      <w:r w:rsidR="00112775" w:rsidRPr="006E18F9">
        <w:rPr>
          <w:szCs w:val="24"/>
        </w:rPr>
        <w:t xml:space="preserve"> koja bi ušla u stečajnu masu </w:t>
      </w:r>
      <w:r w:rsidR="00113D0F">
        <w:rPr>
          <w:szCs w:val="24"/>
        </w:rPr>
        <w:t>i iz koje bi se mogli namiriti barem troškovi</w:t>
      </w:r>
      <w:r w:rsidR="00112775" w:rsidRPr="006E18F9">
        <w:rPr>
          <w:szCs w:val="24"/>
        </w:rPr>
        <w:t xml:space="preserve"> stečajnog postupka,</w:t>
      </w:r>
      <w:r w:rsidRPr="006E18F9">
        <w:rPr>
          <w:szCs w:val="24"/>
        </w:rPr>
        <w:t xml:space="preserve"> to bi stoga </w:t>
      </w:r>
      <w:r w:rsidR="00A77C6D" w:rsidRPr="006E18F9">
        <w:rPr>
          <w:szCs w:val="24"/>
        </w:rPr>
        <w:t xml:space="preserve">u </w:t>
      </w:r>
      <w:r w:rsidR="00112775" w:rsidRPr="006E18F9">
        <w:rPr>
          <w:szCs w:val="24"/>
        </w:rPr>
        <w:t>ovom predmetu</w:t>
      </w:r>
      <w:r w:rsidR="00A77C6D" w:rsidRPr="006E18F9">
        <w:rPr>
          <w:szCs w:val="24"/>
        </w:rPr>
        <w:t xml:space="preserve"> bili ispunjeni uvjeti za donošenje rješenja o otvaranju i istovremenom zaključenju stečajnog postupka nad dužnikom. Međutim, prethodno tom rješenju</w:t>
      </w:r>
      <w:r w:rsidRPr="006E18F9">
        <w:rPr>
          <w:szCs w:val="24"/>
        </w:rPr>
        <w:t xml:space="preserve">, a sukladno </w:t>
      </w:r>
      <w:r w:rsidR="00B60986">
        <w:rPr>
          <w:szCs w:val="24"/>
        </w:rPr>
        <w:t>naprijed citiranim odredbama članka</w:t>
      </w:r>
      <w:r w:rsidRPr="006E18F9">
        <w:rPr>
          <w:szCs w:val="24"/>
        </w:rPr>
        <w:t xml:space="preserve"> 132. SZ-a,</w:t>
      </w:r>
      <w:r w:rsidR="00A77C6D" w:rsidRPr="006E18F9">
        <w:rPr>
          <w:szCs w:val="24"/>
        </w:rPr>
        <w:t xml:space="preserve"> valjalo je</w:t>
      </w:r>
      <w:r w:rsidRPr="006E18F9">
        <w:rPr>
          <w:szCs w:val="24"/>
        </w:rPr>
        <w:t xml:space="preserve"> najprije</w:t>
      </w:r>
      <w:r w:rsidR="00A77C6D" w:rsidRPr="006E18F9">
        <w:rPr>
          <w:szCs w:val="24"/>
        </w:rPr>
        <w:t xml:space="preserve"> pozvati vjerovnike odnosno osobe koje imaju pravni interes za provedbom st</w:t>
      </w:r>
      <w:r w:rsidRPr="006E18F9">
        <w:rPr>
          <w:szCs w:val="24"/>
        </w:rPr>
        <w:t>ečajnog postupka nad dužnikom na uplatu preduj</w:t>
      </w:r>
      <w:r w:rsidR="00A77C6D" w:rsidRPr="006E18F9">
        <w:rPr>
          <w:szCs w:val="24"/>
        </w:rPr>
        <w:t>m</w:t>
      </w:r>
      <w:r w:rsidRPr="006E18F9">
        <w:rPr>
          <w:szCs w:val="24"/>
        </w:rPr>
        <w:t>a</w:t>
      </w:r>
      <w:r w:rsidR="00A77C6D" w:rsidRPr="006E18F9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 w:rsidRPr="006E18F9">
      <w:pPr>
        <w:jc w:val="both"/>
        <w:rPr>
          <w:szCs w:val="24"/>
        </w:rPr>
      </w:pPr>
    </w:p>
    <w:p w:rsidRDefault="001440F5" w:rsidP="001440F5" w:rsidR="001440F5" w:rsidRPr="006E18F9">
      <w:pPr>
        <w:ind w:firstLine="708"/>
        <w:jc w:val="both"/>
        <w:rPr>
          <w:szCs w:val="24"/>
        </w:rPr>
      </w:pPr>
      <w:r w:rsidRPr="006E18F9">
        <w:rPr>
          <w:szCs w:val="24"/>
        </w:rPr>
        <w:t xml:space="preserve">U odnosu na visinu predujma ističe se da je sud prilikom određivanja iznosa tog predujma imao u vidu predvidive troškove koji bi mogli nastati u stečajnom postupku, kao i nastale troškove prethodnog postupka. Ti troškovi se odnose na troškove nagrade i naknade troškova stečajnog upravitelja u ukupnom iznosu od 7.000,00 kn, troškove knjigovodstvenih usluga od 1.000,00 do 1.500,00 kn mjesečno, troškove platnog prometa, telefona, uredske troškove i troškove ostalih administrativnih poslova u iznosu od 500,00 do 1.000,00 kn mjesečno, a sve to pretpostavljeno na trajanju stečajnog postupka u vremenu od šest mjeseci. Pored tih troškova, svakako valja imati na umu i troškove zatvaranja starog i otvaranja novog </w:t>
      </w:r>
      <w:r w:rsidRPr="006E18F9">
        <w:rPr>
          <w:szCs w:val="24"/>
        </w:rPr>
        <w:lastRenderedPageBreak/>
        <w:t xml:space="preserve">računa dužnika, izrade novog pečata dužnika, troškove sređivanja arhivske građe dužnika, zatim eventualne troškove pokretanja i vođenja sudskih i drugih postupaka radi naplate potraživanja, troškove oglašavanja, kao i ostale troškove koji se javljaju u gotovo svakom stečajnom postupku. </w:t>
      </w:r>
    </w:p>
    <w:p w:rsidRDefault="001440F5" w:rsidP="001440F5" w:rsidR="001440F5" w:rsidRPr="006E18F9">
      <w:pPr>
        <w:jc w:val="both"/>
        <w:rPr>
          <w:szCs w:val="24"/>
        </w:rPr>
      </w:pPr>
    </w:p>
    <w:p w:rsidRDefault="001B2ADF" w:rsidP="001440F5" w:rsidR="001440F5" w:rsidRPr="006E18F9">
      <w:pPr>
        <w:ind w:firstLine="708"/>
        <w:jc w:val="both"/>
        <w:rPr>
          <w:szCs w:val="24"/>
        </w:rPr>
      </w:pPr>
      <w:r w:rsidRPr="006E18F9">
        <w:rPr>
          <w:szCs w:val="24"/>
        </w:rPr>
        <w:t>S obzirom na navedeno, ovaj sud smatra kako iznos predujma od 20.000,00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1B2ADF" w:rsidP="001440F5" w:rsidR="001B2ADF" w:rsidRPr="006E18F9">
      <w:pPr>
        <w:ind w:firstLine="708"/>
        <w:jc w:val="both"/>
        <w:rPr>
          <w:szCs w:val="24"/>
        </w:rPr>
      </w:pPr>
    </w:p>
    <w:p w:rsidRDefault="00372D43" w:rsidP="00112775" w:rsidR="00372D43" w:rsidRPr="006E18F9">
      <w:pPr>
        <w:ind w:firstLine="708"/>
        <w:jc w:val="both"/>
        <w:rPr>
          <w:szCs w:val="24"/>
        </w:rPr>
      </w:pPr>
      <w:r w:rsidRPr="006E18F9">
        <w:rPr>
          <w:szCs w:val="24"/>
        </w:rPr>
        <w:t>Slijedom svega naprijed navedenog, a temeljem od</w:t>
      </w:r>
      <w:r w:rsidR="00B60986">
        <w:rPr>
          <w:szCs w:val="24"/>
        </w:rPr>
        <w:t>redbi članka 132. stavak</w:t>
      </w:r>
      <w:r w:rsidR="00853084" w:rsidRPr="006E18F9">
        <w:rPr>
          <w:szCs w:val="24"/>
        </w:rPr>
        <w:t xml:space="preserve"> 1. i 2. SZ-a</w:t>
      </w:r>
      <w:r w:rsidRPr="006E18F9">
        <w:rPr>
          <w:szCs w:val="24"/>
        </w:rPr>
        <w:t xml:space="preserve">, odlučeno je kao u izreci ovog rješenja. </w:t>
      </w:r>
    </w:p>
    <w:p w:rsidRDefault="006B2F06" w:rsidP="00853084" w:rsidR="006B2F06" w:rsidRPr="006E18F9">
      <w:pPr>
        <w:jc w:val="both"/>
        <w:rPr>
          <w:szCs w:val="24"/>
        </w:rPr>
      </w:pPr>
    </w:p>
    <w:p w:rsidRDefault="0028268A" w:rsidP="0028268A" w:rsidR="0028268A" w:rsidRPr="006E18F9">
      <w:pPr>
        <w:jc w:val="center"/>
        <w:rPr>
          <w:szCs w:val="24"/>
        </w:rPr>
      </w:pPr>
      <w:r w:rsidRPr="006E18F9">
        <w:rPr>
          <w:szCs w:val="24"/>
        </w:rPr>
        <w:t>U Splitu,</w:t>
      </w:r>
      <w:r w:rsidR="00112775" w:rsidRPr="006E18F9">
        <w:rPr>
          <w:szCs w:val="24"/>
        </w:rPr>
        <w:t xml:space="preserve"> </w:t>
      </w:r>
      <w:r w:rsidR="004D33CF">
        <w:rPr>
          <w:szCs w:val="24"/>
        </w:rPr>
        <w:t>25</w:t>
      </w:r>
      <w:r w:rsidR="00B60986">
        <w:rPr>
          <w:szCs w:val="24"/>
        </w:rPr>
        <w:t>. listopada</w:t>
      </w:r>
      <w:r w:rsidR="00853084" w:rsidRPr="006E18F9">
        <w:rPr>
          <w:szCs w:val="24"/>
        </w:rPr>
        <w:t xml:space="preserve"> </w:t>
      </w:r>
      <w:r w:rsidR="00630478" w:rsidRPr="006E18F9">
        <w:rPr>
          <w:szCs w:val="24"/>
        </w:rPr>
        <w:t>2018.</w:t>
      </w:r>
      <w:r w:rsidR="000F41F7" w:rsidRPr="006E18F9">
        <w:rPr>
          <w:szCs w:val="24"/>
        </w:rPr>
        <w:t xml:space="preserve"> </w:t>
      </w:r>
    </w:p>
    <w:p w:rsidRDefault="0028268A" w:rsidP="0028268A" w:rsidR="0028268A" w:rsidRPr="004D33CF">
      <w:pPr>
        <w:ind w:firstLine="708"/>
        <w:jc w:val="both"/>
        <w:rPr>
          <w:sz w:val="16"/>
          <w:szCs w:val="16"/>
        </w:rPr>
      </w:pPr>
    </w:p>
    <w:p w:rsidRDefault="002409CF" w:rsidP="00F53C8F" w:rsidR="002409CF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2409CF" w:rsidP="00F53C8F" w:rsidR="002409CF" w:rsidRPr="00EF31D7">
      <w:pPr>
        <w:ind w:left="4956"/>
        <w:jc w:val="center"/>
        <w:rPr>
          <w:sz w:val="28"/>
          <w:szCs w:val="28"/>
        </w:rPr>
      </w:pPr>
    </w:p>
    <w:p w:rsidRDefault="002409CF" w:rsidP="00F53C8F" w:rsidR="002409CF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2409CF" w:rsidP="00F53C8F" w:rsidR="002409CF" w:rsidRPr="002409CF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2409CF">
        <w:rPr>
          <w:szCs w:val="24"/>
        </w:rPr>
        <w:t>ovlašteni službenik</w:t>
      </w:r>
    </w:p>
    <w:p w:rsidRDefault="002409CF" w:rsidP="00F53C8F" w:rsidR="002409CF" w:rsidRPr="002409CF">
      <w:pPr>
        <w:ind w:firstLine="708" w:left="5664"/>
        <w:rPr>
          <w:szCs w:val="24"/>
        </w:rPr>
      </w:pPr>
      <w:r w:rsidRPr="002409CF">
        <w:rPr>
          <w:szCs w:val="24"/>
        </w:rPr>
        <w:t xml:space="preserve"> Katarina Raos</w:t>
      </w:r>
    </w:p>
    <w:p w:rsidRDefault="0028268A" w:rsidP="00254B18" w:rsidR="0028268A" w:rsidRPr="002409CF">
      <w:pPr>
        <w:ind w:firstLine="708" w:left="7080"/>
        <w:rPr>
          <w:szCs w:val="24"/>
        </w:rPr>
      </w:pPr>
    </w:p>
    <w:p w:rsidRDefault="001B2ADF" w:rsidP="005A49E7" w:rsidR="001B2ADF" w:rsidRPr="002409CF">
      <w:pPr>
        <w:rPr>
          <w:szCs w:val="24"/>
        </w:rPr>
      </w:pPr>
    </w:p>
    <w:p w:rsidRDefault="004D33CF" w:rsidP="005A49E7" w:rsidR="004D33CF" w:rsidRPr="002409CF">
      <w:pPr>
        <w:rPr>
          <w:szCs w:val="24"/>
        </w:rPr>
      </w:pPr>
    </w:p>
    <w:p w:rsidRDefault="00B60986" w:rsidP="005A49E7" w:rsidR="005A49E7" w:rsidRPr="002409CF">
      <w:pPr>
        <w:rPr>
          <w:szCs w:val="24"/>
        </w:rPr>
      </w:pPr>
      <w:r w:rsidRPr="002409CF">
        <w:rPr>
          <w:szCs w:val="24"/>
        </w:rPr>
        <w:t>Pouka o pravnom lijeku:</w:t>
      </w:r>
    </w:p>
    <w:p w:rsidRDefault="005A49E7" w:rsidP="005A49E7" w:rsidR="005A49E7" w:rsidRPr="002409CF">
      <w:pPr>
        <w:jc w:val="both"/>
        <w:rPr>
          <w:szCs w:val="24"/>
        </w:rPr>
      </w:pPr>
      <w:r w:rsidRPr="002409CF">
        <w:rPr>
          <w:szCs w:val="24"/>
        </w:rPr>
        <w:t>Protiv ovog rješenja dopuštena je žalba Visokom trgovačkom sudu Republike Hrvatske u Zagrebu. Žalba se podnosi putem ovog suda, pismeno u tri primjerka, u roku od o</w:t>
      </w:r>
      <w:r w:rsidR="001440F5" w:rsidRPr="002409CF">
        <w:rPr>
          <w:szCs w:val="24"/>
        </w:rPr>
        <w:t xml:space="preserve">sam dana od dostave rješenja. Dostava </w:t>
      </w:r>
      <w:r w:rsidRPr="002409CF">
        <w:rPr>
          <w:szCs w:val="24"/>
        </w:rPr>
        <w:t xml:space="preserve">ovog rješenja smatra se obavljenom istekom osmog dana od dana njegove objave na mrežnoj stranici e-Oglasna ploča sudova. </w:t>
      </w:r>
    </w:p>
    <w:p w:rsidRDefault="0001635B" w:rsidP="005C615F" w:rsidR="0001635B" w:rsidRPr="002409CF">
      <w:pPr>
        <w:rPr>
          <w:szCs w:val="24"/>
        </w:rPr>
      </w:pPr>
    </w:p>
    <w:sectPr w:rsidSect="000C7E3D" w:rsidR="0001635B" w:rsidRPr="002409CF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409CF">
      <w:rPr>
        <w:noProof/>
      </w:rPr>
      <w:t>4</w:t>
    </w:r>
    <w:r>
      <w:fldChar w:fldCharType="end"/>
    </w:r>
    <w:r>
      <w:t>-</w:t>
    </w:r>
    <w:r>
      <w:tab/>
    </w:r>
    <w:r w:rsidR="006E18F9" w:rsidRPr="006E18F9">
      <w:rPr>
        <w:szCs w:val="24"/>
      </w:rPr>
      <w:t>Poslovni broj: 12. St-246/2018-16</w:t>
    </w:r>
  </w:p>
  <w:p w:rsidRDefault="0028268A" w:rsidP="0001635B" w:rsidR="0028268A">
    <w:pPr>
      <w:pStyle w:val="Zaglavlje"/>
      <w:jc w:val="center"/>
    </w:pPr>
  </w:p>
  <w:p w:rsidRDefault="0001635B" w:rsidR="0001635B" w:rsidRPr="004D33CF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C7E3D"/>
    <w:rsid w:val="000F41F7"/>
    <w:rsid w:val="00112775"/>
    <w:rsid w:val="00113D0F"/>
    <w:rsid w:val="001440F5"/>
    <w:rsid w:val="00172083"/>
    <w:rsid w:val="0017455A"/>
    <w:rsid w:val="00177FDE"/>
    <w:rsid w:val="00191535"/>
    <w:rsid w:val="001B26EF"/>
    <w:rsid w:val="001B2ADF"/>
    <w:rsid w:val="001B5388"/>
    <w:rsid w:val="001E0536"/>
    <w:rsid w:val="0021108F"/>
    <w:rsid w:val="002336AD"/>
    <w:rsid w:val="002409CF"/>
    <w:rsid w:val="00254B18"/>
    <w:rsid w:val="0026500D"/>
    <w:rsid w:val="0028268A"/>
    <w:rsid w:val="002A70CF"/>
    <w:rsid w:val="002A7FAF"/>
    <w:rsid w:val="002D33C6"/>
    <w:rsid w:val="002D6634"/>
    <w:rsid w:val="00304D82"/>
    <w:rsid w:val="00306868"/>
    <w:rsid w:val="00306EE8"/>
    <w:rsid w:val="00314528"/>
    <w:rsid w:val="003145B3"/>
    <w:rsid w:val="00315A10"/>
    <w:rsid w:val="0032647B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B3764"/>
    <w:rsid w:val="004D2E23"/>
    <w:rsid w:val="004D33CF"/>
    <w:rsid w:val="00527E87"/>
    <w:rsid w:val="005527D0"/>
    <w:rsid w:val="0057264C"/>
    <w:rsid w:val="005A49E7"/>
    <w:rsid w:val="005C6046"/>
    <w:rsid w:val="005C615F"/>
    <w:rsid w:val="005F0655"/>
    <w:rsid w:val="005F7AF5"/>
    <w:rsid w:val="00630478"/>
    <w:rsid w:val="00652311"/>
    <w:rsid w:val="006B2F06"/>
    <w:rsid w:val="006E18F9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05BF0"/>
    <w:rsid w:val="008519F8"/>
    <w:rsid w:val="00853084"/>
    <w:rsid w:val="00865F73"/>
    <w:rsid w:val="008A2F5C"/>
    <w:rsid w:val="008E11C4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A1492"/>
    <w:rsid w:val="00AC0514"/>
    <w:rsid w:val="00AE4640"/>
    <w:rsid w:val="00B17B3D"/>
    <w:rsid w:val="00B47D86"/>
    <w:rsid w:val="00B60986"/>
    <w:rsid w:val="00BB0197"/>
    <w:rsid w:val="00BB0DDA"/>
    <w:rsid w:val="00BB6E99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B46FF"/>
    <w:rsid w:val="00CD4305"/>
    <w:rsid w:val="00CD43BF"/>
    <w:rsid w:val="00CE2897"/>
    <w:rsid w:val="00D50543"/>
    <w:rsid w:val="00D742F8"/>
    <w:rsid w:val="00DA36E0"/>
    <w:rsid w:val="00DD581D"/>
    <w:rsid w:val="00E16E85"/>
    <w:rsid w:val="00E51D56"/>
    <w:rsid w:val="00E97DC8"/>
    <w:rsid w:val="00EC1538"/>
    <w:rsid w:val="00EE49D5"/>
    <w:rsid w:val="00EF7CD8"/>
    <w:rsid w:val="00F63621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240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9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9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9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9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240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9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9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9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9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</izvorni_sadrzaj>
    <derivirana_varijabla naziv="DomainObject.Predmet.PrimjedbaSuca_1">2 zaposlen</derivirana_varijabla>
  </DomainObject.Predmet.PrimjedbaSuca>
  <DomainObject.Predmet.ProtustrankaFormated>
    <izvorni_sadrzaj>  TIČICA, trgovina obućom i drugom robom, d.o.o.</izvorni_sadrzaj>
    <derivirana_varijabla naziv="DomainObject.Predmet.ProtustrankaFormated_1">  TIČICA, trgovina obućom i drugom robom, d.o.o.</derivirana_varijabla>
  </DomainObject.Predmet.ProtustrankaFormated>
  <DomainObject.Predmet.ProtustrankaFormatedOIB>
    <izvorni_sadrzaj>  TIČICA, trgovina obućom i drugom robom, d.o.o., OIB 57457722848</izvorni_sadrzaj>
    <derivirana_varijabla naziv="DomainObject.Predmet.ProtustrankaFormatedOIB_1">  TIČICA, trgovina obućom i drugom robom, d.o.o., OIB 57457722848</derivirana_varijabla>
  </DomainObject.Predmet.ProtustrankaFormatedOIB>
  <DomainObject.Predmet.ProtustrankaFormatedWithAdress>
    <izvorni_sadrzaj> TIČICA, trgovina obućom i drugom robom, d.o.o., Pistura/bb, 21000 Split</izvorni_sadrzaj>
    <derivirana_varijabla naziv="DomainObject.Predmet.ProtustrankaFormatedWithAdress_1"> TIČICA, trgovina obućom i drugom robom, d.o.o., Pistura/bb, 21000 Split</derivirana_varijabla>
  </DomainObject.Predmet.ProtustrankaFormatedWithAdress>
  <DomainObject.Predmet.ProtustrankaFormatedWithAdressOIB>
    <izvorni_sadrzaj> TIČICA, trgovina obućom i drugom robom, d.o.o., OIB 57457722848, Pistura/bb, 21000 Split</izvorni_sadrzaj>
    <derivirana_varijabla naziv="DomainObject.Predmet.ProtustrankaFormatedWithAdressOIB_1"> TIČICA, trgovina obućom i drugom robom, d.o.o., OIB 57457722848, Pistura/bb, 21000 Split</derivirana_varijabla>
  </DomainObject.Predmet.ProtustrankaFormatedWithAdressOIB>
  <DomainObject.Predmet.ProtustrankaWithAdress>
    <izvorni_sadrzaj>TIČICA, trgovina obućom i drugom robom, d.o.o. Pistura/bb, 21000 Split</izvorni_sadrzaj>
    <derivirana_varijabla naziv="DomainObject.Predmet.ProtustrankaWithAdress_1">TIČICA, trgovina obućom i drugom robom, d.o.o. Pistura/bb, 21000 Split</derivirana_varijabla>
  </DomainObject.Predmet.ProtustrankaWithAdress>
  <DomainObject.Predmet.ProtustrankaWithAdressOIB>
    <izvorni_sadrzaj>TIČICA, trgovina obućom i drugom robom, d.o.o., OIB 57457722848, Pistura/bb, 21000 Split</izvorni_sadrzaj>
    <derivirana_varijabla naziv="DomainObject.Predmet.ProtustrankaWithAdressOIB_1">TIČICA, trgovina obućom i drugom robom, d.o.o., OIB 57457722848, Pistura/bb, 21000 Split</derivirana_varijabla>
  </DomainObject.Predmet.ProtustrankaWithAdressOIB>
  <DomainObject.Predmet.ProtustrankaNazivFormated>
    <izvorni_sadrzaj>TIČICA, trgovina obućom i drugom robom, d.o.o.</izvorni_sadrzaj>
    <derivirana_varijabla naziv="DomainObject.Predmet.ProtustrankaNazivFormated_1">TIČICA, trgovina obućom i drugom robom, d.o.o.</derivirana_varijabla>
  </DomainObject.Predmet.ProtustrankaNazivFormated>
  <DomainObject.Predmet.ProtustrankaNazivFormatedOIB>
    <izvorni_sadrzaj>TIČICA, trgovina obućom i drugom robom, d.o.o., OIB 57457722848</izvorni_sadrzaj>
    <derivirana_varijabla naziv="DomainObject.Predmet.ProtustrankaNazivFormatedOIB_1">TIČICA, trgovina obućom i drugom robom, d.o.o., OIB 57457722848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145653.68</izvorni_sadrzaj>
    <derivirana_varijabla naziv="DomainObject.Predmet.TrenutnaVrijednost_1">145653.68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TIČICA, trgovina obućom i drugom robom, d.o.o.</item>
    </izvorni_sadrzaj>
    <derivirana_varijabla naziv="DomainObject.Predmet.ProtuStrankaListFormated_1">
      <item>TIČICA, trgovina obućom i drugom robom, d.o.o.</item>
    </derivirana_varijabla>
  </DomainObject.Predmet.ProtuStrankaListFormated>
  <DomainObject.Predmet.ProtuStrankaListFormatedOIB>
    <izvorni_sadrzaj>
      <item>TIČICA, trgovina obućom i drugom robom, d.o.o., OIB 57457722848</item>
    </izvorni_sadrzaj>
    <derivirana_varijabla naziv="DomainObject.Predmet.ProtuStrankaListFormatedOIB_1">
      <item>TIČICA, trgovina obućom i drugom robom, d.o.o., OIB 57457722848</item>
    </derivirana_varijabla>
  </DomainObject.Predmet.ProtuStrankaListFormatedOIB>
  <DomainObject.Predmet.ProtuStrankaListFormatedWithAdress>
    <izvorni_sadrzaj>
      <item>TIČICA, trgovina obućom i drugom robom, d.o.o., Pistura/bb, 21000 Split</item>
    </izvorni_sadrzaj>
    <derivirana_varijabla naziv="DomainObject.Predmet.ProtuStrankaListFormatedWithAdress_1">
      <item>TIČICA, trgovina obućom i drugom robom, d.o.o., Pistura/bb, 21000 Split</item>
    </derivirana_varijabla>
  </DomainObject.Predmet.ProtuStrankaListFormatedWithAdress>
  <DomainObject.Predmet.ProtuStrankaListFormatedWithAdressOIB>
    <izvorni_sadrzaj>
      <item>TIČICA, trgovina obućom i drugom robom, d.o.o., OIB 57457722848, Pistura/bb, 21000 Split</item>
    </izvorni_sadrzaj>
    <derivirana_varijabla naziv="DomainObject.Predmet.ProtuStrankaListFormatedWithAdressOIB_1">
      <item>TIČICA, trgovina obućom i drugom robom, d.o.o., OIB 57457722848, Pistura/bb, 21000 Split</item>
    </derivirana_varijabla>
  </DomainObject.Predmet.ProtuStrankaListFormatedWithAdressOIB>
  <DomainObject.Predmet.ProtuStrankaListNazivFormated>
    <izvorni_sadrzaj>
      <item>TIČICA, trgovina obućom i drugom robom, d.o.o.</item>
    </izvorni_sadrzaj>
    <derivirana_varijabla naziv="DomainObject.Predmet.ProtuStrankaListNazivFormated_1">
      <item>TIČICA, trgovina obućom i drugom robom, d.o.o.</item>
    </derivirana_varijabla>
  </DomainObject.Predmet.ProtuStrankaListNazivFormated>
  <DomainObject.Predmet.ProtuStrankaListNazivFormatedOIB>
    <izvorni_sadrzaj>
      <item>TIČICA, trgovina obućom i drugom robom, d.o.o., OIB 57457722848</item>
    </izvorni_sadrzaj>
    <derivirana_varijabla naziv="DomainObject.Predmet.ProtuStrankaListNazivFormatedOIB_1">
      <item>TIČICA, trgovina obućom i drugom robom, d.o.o., OIB 57457722848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TIČICA, trgovina obućom i drugom robom, d.o.o.</izvorni_sadrzaj>
    <derivirana_varijabla naziv="DomainObject.Predmet.ProtustrankaIDrugi_1">TIČICA, trgovina obućom i drugom robom,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TIČICA, trgovina obućom i drugom robom, d.o.o., OIB 57457722848, Pistura/bb, 21000 Split</izvorni_sadrzaj>
    <derivirana_varijabla naziv="DomainObject.Predmet.ProtustrankaIDrugiAdressOIB_1">TIČICA, trgovina obućom i drugom robom, d.o.o., OIB 57457722848, Pistura/bb,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TIČICA, trgovina obućom i drugom robom, d.o.o.</item>
      <item>FINANCIJSKA AGENCIJA, RC SPLIT</item>
    </izvorni_sadrzaj>
    <derivirana_varijabla naziv="DomainObject.Predmet.SudioniciListNaziv_1">
      <item>TIČICA, trgovina obućom i drugom robom, d.o.o.</item>
      <item>FINANCIJSKA AGENCIJA, RC SPLIT</item>
    </derivirana_varijabla>
  </DomainObject.Predmet.SudioniciListNaziv>
  <DomainObject.Predmet.SudioniciListAdressOIB>
    <izvorni_sadrzaj>
      <item>TIČICA, trgovina obućom i drugom robom, d.o.o., OIB 57457722848, Pistura/bb,21000 Split</item>
      <item>FINANCIJSKA AGENCIJA, RC SPLIT, OIB 85821130368, Mažuranićevo šetalište 24 b,21000 Split</item>
    </izvorni_sadrzaj>
    <derivirana_varijabla naziv="DomainObject.Predmet.SudioniciListAdressOIB_1">
      <item>TIČICA, trgovina obućom i drugom robom, d.o.o., OIB 57457722848, Pistura/bb,21000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57457722848</item>
      <item>, OIB 85821130368</item>
    </izvorni_sadrzaj>
    <derivirana_varijabla naziv="DomainObject.Predmet.SudioniciListNazivOIB_1">
      <item>, OIB 57457722848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St-246/2018-8</izvorni_sadrzaj>
    <derivirana_varijabla naziv="DomainObject.PredzadnjaOdlukaIzPredmeta.Oznaka_1">St-246/2018-8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3C77F-C767-48C1-A5A6-6AEDA09BC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1745</properties:Words>
  <properties:Characters>9388</properties:Characters>
  <properties:Lines>174</properties:Lines>
  <properties:Paragraphs>32</properties:Paragraphs>
  <properties:TotalTime>391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2018-10-25T12:30:00Z</cp:lastPrinted>
  <dcterms:modified xmlns:xsi="http://www.w3.org/2001/XMLSchema-instance" xsi:type="dcterms:W3CDTF">2018-10-25T12:30:00Z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