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2d17" w14:paraId="e032d17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08245B">
        <w:t>929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08245B">
        <w:t>929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08245B">
        <w:t>MATA TRAVEL jednostavno društvo s ograničenom odgovornošću za usluge i turistička agencija, Zagreb, Ilica 174, OIB: 98425659519</w:t>
      </w:r>
      <w:r w:rsidR="00BE2BCD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08245B">
        <w:t xml:space="preserve"> 32.959,53 </w:t>
      </w:r>
      <w:r w:rsidR="00EE2862">
        <w:t>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5A7A9C">
        <w:t>4. lipnja</w:t>
      </w:r>
      <w:r w:rsidR="00125923">
        <w:t xml:space="preserve">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8245B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E94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A7A9C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St-929/2018</izvorni_sadrzaj>
    <derivirana_varijabla naziv="DomainObject.Predmet.OznakaBroj_1">St-929/2018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 TRAVEL j.d.o.o. zastupanog po punomoćniku Tanja Hajdinović Krejačić</izvorni_sadrzaj>
    <derivirana_varijabla naziv="DomainObject.Predmet.ProtustrankaFormated_1">  MATA TRAVEL j.d.o.o. zastupanog po punomoćniku Tanja Hajdinović Krejačić</derivirana_varijabla>
  </DomainObject.Predmet.ProtustrankaFormated>
  <DomainObject.Predmet.ProtustrankaFormatedOIB>
    <izvorni_sadrzaj>  MATA TRAVEL j.d.o.o., OIB 98425659519 zastupanog po punomoćniku Tanja Hajdinović Krejačić</izvorni_sadrzaj>
    <derivirana_varijabla naziv="DomainObject.Predmet.ProtustrankaFormatedOIB_1">  MATA TRAVEL j.d.o.o., OIB 98425659519 zastupanog po punomoćniku Tanja Hajdinović Krejačić</derivirana_varijabla>
  </DomainObject.Predmet.ProtustrankaFormatedOIB>
  <DomainObject.Predmet.ProtustrankaFormatedWithAdress>
    <izvorni_sadrzaj> MATA TRAVEL j.d.o.o., Ilica 174, 10000 Zagreb zastupanog po punomoćniku Tanja Hajdinović Krejačić</izvorni_sadrzaj>
    <derivirana_varijabla naziv="DomainObject.Predmet.ProtustrankaFormatedWithAdress_1"> MATA TRAVEL j.d.o.o., Ilica 174, 10000 Zagreb zastupanog po punomoćniku Tanja Hajdinović Krejačić</derivirana_varijabla>
  </DomainObject.Predmet.ProtustrankaFormatedWithAdress>
  <DomainObject.Predmet.ProtustrankaFormatedWithAdressOIB>
    <izvorni_sadrzaj> MATA TRAVEL j.d.o.o., OIB 98425659519, Ilica 174, 10000 Zagreb zastupanog po punomoćniku Tanja Hajdinović Krejačić</izvorni_sadrzaj>
    <derivirana_varijabla naziv="DomainObject.Predmet.ProtustrankaFormatedWithAdressOIB_1"> MATA TRAVEL j.d.o.o., OIB 98425659519, Ilica 174, 10000 Zagreb zastupanog po punomoćniku Tanja Hajdinović Krejačić</derivirana_varijabla>
  </DomainObject.Predmet.ProtustrankaFormatedWithAdressOIB>
  <DomainObject.Predmet.ProtustrankaWithAdress>
    <izvorni_sadrzaj>MATA TRAVEL j.d.o.o. Ilica 174, 10000 Zagreb</izvorni_sadrzaj>
    <derivirana_varijabla naziv="DomainObject.Predmet.ProtustrankaWithAdress_1">MATA TRAVEL j.d.o.o. Ilica 174, 10000 Zagreb</derivirana_varijabla>
  </DomainObject.Predmet.ProtustrankaWithAdress>
  <DomainObject.Predmet.ProtustrankaWithAdressOIB>
    <izvorni_sadrzaj>MATA TRAVEL j.d.o.o., OIB 98425659519, Ilica 174, 10000 Zagreb</izvorni_sadrzaj>
    <derivirana_varijabla naziv="DomainObject.Predmet.ProtustrankaWithAdressOIB_1">MATA TRAVEL j.d.o.o., OIB 98425659519, Ilica 174, 10000 Zagreb</derivirana_varijabla>
  </DomainObject.Predmet.ProtustrankaWithAdressOIB>
  <DomainObject.Predmet.ProtustrankaNazivFormated>
    <izvorni_sadrzaj>MATA TRAVEL j.d.o.o.</izvorni_sadrzaj>
    <derivirana_varijabla naziv="DomainObject.Predmet.ProtustrankaNazivFormated_1">MATA TRAVEL j.d.o.o.</derivirana_varijabla>
  </DomainObject.Predmet.ProtustrankaNazivFormated>
  <DomainObject.Predmet.ProtustrankaNazivFormatedOIB>
    <izvorni_sadrzaj>MATA TRAVEL j.d.o.o., OIB 98425659519</izvorni_sadrzaj>
    <derivirana_varijabla naziv="DomainObject.Predmet.ProtustrankaNazivFormatedOIB_1">MATA TRAVEL j.d.o.o., OIB 98425659519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MATA TRAVEL j.d.o.o. zastupanog po punomoćniku Tanja Hajdinović Krejačić</item>
    </izvorni_sadrzaj>
    <derivirana_varijabla naziv="DomainObject.Predmet.ProtuStrankaListFormated_1">
      <item>MATA TRAVEL j.d.o.o. zastupanog po punomoćniku Tanja Hajdinović Krejačić</item>
    </derivirana_varijabla>
  </DomainObject.Predmet.ProtuStrankaListFormated>
  <DomainObject.Predmet.ProtuStrankaListFormatedOIB>
    <izvorni_sadrzaj>
      <item>MATA TRAVEL j.d.o.o., OIB 98425659519 zastupanog po punomoćniku Tanja Hajdinović Krejačić</item>
    </izvorni_sadrzaj>
    <derivirana_varijabla naziv="DomainObject.Predmet.ProtuStrankaListFormatedOIB_1">
      <item>MATA TRAVEL j.d.o.o., OIB 98425659519 zastupanog po punomoćniku Tanja Hajdinović Krejačić</item>
    </derivirana_varijabla>
  </DomainObject.Predmet.ProtuStrankaListFormatedOIB>
  <DomainObject.Predmet.ProtuStrankaListFormatedWithAdress>
    <izvorni_sadrzaj>
      <item>MATA TRAVEL j.d.o.o., Ilica 174, 10000 Zagreb zastupanog po punomoćniku Tanja Hajdinović Krejačić</item>
    </izvorni_sadrzaj>
    <derivirana_varijabla naziv="DomainObject.Predmet.ProtuStrankaListFormatedWithAdress_1">
      <item>MATA TRAVEL j.d.o.o., Ilica 174, 10000 Zagreb zastupanog po punomoćniku Tanja Hajdinović Krejačić</item>
    </derivirana_varijabla>
  </DomainObject.Predmet.ProtuStrankaListFormatedWithAdress>
  <DomainObject.Predmet.ProtuStrankaListFormatedWithAdressOIB>
    <izvorni_sadrzaj>
      <item>MATA TRAVEL j.d.o.o., OIB 98425659519, Ilica 174, 10000 Zagreb zastupanog po punomoćniku Tanja Hajdinović Krejačić</item>
    </izvorni_sadrzaj>
    <derivirana_varijabla naziv="DomainObject.Predmet.ProtuStrankaListFormatedWithAdressOIB_1">
      <item>MATA TRAVEL j.d.o.o., OIB 98425659519, Ilica 174, 10000 Zagreb zastupanog po punomoćniku Tanja Hajdinović Krejačić</item>
    </derivirana_varijabla>
  </DomainObject.Predmet.ProtuStrankaListFormatedWithAdressOIB>
  <DomainObject.Predmet.ProtuStrankaListNazivFormated>
    <izvorni_sadrzaj>
      <item>MATA TRAVEL j.d.o.o.</item>
    </izvorni_sadrzaj>
    <derivirana_varijabla naziv="DomainObject.Predmet.ProtuStrankaListNazivFormated_1">
      <item>MATA TRAVEL j.d.o.o.</item>
    </derivirana_varijabla>
  </DomainObject.Predmet.ProtuStrankaListNazivFormated>
  <DomainObject.Predmet.ProtuStrankaListNazivFormatedOIB>
    <izvorni_sadrzaj>
      <item>MATA TRAVEL j.d.o.o., OIB 98425659519</item>
    </izvorni_sadrzaj>
    <derivirana_varijabla naziv="DomainObject.Predmet.ProtuStrankaListNazivFormatedOIB_1">
      <item>MATA TRAVEL j.d.o.o., OIB 98425659519</item>
    </derivirana_varijabla>
  </DomainObject.Predmet.ProtuStrankaListNazivFormatedOIB>
  <DomainObject.Predmet.OstaliListFormated>
    <izvorni_sadrzaj>
      <item>Tanja Hajdinović Krejačić punomoćnik sudionika u postupku MATA TRAVEL j.d.o.o.</item>
    </izvorni_sadrzaj>
    <derivirana_varijabla naziv="DomainObject.Predmet.OstaliListFormated_1">
      <item>Tanja Hajdinović Krejačić punomoćnik sudionika u postupku MATA TRAVEL j.d.o.o.</item>
    </derivirana_varijabla>
  </DomainObject.Predmet.OstaliListFormated>
  <DomainObject.Predmet.OstaliListFormatedOIB>
    <izvorni_sadrzaj>
      <item>Tanja Hajdinović Krejačić, OIB 83685902060 punomoćnik sudionika u postupku MATA TRAVEL j.d.o.o.</item>
    </izvorni_sadrzaj>
    <derivirana_varijabla naziv="DomainObject.Predmet.OstaliListFormatedOIB_1">
      <item>Tanja Hajdinović Krejačić, OIB 83685902060 punomoćnik sudionika u postupku MATA TRAVEL j.d.o.o.</item>
    </derivirana_varijabla>
  </DomainObject.Predmet.OstaliListFormatedOIB>
  <DomainObject.Predmet.OstaliListFormatedWithAdress>
    <izvorni_sadrzaj>
      <item>Tanja Hajdinović Krejačić, Nova Cesta 68, 10000 Zagreb punomoćnik sudionika u postupku MATA TRAVEL j.d.o.o.</item>
    </izvorni_sadrzaj>
    <derivirana_varijabla naziv="DomainObject.Predmet.OstaliListFormatedWithAdress_1">
      <item>Tanja Hajdinović Krejačić, Nova Cesta 68, 10000 Zagreb punomoćnik sudionika u postupku MATA TRAVEL j.d.o.o.</item>
    </derivirana_varijabla>
  </DomainObject.Predmet.OstaliListFormatedWithAdress>
  <DomainObject.Predmet.OstaliListFormatedWithAdressOIB>
    <izvorni_sadrzaj>
      <item>Tanja Hajdinović Krejačić, OIB 83685902060, Nova Cesta 68, 10000 Zagreb punomoćnik sudionika u postupku MATA TRAVEL j.d.o.o.</item>
    </izvorni_sadrzaj>
    <derivirana_varijabla naziv="DomainObject.Predmet.OstaliListFormatedWithAdressOIB_1">
      <item>Tanja Hajdinović Krejačić, OIB 83685902060, Nova Cesta 68, 10000 Zagreb punomoćnik sudionika u postupku MATA TRAVEL j.d.o.o.</item>
    </derivirana_varijabla>
  </DomainObject.Predmet.OstaliListFormatedWithAdressOIB>
  <DomainObject.Predmet.OstaliListNazivFormated>
    <izvorni_sadrzaj>
      <item>Tanja Hajdinović Krejačić</item>
    </izvorni_sadrzaj>
    <derivirana_varijabla naziv="DomainObject.Predmet.OstaliListNazivFormated_1">
      <item>Tanja Hajdinović Krejačić</item>
    </derivirana_varijabla>
  </DomainObject.Predmet.OstaliListNazivFormated>
  <DomainObject.Predmet.OstaliListNazivFormatedOIB>
    <izvorni_sadrzaj>
      <item>Tanja Hajdinović Krejačić, OIB 83685902060</item>
    </izvorni_sadrzaj>
    <derivirana_varijabla naziv="DomainObject.Predmet.OstaliListNazivFormatedOIB_1">
      <item>Tanja Hajdinović Krejačić, OIB 83685902060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MATA TRAVEL j.d.o.o.</izvorni_sadrzaj>
    <derivirana_varijabla naziv="DomainObject.Predmet.ProtustrankaIDrugi_1">MATA TRAVEL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MATA TRAVEL j.d.o.o., OIB 98425659519, Ilica 174, 10000 Zagreb</izvorni_sadrzaj>
    <derivirana_varijabla naziv="DomainObject.Predmet.ProtustrankaIDrugiAdressOIB_1">MATA TRAVEL j.d.o.o., OIB 98425659519, Ilica 174,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MATA TRAVEL j.d.o.o.</item>
      <item>Tanja Hajdinović Krejačić</item>
    </izvorni_sadrzaj>
    <derivirana_varijabla naziv="DomainObject.Predmet.SudioniciListNaziv_1">
      <item>FINA Regionalni centar Zagreb</item>
      <item>MATA TRAVEL j.d.o.o.</item>
      <item>Tanja Hajdinović Krejačić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MATA TRAVEL j.d.o.o., OIB 98425659519, Ilica 174,10000 Zagreb</item>
      <item>Tanja Hajdinović Krejačić, OIB 83685902060, Nova Cesta 68,10000 Zagreb</item>
    </izvorni_sadrzaj>
    <derivirana_varijabla naziv="DomainObject.Predmet.SudioniciListAdressOIB_1">
      <item>FINA Regionalni centar Zagreb, OIB 85821130368, Trg svibanjskih žrtava 1995. 1,10000 Zagreb</item>
      <item>MATA TRAVEL j.d.o.o., OIB 98425659519, Ilica 174,10000 Zagreb</item>
      <item>Tanja Hajdinović Krejačić, OIB 83685902060, Nova Cesta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98425659519</item>
      <item>, OIB 83685902060</item>
    </izvorni_sadrzaj>
    <derivirana_varijabla naziv="DomainObject.Predmet.SudioniciListNazivOIB_1">
      <item>, OIB 85821130368</item>
      <item>, OIB 98425659519</item>
      <item>, OIB 83685902060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1501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2018-05-17T07:43:00Z</dcterms:created>
  <dc:creator>ilukac</dc:creator>
  <cp:lastModifiedBy>Katarina Babić</cp:lastModifiedBy>
  <cp:lastPrinted>2018-06-04T07:49:00Z</cp:lastPrinted>
  <dcterms:modified xmlns:xsi="http://www.w3.org/2001/XMLSchema-instance" xsi:type="dcterms:W3CDTF">2018-06-04T07:49:00Z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(929-18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