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6f82" w14:paraId="7106f82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569BD">
        <w:t>1</w:t>
      </w:r>
      <w:r w:rsidR="00D95C71">
        <w:t>06</w:t>
      </w:r>
      <w:r>
        <w:t>/</w:t>
      </w:r>
      <w:r w:rsidR="00B569BD">
        <w:t>1</w:t>
      </w:r>
      <w:r w:rsidR="00D95C71">
        <w:t>0</w:t>
      </w:r>
      <w:r>
        <w:t>-</w:t>
      </w:r>
      <w:r w:rsidR="00B569BD">
        <w:t>1</w:t>
      </w:r>
      <w:r w:rsidR="00D95C71">
        <w:t>89</w:t>
      </w:r>
    </w:p>
    <w:p w:rsidRDefault="005F7C1C" w:rsidR="005F7C1C"/>
    <w:p w:rsidRDefault="00B43093" w:rsidR="00B43093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FD11F7" w:rsidRPr="0089639D">
        <w:rPr>
          <w:bCs/>
        </w:rPr>
        <w:t>VAŠE NEKRETNINE VIKI d.o.o. za održavanje i upravljanje nekretninama</w:t>
      </w:r>
      <w:r w:rsidR="006C4EB9">
        <w:rPr>
          <w:bCs/>
        </w:rPr>
        <w:t xml:space="preserve"> u stečaju</w:t>
      </w:r>
      <w:r w:rsidR="00FD11F7" w:rsidRPr="0089639D">
        <w:rPr>
          <w:bCs/>
        </w:rPr>
        <w:t>, Osijek, Sjenjak 135</w:t>
      </w:r>
      <w:r w:rsidR="00FD11F7" w:rsidRPr="0089639D">
        <w:t>,</w:t>
      </w:r>
      <w:r w:rsidR="00FD11F7">
        <w:rPr>
          <w:b/>
        </w:rPr>
        <w:t xml:space="preserve"> </w:t>
      </w:r>
      <w:r w:rsidR="00FD11F7">
        <w:t>MBS 030085183, OIB 37327354392</w:t>
      </w:r>
      <w:r w:rsidR="00716E63">
        <w:t xml:space="preserve">, </w:t>
      </w:r>
      <w:r>
        <w:t xml:space="preserve">dana </w:t>
      </w:r>
      <w:r w:rsidR="00FD11F7">
        <w:t>21</w:t>
      </w:r>
      <w:r>
        <w:t xml:space="preserve">. </w:t>
      </w:r>
      <w:r w:rsidR="00FD11F7">
        <w:t>veljače</w:t>
      </w:r>
      <w:r>
        <w:t xml:space="preserve"> 20</w:t>
      </w:r>
      <w:r w:rsidR="00D81AFE">
        <w:t>1</w:t>
      </w:r>
      <w:r w:rsidR="00FD11F7">
        <w:t>8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3E0BC6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FD11F7" w:rsidRPr="0089639D">
        <w:rPr>
          <w:bCs/>
        </w:rPr>
        <w:t>VAŠE NEKRETNINE VIKI d.o.o. za održavanje i upravljanje nekretninama</w:t>
      </w:r>
      <w:r w:rsidR="006C4EB9">
        <w:rPr>
          <w:bCs/>
        </w:rPr>
        <w:t xml:space="preserve"> u stečaju</w:t>
      </w:r>
      <w:r w:rsidR="00FD11F7" w:rsidRPr="0089639D">
        <w:rPr>
          <w:bCs/>
        </w:rPr>
        <w:t>, Osijek, Sjenjak 135</w:t>
      </w:r>
      <w:r w:rsidR="00FD11F7" w:rsidRPr="0089639D">
        <w:t>,</w:t>
      </w:r>
      <w:r w:rsidR="00FD11F7">
        <w:rPr>
          <w:b/>
        </w:rPr>
        <w:t xml:space="preserve"> </w:t>
      </w:r>
      <w:r w:rsidR="00FD11F7">
        <w:t>MBS 030085183, OIB 37327354392</w:t>
      </w:r>
      <w:r w:rsidR="00716E63">
        <w:t>određuje se, na pisani prijedlog stečajn</w:t>
      </w:r>
      <w:r w:rsidR="007655E8">
        <w:t>og</w:t>
      </w:r>
      <w:r w:rsidR="00716E63">
        <w:t xml:space="preserve"> upravitelj</w:t>
      </w:r>
      <w:r w:rsidR="007655E8">
        <w:t>a</w:t>
      </w:r>
      <w:r w:rsidR="00716E63">
        <w:t xml:space="preserve"> </w:t>
      </w:r>
      <w:r w:rsidR="007655E8" w:rsidRPr="007655E8">
        <w:rPr>
          <w:bCs/>
        </w:rPr>
        <w:t>Joz</w:t>
      </w:r>
      <w:r w:rsidR="007655E8">
        <w:rPr>
          <w:bCs/>
        </w:rPr>
        <w:t>e</w:t>
      </w:r>
      <w:r w:rsidR="007655E8" w:rsidRPr="007655E8">
        <w:rPr>
          <w:bCs/>
        </w:rPr>
        <w:t xml:space="preserve"> Pavičić</w:t>
      </w:r>
      <w:r w:rsidR="007655E8">
        <w:rPr>
          <w:bCs/>
        </w:rPr>
        <w:t>a</w:t>
      </w:r>
      <w:r w:rsidR="007655E8" w:rsidRPr="007655E8">
        <w:rPr>
          <w:bCs/>
        </w:rPr>
        <w:t>, Osijek, Svetog Roka 44</w:t>
      </w:r>
      <w:r w:rsidR="007655E8" w:rsidRPr="007655E8">
        <w:t>,</w:t>
      </w:r>
      <w:r w:rsidR="007655E8">
        <w:rPr>
          <w:b/>
        </w:rPr>
        <w:t xml:space="preserve"> </w:t>
      </w:r>
      <w:r w:rsidR="007655E8">
        <w:t>OIB 69969627936</w:t>
      </w:r>
      <w:r w:rsidR="00552C3F">
        <w:t xml:space="preserve"> </w:t>
      </w:r>
      <w:r w:rsidR="000F6061">
        <w:t xml:space="preserve">nastavak postupka radi </w:t>
      </w:r>
      <w:r w:rsidR="003815AC">
        <w:t xml:space="preserve">provedbe </w:t>
      </w:r>
      <w:r w:rsidR="000F6061">
        <w:t>naknadne diobe stečajne mase</w:t>
      </w:r>
      <w:r w:rsidR="007655E8">
        <w:t>.</w:t>
      </w:r>
    </w:p>
    <w:p w:rsidRDefault="00CC0A10" w:rsidP="00CC0A10" w:rsidR="00CC0A10">
      <w:pPr>
        <w:ind w:left="2136"/>
        <w:jc w:val="both"/>
      </w:pPr>
    </w:p>
    <w:p w:rsidRDefault="000F6061" w:rsidP="00CC0A10" w:rsidR="000A45C3">
      <w:pPr>
        <w:numPr>
          <w:ilvl w:val="0"/>
          <w:numId w:val="4"/>
        </w:numPr>
        <w:jc w:val="both"/>
      </w:pPr>
      <w:r>
        <w:t xml:space="preserve">Nalaže se </w:t>
      </w:r>
      <w:r w:rsidR="00D10892">
        <w:t xml:space="preserve">sudskom </w:t>
      </w:r>
      <w:r>
        <w:t>registru Trgovačkog suda u Osijeku</w:t>
      </w:r>
      <w:r w:rsidR="00D10892">
        <w:t xml:space="preserve"> upis stečajne mase stečajnog dužnika </w:t>
      </w:r>
      <w:r w:rsidR="00D10892" w:rsidRPr="0089639D">
        <w:rPr>
          <w:bCs/>
        </w:rPr>
        <w:t>VAŠE NEKRETNINE VIKI d.o.o. za održavanje i upravljanje nekretninama</w:t>
      </w:r>
      <w:r w:rsidR="006C4EB9">
        <w:rPr>
          <w:bCs/>
        </w:rPr>
        <w:t xml:space="preserve"> u stečaju</w:t>
      </w:r>
      <w:r w:rsidR="00D10892" w:rsidRPr="0089639D">
        <w:rPr>
          <w:bCs/>
        </w:rPr>
        <w:t>, Osijek, Sjenjak 135</w:t>
      </w:r>
      <w:r w:rsidR="00D10892" w:rsidRPr="0089639D">
        <w:t>,</w:t>
      </w:r>
      <w:r w:rsidR="00D10892">
        <w:rPr>
          <w:b/>
        </w:rPr>
        <w:t xml:space="preserve"> </w:t>
      </w:r>
      <w:r w:rsidR="00D10892">
        <w:t>MBS 030085183, OIB 37327354392 u sudski registar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6C4EB9" w:rsidRPr="0089639D">
        <w:rPr>
          <w:bCs/>
        </w:rPr>
        <w:t>VAŠE NEKRETNINE VIKI d.o.o. za održavanje i upravljanje nekretninama</w:t>
      </w:r>
      <w:r w:rsidR="006C4EB9">
        <w:rPr>
          <w:bCs/>
        </w:rPr>
        <w:t xml:space="preserve"> u stečaju</w:t>
      </w:r>
      <w:r w:rsidR="006C4EB9" w:rsidRPr="0089639D">
        <w:rPr>
          <w:bCs/>
        </w:rPr>
        <w:t>, Osijek, Sjenjak 135</w:t>
      </w:r>
      <w:r w:rsidR="006C4EB9" w:rsidRPr="0089639D">
        <w:t>,</w:t>
      </w:r>
      <w:r w:rsidR="006C4EB9">
        <w:rPr>
          <w:b/>
        </w:rPr>
        <w:t xml:space="preserve"> </w:t>
      </w:r>
      <w:r w:rsidR="006C4EB9">
        <w:t>MBS 030085183, OIB 37327354392</w:t>
      </w:r>
      <w:r w:rsidR="00E26FD1" w:rsidRPr="00E26FD1">
        <w:t xml:space="preserve"> </w:t>
      </w:r>
      <w:r w:rsidR="00CC0A10">
        <w:t>zaključen je rješenjem ovoga suda broj 14 St-</w:t>
      </w:r>
      <w:r w:rsidR="008C70EB">
        <w:t>1</w:t>
      </w:r>
      <w:r w:rsidR="006C4EB9">
        <w:t>06</w:t>
      </w:r>
      <w:r w:rsidR="00CC0A10">
        <w:t>/</w:t>
      </w:r>
      <w:r w:rsidR="008C70EB">
        <w:t>1</w:t>
      </w:r>
      <w:r w:rsidR="006C4EB9">
        <w:t>0</w:t>
      </w:r>
      <w:r w:rsidR="00CC0A10">
        <w:t>-</w:t>
      </w:r>
      <w:r w:rsidR="008C70EB">
        <w:t>1</w:t>
      </w:r>
      <w:r w:rsidR="006C4EB9">
        <w:t>30</w:t>
      </w:r>
      <w:r w:rsidR="00CC0A10">
        <w:t xml:space="preserve"> od </w:t>
      </w:r>
      <w:r w:rsidR="006C4EB9">
        <w:t>5</w:t>
      </w:r>
      <w:r w:rsidR="00CC0A10">
        <w:t>.0</w:t>
      </w:r>
      <w:r w:rsidR="006C4EB9">
        <w:t>3</w:t>
      </w:r>
      <w:r w:rsidR="00CC0A10">
        <w:t>.20</w:t>
      </w:r>
      <w:r w:rsidR="008C70EB">
        <w:t>1</w:t>
      </w:r>
      <w:r w:rsidR="006C4EB9">
        <w:t>3</w:t>
      </w:r>
      <w:r w:rsidR="00CC0A10">
        <w:t>., uz obvezu stečajn</w:t>
      </w:r>
      <w:r w:rsidR="006C4EB9">
        <w:t>og</w:t>
      </w:r>
      <w:r w:rsidR="00CC0A10">
        <w:t xml:space="preserve"> upravitelj</w:t>
      </w:r>
      <w:r w:rsidR="006C4EB9">
        <w:t>a</w:t>
      </w:r>
      <w:r w:rsidR="00CC0A10">
        <w:t xml:space="preserve"> da </w:t>
      </w:r>
      <w:r w:rsidR="008C70EB">
        <w:t>do</w:t>
      </w:r>
      <w:r w:rsidR="00CC0A10">
        <w:t>vrši započet</w:t>
      </w:r>
      <w:r w:rsidR="002961FF">
        <w:t>e</w:t>
      </w:r>
      <w:r w:rsidR="00CC0A10">
        <w:t xml:space="preserve"> </w:t>
      </w:r>
      <w:r w:rsidR="00E907ED">
        <w:t>sudsk</w:t>
      </w:r>
      <w:r w:rsidR="002961FF">
        <w:t>e</w:t>
      </w:r>
      <w:r w:rsidR="00E907ED">
        <w:t xml:space="preserve"> postupk</w:t>
      </w:r>
      <w:r w:rsidR="002961FF">
        <w:t>e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</w:r>
      <w:r w:rsidR="002961FF">
        <w:t>Podneskom od 19.02.2018. stečajni upravitelj je predložio nastavak postupka radi otvaranja računa stečajne mase, a zbog provedbe naknadne diobe</w:t>
      </w:r>
      <w:r w:rsidR="0003700A">
        <w:t>.</w:t>
      </w:r>
    </w:p>
    <w:p w:rsidRDefault="00CF6311" w:rsidP="00CC0A10" w:rsidR="00CF6311">
      <w:pPr>
        <w:jc w:val="both"/>
      </w:pPr>
    </w:p>
    <w:p w:rsidRDefault="003815AC" w:rsidP="00CC0A10" w:rsidR="003815AC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199. </w:t>
      </w:r>
      <w:r w:rsidRPr="0003700A">
        <w:t>Stečajnog zakona (NN 44/96, 29/99, 129/00, 123/03, 82/06, 116/10, 25/12 i 133/12)</w:t>
      </w:r>
      <w:r w:rsidR="00B43093">
        <w:t xml:space="preserve">, a </w:t>
      </w:r>
      <w:r>
        <w:t xml:space="preserve">u vezi s čl. 441. </w:t>
      </w:r>
      <w:r w:rsidR="00CF6311" w:rsidRPr="00CF6311">
        <w:t>Stečajnog zakona (NN 71/15</w:t>
      </w:r>
      <w:r w:rsidR="00B43093">
        <w:t xml:space="preserve"> i 104/17</w:t>
      </w:r>
      <w:r w:rsidR="00CF6311" w:rsidRPr="00CF6311">
        <w:t>)</w:t>
      </w:r>
      <w:r w:rsidR="00CF6311">
        <w:t xml:space="preserve"> odlučeno je kao u </w:t>
      </w:r>
      <w:r w:rsidR="00B43093">
        <w:t>izreci</w:t>
      </w:r>
      <w:r w:rsidR="00CF6311">
        <w:t>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B43093" w:rsidRPr="00B43093">
        <w:rPr>
          <w:b w:val="false"/>
        </w:rPr>
        <w:t>21. veljače 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</w:t>
      </w:r>
      <w:r w:rsidR="0042313A">
        <w:t>i</w:t>
      </w:r>
      <w:r>
        <w:t xml:space="preserve"> upravitelj</w:t>
      </w:r>
      <w:r w:rsidR="0042313A">
        <w:t xml:space="preserve"> Jozo Pavić odvjetnik u Osijeku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7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D95C71" w:rsidRPr="00D95C71">
      <w:t>106/10-189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961FF"/>
    <w:rsid w:val="002B05E5"/>
    <w:rsid w:val="002B17BF"/>
    <w:rsid w:val="002D4260"/>
    <w:rsid w:val="002F10CD"/>
    <w:rsid w:val="0036012F"/>
    <w:rsid w:val="003815AC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2313A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51263"/>
    <w:rsid w:val="00552C3F"/>
    <w:rsid w:val="00574341"/>
    <w:rsid w:val="005C7E47"/>
    <w:rsid w:val="005F7C1C"/>
    <w:rsid w:val="0064153A"/>
    <w:rsid w:val="00684B8F"/>
    <w:rsid w:val="006C4EB9"/>
    <w:rsid w:val="006E6549"/>
    <w:rsid w:val="0070097C"/>
    <w:rsid w:val="00702862"/>
    <w:rsid w:val="00716E63"/>
    <w:rsid w:val="00747AF8"/>
    <w:rsid w:val="007655E8"/>
    <w:rsid w:val="00782BAD"/>
    <w:rsid w:val="00792744"/>
    <w:rsid w:val="00793A7E"/>
    <w:rsid w:val="00797714"/>
    <w:rsid w:val="007B130C"/>
    <w:rsid w:val="007F57C2"/>
    <w:rsid w:val="0080071F"/>
    <w:rsid w:val="00802633"/>
    <w:rsid w:val="008C6CE3"/>
    <w:rsid w:val="008C70EB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34620"/>
    <w:rsid w:val="00B43093"/>
    <w:rsid w:val="00B4776B"/>
    <w:rsid w:val="00B569BD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10892"/>
    <w:rsid w:val="00D57DB4"/>
    <w:rsid w:val="00D63983"/>
    <w:rsid w:val="00D81AFE"/>
    <w:rsid w:val="00D83378"/>
    <w:rsid w:val="00D95C71"/>
    <w:rsid w:val="00D97696"/>
    <w:rsid w:val="00DC6D5F"/>
    <w:rsid w:val="00E26FD1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  <w:rsid w:val="00FD11F7"/>
    <w:rsid w:val="00FD1B50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007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07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7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7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007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07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7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7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2010.</izvorni_sadrzaj>
    <derivirana_varijabla naziv="DomainObject.Predmet.DatumOsnivanja_1">30.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2013.</izvorni_sadrzaj>
    <derivirana_varijabla naziv="DomainObject.Predmet.DatumRjesavanja_1">7.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St-106/2010</izvorni_sadrzaj>
    <derivirana_varijabla naziv="DomainObject.Predmet.OznakaBroj_1">St-106/2010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05.12.2013 rješenjem
Tt-13/2188-3</izvorni_sadrzaj>
    <derivirana_varijabla naziv="DomainObject.Predmet.PrimjedbaSuca_1">subjekt brisan 05.12.2013 rješenjem
Tt-13/2188-3</derivirana_varijabla>
  </DomainObject.Predmet.PrimjedbaSuca>
  <DomainObject.Predmet.ProtustrankaFormated>
    <izvorni_sadrzaj>  VAŠE NEKRETNINE VIKI d.o.o. zastupanog po punomoćniku VEDRAN PAJIĆ,ODVJETNIK</izvorni_sadrzaj>
    <derivirana_varijabla naziv="DomainObject.Predmet.ProtustrankaFormated_1">  VAŠE NEKRETNINE VIKI d.o.o. zastupanog po punomoćniku VEDRAN PAJIĆ,ODVJETNIK</derivirana_varijabla>
  </DomainObject.Predmet.ProtustrankaFormated>
  <DomainObject.Predmet.ProtustrankaFormatedOIB>
    <izvorni_sadrzaj>  VAŠE NEKRETNINE VIKI d.o.o., OIB 37327354392 zastupanog po punomoćniku VEDRAN PAJIĆ,ODVJETNIK</izvorni_sadrzaj>
    <derivirana_varijabla naziv="DomainObject.Predmet.ProtustrankaFormatedOIB_1">  VAŠE NEKRETNINE VIKI d.o.o., OIB 37327354392 zastupanog po punomoćniku VEDRAN PAJIĆ,ODVJETNIK</derivirana_varijabla>
  </DomainObject.Predmet.ProtustrankaFormatedOIB>
  <DomainObject.Predmet.ProtustrankaFormatedWithAdress>
    <izvorni_sadrzaj> VAŠE NEKRETNINE VIKI d.o.o., Sjenjak 135, Osijek zastupanog po punomoćniku VEDRAN PAJIĆ,ODVJETNIK</izvorni_sadrzaj>
    <derivirana_varijabla naziv="DomainObject.Predmet.ProtustrankaFormatedWithAdress_1"> VAŠE NEKRETNINE VIKI d.o.o., Sjenjak 135, Osijek zastupanog po punomoćniku VEDRAN PAJIĆ,ODVJETNIK</derivirana_varijabla>
  </DomainObject.Predmet.ProtustrankaFormatedWithAdress>
  <DomainObject.Predmet.ProtustrankaFormatedWithAdressOIB>
    <izvorni_sadrzaj> VAŠE NEKRETNINE VIKI d.o.o., OIB 37327354392, Sjenjak 135, Osijek zastupanog po punomoćniku VEDRAN PAJIĆ,ODVJETNIK</izvorni_sadrzaj>
    <derivirana_varijabla naziv="DomainObject.Predmet.ProtustrankaFormatedWithAdressOIB_1"> VAŠE NEKRETNINE VIKI d.o.o., OIB 37327354392, Sjenjak 135, Osijek zastupanog po punomoćniku VEDRAN PAJIĆ,ODVJETNIK</derivirana_varijabla>
  </DomainObject.Predmet.ProtustrankaFormatedWithAdressOIB>
  <DomainObject.Predmet.ProtustrankaWithAdress>
    <izvorni_sadrzaj>VAŠE NEKRETNINE VIKI d.o.o. Sjenjak 135, Osijek</izvorni_sadrzaj>
    <derivirana_varijabla naziv="DomainObject.Predmet.ProtustrankaWithAdress_1">VAŠE NEKRETNINE VIKI d.o.o. Sjenjak 135, Osijek</derivirana_varijabla>
  </DomainObject.Predmet.ProtustrankaWithAdress>
  <DomainObject.Predmet.ProtustrankaWithAdressOIB>
    <izvorni_sadrzaj>VAŠE NEKRETNINE VIKI d.o.o., OIB 37327354392, Sjenjak 135, Osijek</izvorni_sadrzaj>
    <derivirana_varijabla naziv="DomainObject.Predmet.ProtustrankaWithAdressOIB_1">VAŠE NEKRETNINE VIKI d.o.o., OIB 37327354392, Sjenjak 135, Osijek</derivirana_varijabla>
  </DomainObject.Predmet.ProtustrankaWithAdressOIB>
  <DomainObject.Predmet.ProtustrankaNazivFormated>
    <izvorni_sadrzaj>VAŠE NEKRETNINE VIKI d.o.o.</izvorni_sadrzaj>
    <derivirana_varijabla naziv="DomainObject.Predmet.ProtustrankaNazivFormated_1">VAŠE NEKRETNINE VIKI d.o.o.</derivirana_varijabla>
  </DomainObject.Predmet.ProtustrankaNazivFormated>
  <DomainObject.Predmet.ProtustrankaNazivFormatedOIB>
    <izvorni_sadrzaj>VAŠE NEKRETNINE VIKI d.o.o., OIB 37327354392</izvorni_sadrzaj>
    <derivirana_varijabla naziv="DomainObject.Predmet.ProtustrankaNazivFormatedOIB_1">VAŠE NEKRETNINE VIKI d.o.o., OIB 37327354392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JULIJANA GAJDAŠEVIĆ I DR.; BORIS TADIJANIĆ; MIRELA MAKEK; NADA PAVLOVIĆ; SILVA REČIĆ; BRANKA GRBIĆ; Erste &amp; Steiermarkische bank d.d. Rijeka; ŽDO GUO Osijek; VESNA LJUBIČIĆ; HYPO LEASING KROATIEN d.o.o. Zagreb</izvorni_sadrzaj>
    <derivirana_varijabla naziv="DomainObject.Predmet.StrankaFormated_1">  JULIJANA GAJDAŠEVIĆ I DR.; BORIS TADIJANIĆ; MIRELA MAKEK; NADA PAVLOVIĆ; SILVA REČIĆ; BRANKA GRBIĆ; Erste &amp; Steiermarkische bank d.d. Rijeka; ŽDO GUO Osijek; VESNA LJUBIČIĆ; HYPO LEASING KROATIEN d.o.o. Zagreb</derivirana_varijabla>
  </DomainObject.Predmet.StrankaFormated>
  <DomainObject.Predmet.StrankaFormatedOIB>
    <izvorni_sadrzaj>  JULIJANA GAJDAŠEVIĆ I DR.; BORIS TADIJANIĆ; MIRELA MAKEK; NADA PAVLOVIĆ; SILVA REČIĆ; BRANKA GRBIĆ; Erste &amp; Steiermarkische bank d.d. Rijeka; ŽDO GUO Osijek; VESNA LJUBIČIĆ; HYPO LEASING KROATIEN d.o.o. Zagreb</izvorni_sadrzaj>
    <derivirana_varijabla naziv="DomainObject.Predmet.StrankaFormatedOIB_1">  JULIJANA GAJDAŠEVIĆ I DR.; BORIS TADIJANIĆ; MIRELA MAKEK; NADA PAVLOVIĆ; SILVA REČIĆ; BRANKA GRBIĆ; Erste &amp; Steiermarkische bank d.d. Rijeka; ŽDO GUO Osijek; VESNA LJUBIČIĆ; HYPO LEASING KROATIEN d.o.o. Zagreb</derivirana_varijabla>
  </DomainObject.Predmet.StrankaFormatedOIB>
  <DomainObject.Predmet.StrankaFormatedWithAdress>
    <izvorni_sadrzaj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izvorni_sadrzaj>
    <derivirana_varijabla naziv="DomainObject.Predmet.StrankaFormatedWithAdress_1"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derivirana_varijabla>
  </DomainObject.Predmet.StrankaFormatedWithAdress>
  <DomainObject.Predmet.StrankaFormatedWithAdressOIB>
    <izvorni_sadrzaj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izvorni_sadrzaj>
    <derivirana_varijabla naziv="DomainObject.Predmet.StrankaFormatedWithAdressOIB_1"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derivirana_varijabla>
  </DomainObject.Predmet.StrankaFormatedWithAdressOIB>
  <DomainObject.Predmet.StrankaWithAdress>
    <izvorni_sadrzaj>JULIJANA GAJDAŠEVIĆ I DR. BRANKA RADIČEVIĆA 81,Tenja,BORIS TADIJANIĆ Zadarska 33,Osijek,MIRELA MAKEK Stonska 4,Osijek,NADA PAVLOVIĆ Sv. Roka 38A,Osijek,SILVA REČIĆ Zeleno polje 29,Osijek,BRANKA GRBIĆ 30. svibnja 11,Koška,Erste &amp; Steiermarkische bank d.d. Rijeka ,ŽDO GUO Osijek ,VESNA LJUBIČIĆ Sjenjak 135,Osijek,HYPO LEASING KROATIEN d.o.o. Zagreb </izvorni_sadrzaj>
    <derivirana_varijabla naziv="DomainObject.Predmet.StrankaWithAdress_1">JULIJANA GAJDAŠEVIĆ I DR. BRANKA RADIČEVIĆA 81,Tenja,BORIS TADIJANIĆ Zadarska 33,Osijek,MIRELA MAKEK Stonska 4,Osijek,NADA PAVLOVIĆ Sv. Roka 38A,Osijek,SILVA REČIĆ Zeleno polje 29,Osijek,BRANKA GRBIĆ 30. svibnja 11,Koška,Erste &amp; Steiermarkische bank d.d. Rijeka ,ŽDO GUO Osijek ,VESNA LJUBIČIĆ Sjenjak 135,Osijek,HYPO LEASING KROATIEN d.o.o. Zagreb </derivirana_varijabla>
  </DomainObject.Predmet.StrankaWithAdress>
  <DomainObject.Predmet.StrankaWithAdressOIB>
    <izvorni_sadrzaj>JULIJANA GAJDAŠEVIĆ I DR., BRANKA RADIČEVIĆA 81,Tenja,BORIS TADIJANIĆ, Zadarska 33,Osijek,MIRELA MAKEK, Stonska 4,Osijek,NADA PAVLOVIĆ, Sv. Roka 38A,Osijek,SILVA REČIĆ, Zeleno polje 29,Osijek,BRANKA GRBIĆ, 30. svibnja 11,Koška,Erste &amp; Steiermarkische bank d.d. Rijeka,ŽDO GUO Osijek,VESNA LJUBIČIĆ, Sjenjak 135,Osijek,HYPO LEASING KROATIEN d.o.o. Zagreb</izvorni_sadrzaj>
    <derivirana_varijabla naziv="DomainObject.Predmet.StrankaWithAdressOIB_1">JULIJANA GAJDAŠEVIĆ I DR., BRANKA RADIČEVIĆA 81,Tenja,BORIS TADIJANIĆ, Zadarska 33,Osijek,MIRELA MAKEK, Stonska 4,Osijek,NADA PAVLOVIĆ, Sv. Roka 38A,Osijek,SILVA REČIĆ, Zeleno polje 29,Osijek,BRANKA GRBIĆ, 30. svibnja 11,Koška,Erste &amp; Steiermarkische bank d.d. Rijeka,ŽDO GUO Osijek,VESNA LJUBIČIĆ, Sjenjak 135,Osijek,HYPO LEASING KROATIEN d.o.o. Zagreb</derivirana_varijabla>
  </DomainObject.Predmet.StrankaWithAdressOIB>
  <DomainObject.Predmet.StrankaNazivFormated>
    <izvorni_sadrzaj>JULIJANA GAJDAŠEVIĆ I DR.,BORIS TADIJANIĆ,MIRELA MAKEK,NADA PAVLOVIĆ,SILVA REČIĆ,BRANKA GRBIĆ,Erste &amp; Steiermarkische bank d.d. Rijeka,ŽDO GUO Osijek,VESNA LJUBIČIĆ,HYPO LEASING KROATIEN d.o.o. Zagreb</izvorni_sadrzaj>
    <derivirana_varijabla naziv="DomainObject.Predmet.StrankaNazivFormated_1">JULIJANA GAJDAŠEVIĆ I DR.,BORIS TADIJANIĆ,MIRELA MAKEK,NADA PAVLOVIĆ,SILVA REČIĆ,BRANKA GRBIĆ,Erste &amp; Steiermarkische bank d.d. Rijeka,ŽDO GUO Osijek,VESNA LJUBIČIĆ,HYPO LEASING KROATIEN d.o.o. Zagreb</derivirana_varijabla>
  </DomainObject.Predmet.StrankaNazivFormated>
  <DomainObject.Predmet.StrankaNazivFormatedOIB>
    <izvorni_sadrzaj>JULIJANA GAJDAŠEVIĆ I DR.,BORIS TADIJANIĆ,MIRELA MAKEK,NADA PAVLOVIĆ,SILVA REČIĆ,BRANKA GRBIĆ,Erste &amp; Steiermarkische bank d.d. Rijeka,ŽDO GUO Osijek,VESNA LJUBIČIĆ,HYPO LEASING KROATIEN d.o.o. Zagreb</izvorni_sadrzaj>
    <derivirana_varijabla naziv="DomainObject.Predmet.StrankaNazivFormatedOIB_1">JULIJANA GAJDAŠEVIĆ I DR.,BORIS TADIJANIĆ,MIRELA MAKEK,NADA PAVLOVIĆ,SILVA REČIĆ,BRANKA GRBIĆ,Erste &amp; Steiermarkische bank d.d. Rijeka,ŽDO GUO Osijek,VESNA LJUBIČIĆ,HYPO LEASING KROATIEN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Formated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Formated>
  <DomainObject.Predmet.StrankaListFormatedOIB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FormatedOIB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FormatedOIB>
  <DomainObject.Predmet.StrankaListFormatedWithAdress>
    <izvorni_sadrzaj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izvorni_sadrzaj>
    <derivirana_varijabla naziv="DomainObject.Predmet.StrankaListFormatedWithAdress_1"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derivirana_varijabla>
  </DomainObject.Predmet.StrankaListFormatedWithAdress>
  <DomainObject.Predmet.StrankaListFormatedWithAdressOIB>
    <izvorni_sadrzaj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izvorni_sadrzaj>
    <derivirana_varijabla naziv="DomainObject.Predmet.StrankaListFormatedWithAdressOIB_1"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derivirana_varijabla>
  </DomainObject.Predmet.StrankaListFormatedWithAdressOIB>
  <DomainObject.Predmet.StrankaListNazivFormated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NazivFormated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NazivFormated>
  <DomainObject.Predmet.StrankaListNazivFormatedOIB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NazivFormatedOIB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NazivFormatedOIB>
  <DomainObject.Predmet.ProtuStrankaListFormated>
    <izvorni_sadrzaj>
      <item>VAŠE NEKRETNINE VIKI d.o.o. zastupanog po punomoćniku VEDRAN PAJIĆ,ODVJETNIK</item>
    </izvorni_sadrzaj>
    <derivirana_varijabla naziv="DomainObject.Predmet.ProtuStrankaListFormated_1">
      <item>VAŠE NEKRETNINE VIKI d.o.o. zastupanog po punomoćniku VEDRAN PAJIĆ,ODVJETNIK</item>
    </derivirana_varijabla>
  </DomainObject.Predmet.ProtuStrankaListFormated>
  <DomainObject.Predmet.ProtuStrankaListFormatedOIB>
    <izvorni_sadrzaj>
      <item>VAŠE NEKRETNINE VIKI d.o.o., OIB 37327354392 zastupanog po punomoćniku VEDRAN PAJIĆ,ODVJETNIK</item>
    </izvorni_sadrzaj>
    <derivirana_varijabla naziv="DomainObject.Predmet.ProtuStrankaListFormatedOIB_1">
      <item>VAŠE NEKRETNINE VIKI d.o.o., OIB 37327354392 zastupanog po punomoćniku VEDRAN PAJIĆ,ODVJETNIK</item>
    </derivirana_varijabla>
  </DomainObject.Predmet.ProtuStrankaListFormatedOIB>
  <DomainObject.Predmet.ProtuStrankaListFormatedWithAdress>
    <izvorni_sadrzaj>
      <item>VAŠE NEKRETNINE VIKI d.o.o., Sjenjak 135, Osijek zastupanog po punomoćniku VEDRAN PAJIĆ,ODVJETNIK</item>
    </izvorni_sadrzaj>
    <derivirana_varijabla naziv="DomainObject.Predmet.ProtuStrankaListFormatedWithAdress_1">
      <item>VAŠE NEKRETNINE VIKI d.o.o., Sjenjak 135, Osijek zastupanog po punomoćniku VEDRAN PAJIĆ,ODVJETNIK</item>
    </derivirana_varijabla>
  </DomainObject.Predmet.ProtuStrankaListFormatedWithAdress>
  <DomainObject.Predmet.ProtuStrankaListFormatedWithAdressOIB>
    <izvorni_sadrzaj>
      <item>VAŠE NEKRETNINE VIKI d.o.o., OIB 37327354392, Sjenjak 135, Osijek zastupanog po punomoćniku VEDRAN PAJIĆ,ODVJETNIK</item>
    </izvorni_sadrzaj>
    <derivirana_varijabla naziv="DomainObject.Predmet.ProtuStrankaListFormatedWithAdressOIB_1">
      <item>VAŠE NEKRETNINE VIKI d.o.o., OIB 37327354392, Sjenjak 135, Osijek zastupanog po punomoćniku VEDRAN PAJIĆ,ODVJETNIK</item>
    </derivirana_varijabla>
  </DomainObject.Predmet.ProtuStrankaListFormatedWithAdressOIB>
  <DomainObject.Predmet.ProtuStrankaListNazivFormated>
    <izvorni_sadrzaj>
      <item>VAŠE NEKRETNINE VIKI d.o.o.</item>
    </izvorni_sadrzaj>
    <derivirana_varijabla naziv="DomainObject.Predmet.ProtuStrankaListNazivFormated_1">
      <item>VAŠE NEKRETNINE VIKI d.o.o.</item>
    </derivirana_varijabla>
  </DomainObject.Predmet.ProtuStrankaListNazivFormated>
  <DomainObject.Predmet.ProtuStrankaListNazivFormatedOIB>
    <izvorni_sadrzaj>
      <item>VAŠE NEKRETNINE VIKI d.o.o., OIB 37327354392</item>
    </izvorni_sadrzaj>
    <derivirana_varijabla naziv="DomainObject.Predmet.ProtuStrankaListNazivFormatedOIB_1">
      <item>VAŠE NEKRETNINE VIKI d.o.o., OIB 37327354392</item>
    </derivirana_varijabla>
  </DomainObject.Predmet.ProtuStrankaListNazivFormatedOIB>
  <DomainObject.Predmet.OstaliListFormated>
    <izvorni_sadrzaj>
      <item>VEDRAN PAJIĆ,ODVJETNIK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_1">
      <item>VEDRAN PAJIĆ,ODVJETNIK punomoćnik sudionika u postupku VAŠE NEKRETNINE VIKI d.o.o.</item>
      <item>OTIS d.o.o. Zagreb</item>
      <item>FINANCIJSKA AGENCIJA ZAGREB, Zagreb</item>
      <item>UNIKOM d.o.o. Osijek</item>
    </derivirana_varijabla>
  </DomainObject.Predmet.OstaliListFormated>
  <DomainObject.Predmet.OstaliListFormatedOIB>
    <izvorni_sadrzaj>
      <item>VEDRAN PAJIĆ,ODVJETNIK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OIB_1">
      <item>VEDRAN PAJIĆ,ODVJETNIK punomoćnik sudionika u postupku VAŠE NEKRETNINE VIKI d.o.o.</item>
      <item>OTIS d.o.o. Zagreb</item>
      <item>FINANCIJSKA AGENCIJA ZAGREB, Zagreb</item>
      <item>UNIKOM d.o.o. Osijek</item>
    </derivirana_varijabla>
  </DomainObject.Predmet.OstaliListFormatedOIB>
  <DomainObject.Predmet.OstaliListFormatedWithAdress>
    <izvorni_sadrzaj>
      <item>VEDRAN PAJIĆ,ODVJETNIK, FRANJE KREŽME 11, 31000 Osijek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WithAdress_1">
      <item>VEDRAN PAJIĆ,ODVJETNIK, FRANJE KREŽME 11, 31000 Osijek punomoćnik sudionika u postupku VAŠE NEKRETNINE VIKI d.o.o.</item>
      <item>OTIS d.o.o. Zagreb</item>
      <item>FINANCIJSKA AGENCIJA ZAGREB, Zagreb</item>
      <item>UNIKOM d.o.o. Osijek</item>
    </derivirana_varijabla>
  </DomainObject.Predmet.OstaliListFormatedWithAdress>
  <DomainObject.Predmet.OstaliListFormatedWithAdressOIB>
    <izvorni_sadrzaj>
      <item>VEDRAN PAJIĆ,ODVJETNIK, FRANJE KREŽME 11, 31000 Osijek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WithAdressOIB_1">
      <item>VEDRAN PAJIĆ,ODVJETNIK, FRANJE KREŽME 11, 31000 Osijek punomoćnik sudionika u postupku VAŠE NEKRETNINE VIKI d.o.o.</item>
      <item>OTIS d.o.o. Zagreb</item>
      <item>FINANCIJSKA AGENCIJA ZAGREB, Zagreb</item>
      <item>UNIKOM d.o.o. Osijek</item>
    </derivirana_varijabla>
  </DomainObject.Predmet.OstaliListFormatedWithAdressOIB>
  <DomainObject.Predmet.OstaliListNazivFormated>
    <izvorni_sadrzaj>
      <item>VEDRAN PAJIĆ,ODVJETNIK</item>
      <item>OTIS d.o.o. Zagreb</item>
      <item>FINANCIJSKA AGENCIJA ZAGREB, Zagreb</item>
      <item>UNIKOM d.o.o. Osijek</item>
    </izvorni_sadrzaj>
    <derivirana_varijabla naziv="DomainObject.Predmet.OstaliListNazivFormated_1">
      <item>VEDRAN PAJIĆ,ODVJETNIK</item>
      <item>OTIS d.o.o. Zagreb</item>
      <item>FINANCIJSKA AGENCIJA ZAGREB, Zagreb</item>
      <item>UNIKOM d.o.o. Osijek</item>
    </derivirana_varijabla>
  </DomainObject.Predmet.OstaliListNazivFormated>
  <DomainObject.Predmet.OstaliListNazivFormatedOIB>
    <izvorni_sadrzaj>
      <item>VEDRAN PAJIĆ,ODVJETNIK</item>
      <item>OTIS d.o.o. Zagreb</item>
      <item>FINANCIJSKA AGENCIJA ZAGREB, Zagreb</item>
      <item>UNIKOM d.o.o. Osijek</item>
    </izvorni_sadrzaj>
    <derivirana_varijabla naziv="DomainObject.Predmet.OstaliListNazivFormatedOIB_1">
      <item>VEDRAN PAJIĆ,ODVJETNIK</item>
      <item>OTIS d.o.o. Zagreb</item>
      <item>FINANCIJSKA AGENCIJA ZAGREB, Zagreb</item>
      <item>UNIKOM d.o.o.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LEASING KROATIEN d.o.o. Zagreb i dr.</izvorni_sadrzaj>
    <derivirana_varijabla naziv="DomainObject.Predmet.StrankaIDrugi_1">HYPO LEASING KROATIEN d.o.o. Zagreb i dr.</derivirana_varijabla>
  </DomainObject.Predmet.StrankaIDrugi>
  <DomainObject.Predmet.ProtustrankaIDrugi>
    <izvorni_sadrzaj>VAŠE NEKRETNINE VIKI d.o.o.</izvorni_sadrzaj>
    <derivirana_varijabla naziv="DomainObject.Predmet.ProtustrankaIDrugi_1">VAŠE NEKRETNINE VIKI d.o.o.</derivirana_varijabla>
  </DomainObject.Predmet.ProtustrankaIDrugi>
  <DomainObject.Predmet.StrankaIDrugiAdressOIB>
    <izvorni_sadrzaj>HYPO LEASING KROATIEN d.o.o. Zagreb i dr.</izvorni_sadrzaj>
    <derivirana_varijabla naziv="DomainObject.Predmet.StrankaIDrugiAdressOIB_1">HYPO LEASING KROATIEN d.o.o. Zagreb i dr.</derivirana_varijabla>
  </DomainObject.Predmet.StrankaIDrugiAdressOIB>
  <DomainObject.Predmet.ProtustrankaIDrugiAdressOIB>
    <izvorni_sadrzaj>VAŠE NEKRETNINE VIKI d.o.o., OIB 37327354392, Sjenjak 135, Osijek</izvorni_sadrzaj>
    <derivirana_varijabla naziv="DomainObject.Predmet.ProtustrankaIDrugiAdressOIB_1">VAŠE NEKRETNINE VIKI d.o.o., OIB 37327354392, Sjenjak 135,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2013.</izvorni_sadrzaj>
    <derivirana_varijabla naziv="DomainObject.Predmet.OdlukaRjesenje.DatumDonosenjaOdluke_1">5. ožujka 2013.</derivirana_varijabla>
  </DomainObject.Predmet.OdlukaRjesenje.DatumDonosenjaOdluke>
  <DomainObject.Predmet.OdlukaRjesenje.DatumPravomocnosti>
    <izvorni_sadrzaj>10. travnja 2013.</izvorni_sadrzaj>
    <derivirana_varijabla naziv="DomainObject.Predmet.OdlukaRjesenje.DatumPravomocnosti_1">10. travnja 2013.</derivirana_varijabla>
  </DomainObject.Predmet.OdlukaRjesenje.DatumPravomocnosti>
  <DomainObject.Predmet.OdlukaRjesenje.Oznaka>
    <izvorni_sadrzaj>St-106/2010-130</izvorni_sadrzaj>
    <derivirana_varijabla naziv="DomainObject.Predmet.OdlukaRjesenje.Oznaka_1">St-106/2010-130</derivirana_varijabla>
  </DomainObject.Predmet.OdlukaRjesenje.Oznaka>
  <DomainObject.Predmet.SudioniciListNaziv>
    <izvorni_sadrzaj>
      <item>JULIJANA GAJDAŠEVIĆ I DR.</item>
      <item>VAŠE NEKRETNINE VIKI d.o.o.</item>
      <item>VEDRAN PAJIĆ,ODVJETNIK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OTIS d.o.o. Zagreb</item>
      <item>HYPO LEASING KROATIEN d.o.o. Zagreb</item>
      <item>FINANCIJSKA AGENCIJA ZAGREB, Zagreb</item>
      <item>UNIKOM d.o.o. Osijek</item>
    </izvorni_sadrzaj>
    <derivirana_varijabla naziv="DomainObject.Predmet.SudioniciListNaziv_1">
      <item>JULIJANA GAJDAŠEVIĆ I DR.</item>
      <item>VAŠE NEKRETNINE VIKI d.o.o.</item>
      <item>VEDRAN PAJIĆ,ODVJETNIK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OTIS d.o.o. Zagreb</item>
      <item>HYPO LEASING KROATIEN d.o.o. Zagreb</item>
      <item>FINANCIJSKA AGENCIJA ZAGREB, Zagreb</item>
      <item>UNIKOM d.o.o. Osijek</item>
    </derivirana_varijabla>
  </DomainObject.Predmet.SudioniciListNaziv>
  <DomainObject.Predmet.SudioniciListAdressOIB>
    <izvorni_sadrzaj>
      <item>JULIJANA GAJDAŠEVIĆ I DR., BRANKA RADIČEVIĆA 81,Tenja</item>
      <item>VAŠE NEKRETNINE VIKI d.o.o., OIB 37327354392, Sjenjak 135,Osijek</item>
      <item>VEDRAN PAJIĆ,ODVJETNIK, FRANJE KREŽME 11,31000 Osijek</item>
      <item>BORIS TADIJANIĆ, Zadarska 33,Osijek</item>
      <item>MIRELA MAKEK, Stonska 4,Osijek</item>
      <item>NADA PAVLOVIĆ, Sv. Roka 38A,Osijek</item>
      <item>SILVA REČIĆ, Zeleno polje 29,Osijek</item>
      <item>BRANKA GRBIĆ, 30. svibnja 11,Koška</item>
      <item>Erste &amp; Steiermarkische bank d.d. Rijeka</item>
      <item>ŽDO GUO Osijek</item>
      <item>VESNA LJUBIČIĆ, Sjenjak 135,Osijek</item>
      <item>OTIS d.o.o. Zagreb</item>
      <item>HYPO LEASING KROATIEN d.o.o. Zagreb</item>
      <item>FINANCIJSKA AGENCIJA ZAGREB, Zagreb</item>
      <item>UNIKOM d.o.o. Osijek</item>
    </izvorni_sadrzaj>
    <derivirana_varijabla naziv="DomainObject.Predmet.SudioniciListAdressOIB_1">
      <item>JULIJANA GAJDAŠEVIĆ I DR., BRANKA RADIČEVIĆA 81,Tenja</item>
      <item>VAŠE NEKRETNINE VIKI d.o.o., OIB 37327354392, Sjenjak 135,Osijek</item>
      <item>VEDRAN PAJIĆ,ODVJETNIK, FRANJE KREŽME 11,31000 Osijek</item>
      <item>BORIS TADIJANIĆ, Zadarska 33,Osijek</item>
      <item>MIRELA MAKEK, Stonska 4,Osijek</item>
      <item>NADA PAVLOVIĆ, Sv. Roka 38A,Osijek</item>
      <item>SILVA REČIĆ, Zeleno polje 29,Osijek</item>
      <item>BRANKA GRBIĆ, 30. svibnja 11,Koška</item>
      <item>Erste &amp; Steiermarkische bank d.d. Rijeka</item>
      <item>ŽDO GUO Osijek</item>
      <item>VESNA LJUBIČIĆ, Sjenjak 135,Osijek</item>
      <item>OTIS d.o.o. Zagreb</item>
      <item>HYPO LEASING KROATIEN d.o.o. Zagreb</item>
      <item>FINANCIJSKA AGENCIJA ZAGREB, Zagreb</item>
      <item>UNIKOM d.o.o.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37327354392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37327354392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309</properties:Words>
  <properties:Characters>1746</properties:Characters>
  <properties:Lines>64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2018-02-21T13:11:00Z</cp:lastPrinted>
  <dcterms:modified xmlns:xsi="http://www.w3.org/2001/XMLSchema-instance" xsi:type="dcterms:W3CDTF">2018-02-21T13:16:00Z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nastavak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