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bc33" w14:paraId="9a6bc33" w:rsidRDefault="00FB1417" w:rsidP="00FB1417" w:rsidR="00FB1417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FB1417" w:rsidP="00FB1417" w:rsidR="00FB1417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FB1417" w:rsidP="00FB1417" w:rsidR="00FB1417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FB1417" w:rsidP="00FB1417" w:rsidR="00FB1417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FB1417" w:rsidP="00FB1417" w:rsidR="00FB1417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St-7168/2015</w:t>
      </w:r>
    </w:p>
    <w:p w:rsidRDefault="00FB1417" w:rsidP="00FB1417" w:rsidR="00FB1417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FB1417" w:rsidP="00FB1417" w:rsidR="00FB1417">
      <w:pPr>
        <w:jc w:val="center"/>
        <w:rPr>
          <w:rFonts w:hAnsi="Times New Roman" w:ascii="Times New Roman"/>
          <w:szCs w:val="24"/>
          <w:lang w:val="hr-HR"/>
        </w:rPr>
      </w:pPr>
    </w:p>
    <w:p w:rsidRDefault="00FB1417" w:rsidP="00FB1417" w:rsidR="00FB1417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FB1417" w:rsidP="00FB1417" w:rsidR="00FB141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B1417" w:rsidP="00FB1417" w:rsidR="00FB1417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FB1417" w:rsidP="00FB1417" w:rsidR="00FB141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B1417" w:rsidP="00FB1417" w:rsidR="00FB1417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TAŠA STUDIO </w:t>
      </w:r>
      <w:proofErr w:type="spellStart"/>
      <w:r>
        <w:rPr>
          <w:rFonts w:hAnsi="Times New Roman" w:ascii="Times New Roman"/>
          <w:szCs w:val="24"/>
        </w:rPr>
        <w:t>j.d.o.o</w:t>
      </w:r>
      <w:proofErr w:type="spellEnd"/>
      <w:r>
        <w:rPr>
          <w:rFonts w:hAnsi="Times New Roman" w:ascii="Times New Roman"/>
          <w:szCs w:val="24"/>
        </w:rPr>
        <w:t xml:space="preserve">., OIB: 43812953568, </w:t>
      </w:r>
      <w:proofErr w:type="spellStart"/>
      <w:r>
        <w:rPr>
          <w:rFonts w:hAnsi="Times New Roman" w:ascii="Times New Roman"/>
          <w:szCs w:val="24"/>
        </w:rPr>
        <w:t>Cugovec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Cugovec</w:t>
      </w:r>
      <w:proofErr w:type="spellEnd"/>
      <w:r>
        <w:rPr>
          <w:rFonts w:hAnsi="Times New Roman" w:ascii="Times New Roman"/>
          <w:szCs w:val="24"/>
        </w:rPr>
        <w:t xml:space="preserve"> 93,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15.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FB1417" w:rsidP="00FB1417" w:rsidR="00FB1417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FB1417" w:rsidP="00FB1417" w:rsidR="00FB1417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FB1417" w:rsidP="00FB1417" w:rsidR="00FB141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B1417" w:rsidP="00FB1417" w:rsidR="00FB141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TAŠA STUDIO j.d.o.o., OIB: 43812953568, </w:t>
      </w:r>
      <w:proofErr w:type="spellStart"/>
      <w:r>
        <w:rPr>
          <w:rFonts w:hAnsi="Times New Roman" w:ascii="Times New Roman"/>
          <w:szCs w:val="24"/>
        </w:rPr>
        <w:t>Cugovec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Cugovec</w:t>
      </w:r>
      <w:proofErr w:type="spellEnd"/>
      <w:r>
        <w:rPr>
          <w:rFonts w:hAnsi="Times New Roman" w:ascii="Times New Roman"/>
          <w:szCs w:val="24"/>
        </w:rPr>
        <w:t xml:space="preserve"> 93.</w:t>
      </w:r>
    </w:p>
    <w:p w:rsidRDefault="00FB1417" w:rsidP="00FB1417" w:rsidR="00FB141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B1417" w:rsidP="00FB1417" w:rsidR="00FB1417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15. travnja 2016. godine u 14 sati i 15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FB1417" w:rsidP="00FB1417" w:rsidR="00FB141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FB1417" w:rsidP="00FB1417" w:rsidR="00FB1417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Anđelko </w:t>
      </w:r>
      <w:proofErr w:type="spellStart"/>
      <w:r>
        <w:rPr>
          <w:rFonts w:hAnsi="Times New Roman" w:ascii="Times New Roman"/>
          <w:szCs w:val="24"/>
        </w:rPr>
        <w:t>Stankus</w:t>
      </w:r>
      <w:proofErr w:type="spellEnd"/>
      <w:r>
        <w:rPr>
          <w:rFonts w:hAnsi="Times New Roman" w:ascii="Times New Roman"/>
          <w:szCs w:val="24"/>
        </w:rPr>
        <w:t xml:space="preserve">, OIB: 11168088853, iz Varaždina, </w:t>
      </w:r>
      <w:proofErr w:type="spellStart"/>
      <w:r>
        <w:rPr>
          <w:rFonts w:hAnsi="Times New Roman" w:ascii="Times New Roman"/>
          <w:szCs w:val="24"/>
        </w:rPr>
        <w:t>Jalkovec</w:t>
      </w:r>
      <w:proofErr w:type="spellEnd"/>
      <w:r>
        <w:rPr>
          <w:rFonts w:hAnsi="Times New Roman" w:ascii="Times New Roman"/>
          <w:szCs w:val="24"/>
        </w:rPr>
        <w:t>, Braće Radić 20.</w:t>
      </w:r>
    </w:p>
    <w:p w:rsidRDefault="00FB1417" w:rsidP="00FB1417" w:rsidR="00FB1417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B1417" w:rsidP="00FB1417" w:rsidR="00FB141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TAŠA STUDIO j.d.o.o., OIB: 43812953568, </w:t>
      </w:r>
      <w:proofErr w:type="spellStart"/>
      <w:r>
        <w:rPr>
          <w:rFonts w:hAnsi="Times New Roman" w:ascii="Times New Roman"/>
          <w:szCs w:val="24"/>
        </w:rPr>
        <w:t>Cugovec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Cugovec</w:t>
      </w:r>
      <w:proofErr w:type="spellEnd"/>
      <w:r>
        <w:rPr>
          <w:rFonts w:hAnsi="Times New Roman" w:ascii="Times New Roman"/>
          <w:szCs w:val="24"/>
        </w:rPr>
        <w:t xml:space="preserve"> 93.</w:t>
      </w:r>
    </w:p>
    <w:p w:rsidRDefault="00FB1417" w:rsidP="00FB1417" w:rsidR="00FB141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B1417" w:rsidP="00FB1417" w:rsidR="00FB1417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FB1417" w:rsidP="00FB1417" w:rsidR="00FB1417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FB1417" w:rsidP="00FB1417" w:rsidR="00FB1417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FB1417" w:rsidP="00FB1417" w:rsidR="00FB1417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FB1417" w:rsidP="00FB1417" w:rsidR="00FB1417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FB1417" w:rsidP="00FB1417" w:rsidR="00FB1417">
      <w:pPr>
        <w:jc w:val="both"/>
        <w:rPr>
          <w:rFonts w:hAnsi="Times New Roman" w:ascii="Times New Roman"/>
          <w:lang w:val="hr-HR"/>
        </w:rPr>
      </w:pPr>
    </w:p>
    <w:p w:rsidRDefault="00FB1417" w:rsidP="00FB1417" w:rsidR="00FB1417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FB1417" w:rsidP="00FB1417" w:rsidR="00FB1417">
      <w:pPr>
        <w:jc w:val="both"/>
        <w:rPr>
          <w:rFonts w:hAnsi="Times New Roman" w:ascii="Times New Roman"/>
        </w:rPr>
      </w:pPr>
    </w:p>
    <w:p w:rsidRDefault="00FB1417" w:rsidP="00FB1417" w:rsidR="00FB1417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FB1417" w:rsidP="00FB1417" w:rsidR="00FB141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FB1417" w:rsidP="00FB1417" w:rsidR="00FB1417">
      <w:pPr>
        <w:jc w:val="both"/>
        <w:rPr>
          <w:rFonts w:hAnsi="Times New Roman" w:ascii="Times New Roman"/>
          <w:lang w:val="hr-HR"/>
        </w:rPr>
      </w:pPr>
    </w:p>
    <w:p w:rsidRDefault="00FB1417" w:rsidP="00FB1417" w:rsidR="00FB1417">
      <w:pPr>
        <w:jc w:val="both"/>
        <w:rPr>
          <w:rFonts w:hAnsi="Times New Roman" w:ascii="Times New Roman"/>
          <w:lang w:val="hr-HR"/>
        </w:rPr>
      </w:pPr>
    </w:p>
    <w:p w:rsidRDefault="00FB1417" w:rsidP="00FB1417" w:rsidR="00FB141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15. travnja 2016. godine</w:t>
      </w:r>
    </w:p>
    <w:p w:rsidRDefault="00FB1417" w:rsidP="00FB1417" w:rsidR="00FB1417">
      <w:pPr>
        <w:jc w:val="center"/>
        <w:rPr>
          <w:rFonts w:hAnsi="Times New Roman" w:ascii="Times New Roman"/>
          <w:lang w:val="hr-HR"/>
        </w:rPr>
      </w:pPr>
    </w:p>
    <w:p w:rsidRDefault="00FB1417" w:rsidP="00FB1417" w:rsidR="00FB1417">
      <w:pPr>
        <w:jc w:val="center"/>
        <w:rPr>
          <w:rFonts w:hAnsi="Times New Roman" w:ascii="Times New Roman"/>
          <w:lang w:val="hr-HR"/>
        </w:rPr>
      </w:pPr>
    </w:p>
    <w:p w:rsidRDefault="00FB1417" w:rsidP="00FB1417" w:rsidR="00FB141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B1417" w:rsidP="00FB1417" w:rsidR="00FB141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FB1417" w:rsidP="00FB1417" w:rsidR="00FB141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B1417" w:rsidP="00FB1417" w:rsidR="00FB1417">
      <w:pPr>
        <w:jc w:val="both"/>
        <w:rPr>
          <w:rFonts w:hAnsi="Times New Roman" w:ascii="Times New Roman"/>
          <w:szCs w:val="24"/>
          <w:lang w:val="hr-HR"/>
        </w:rPr>
      </w:pPr>
    </w:p>
    <w:p w:rsidRDefault="00FB1417" w:rsidP="00FB1417" w:rsidR="00FB141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B1417" w:rsidP="00FB1417" w:rsidR="00FB1417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B1417" w:rsidP="00FB1417" w:rsidR="00FB141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B1417" w:rsidP="00FB1417" w:rsidR="00FB1417">
      <w:pPr>
        <w:jc w:val="both"/>
        <w:rPr>
          <w:rFonts w:hAnsi="Times New Roman" w:ascii="Times New Roman"/>
        </w:rPr>
      </w:pPr>
    </w:p>
    <w:p w:rsidRDefault="00FB1417" w:rsidP="00FB1417" w:rsidR="00FB1417">
      <w:pPr>
        <w:jc w:val="both"/>
        <w:rPr>
          <w:rFonts w:hAnsi="Times New Roman" w:ascii="Times New Roman"/>
        </w:rPr>
      </w:pPr>
    </w:p>
    <w:p w:rsidRDefault="00FB1417" w:rsidP="00FB1417" w:rsidR="00FB1417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B1417" w:rsidP="00FB1417" w:rsidR="00FB141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FB1417" w:rsidP="00FB1417" w:rsidR="00FB1417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FB1417" w:rsidP="00FB1417" w:rsidR="00FB1417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FB1417" w:rsidP="00FB1417" w:rsidR="00FB1417" w:rsidRPr="00D44D4F">
      <w:pPr>
        <w:jc w:val="center"/>
        <w:rPr>
          <w:sz w:val="32"/>
          <w:u w:val="single"/>
          <w:lang w:val="hr-HR"/>
        </w:rPr>
      </w:pPr>
    </w:p>
    <w:p w:rsidRDefault="00FB1417" w:rsidP="00FB1417" w:rsidR="00FB1417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ED0" w:rsidR="00000000">
      <w:r>
        <w:separator/>
      </w:r>
    </w:p>
  </w:endnote>
  <w:endnote w:id="0" w:type="continuationSeparator">
    <w:p w:rsidRDefault="001C4ED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ED0" w:rsidR="00000000">
      <w:r>
        <w:separator/>
      </w:r>
    </w:p>
  </w:footnote>
  <w:footnote w:id="0" w:type="continuationSeparator">
    <w:p w:rsidRDefault="001C4ED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FB141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St-7168/2015</w:t>
        </w:r>
      </w:p>
    </w:sdtContent>
  </w:sdt>
  <w:p w:rsidRDefault="00FB1417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417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1C4ED0" w:rsidP="00840E3D" w:rsidR="00840E3D">
    <w:pPr>
      <w:pStyle w:val="Zaglavlje"/>
      <w:rPr>
        <w:lang w:val="hr-HR"/>
      </w:rPr>
    </w:pPr>
  </w:p>
  <w:p w:rsidRDefault="00FB1417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FB1417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6F46"/>
    <w:rsid w:val="00135025"/>
    <w:rsid w:val="00181F4E"/>
    <w:rsid w:val="001C4ED0"/>
    <w:rsid w:val="00866F46"/>
    <w:rsid w:val="00C95241"/>
    <w:rsid w:val="00FB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141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14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1417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FB1417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14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1417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C4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E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ED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E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E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141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14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1417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FB1417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14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1417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C4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E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ED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E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E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7168</izvorni_sadrzaj>
    <derivirana_varijabla naziv="DomainObject.Predmet.Broj_1">7168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St-7168/2015</izvorni_sadrzaj>
    <derivirana_varijabla naziv="DomainObject.Predmet.OznakaBroj_1">St-7168/2015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TAŠA STUDIO j.d.o.o. za usluge zastupanog po punomoćniku Nataša Horvat Dreta</izvorni_sadrzaj>
    <derivirana_varijabla naziv="DomainObject.Predmet.ProtustrankaFormated_1">  TAŠA STUDIO j.d.o.o. za usluge zastupanog po punomoćniku Nataša Horvat Dreta</derivirana_varijabla>
  </DomainObject.Predmet.ProtustrankaFormated>
  <DomainObject.Predmet.ProtustrankaFormatedOIB>
    <izvorni_sadrzaj>  TAŠA STUDIO j.d.o.o. za usluge, OIB 43812953568 zastupanog po punomoćniku Nataša Horvat Dreta</izvorni_sadrzaj>
    <derivirana_varijabla naziv="DomainObject.Predmet.ProtustrankaFormatedOIB_1">  TAŠA STUDIO j.d.o.o. za usluge, OIB 43812953568 zastupanog po punomoćniku Nataša Horvat Dreta</derivirana_varijabla>
  </DomainObject.Predmet.ProtustrankaFormatedOIB>
  <DomainObject.Predmet.ProtustrankaFormatedWithAdress>
    <izvorni_sadrzaj> TAŠA STUDIO j.d.o.o. za usluge, Cugovec 93, 10340 Cugovec zastupanog po punomoćniku Nataša Horvat Dreta</izvorni_sadrzaj>
    <derivirana_varijabla naziv="DomainObject.Predmet.ProtustrankaFormatedWithAdress_1"> TAŠA STUDIO j.d.o.o. za usluge, Cugovec 93, 10340 Cugovec zastupanog po punomoćniku Nataša Horvat Dreta</derivirana_varijabla>
  </DomainObject.Predmet.ProtustrankaFormatedWithAdress>
  <DomainObject.Predmet.ProtustrankaFormatedWithAdressOIB>
    <izvorni_sadrzaj> TAŠA STUDIO j.d.o.o. za usluge, OIB 43812953568, Cugovec 93, 10340 Cugovec zastupanog po punomoćniku Nataša Horvat Dreta</izvorni_sadrzaj>
    <derivirana_varijabla naziv="DomainObject.Predmet.ProtustrankaFormatedWithAdressOIB_1"> TAŠA STUDIO j.d.o.o. za usluge, OIB 43812953568, Cugovec 93, 10340 Cugovec zastupanog po punomoćniku Nataša Horvat Dreta</derivirana_varijabla>
  </DomainObject.Predmet.ProtustrankaFormatedWithAdressOIB>
  <DomainObject.Predmet.ProtustrankaWithAdress>
    <izvorni_sadrzaj>TAŠA STUDIO j.d.o.o. za usluge Cugovec 93, 10340 Cugovec</izvorni_sadrzaj>
    <derivirana_varijabla naziv="DomainObject.Predmet.ProtustrankaWithAdress_1">TAŠA STUDIO j.d.o.o. za usluge Cugovec 93, 10340 Cugovec</derivirana_varijabla>
  </DomainObject.Predmet.ProtustrankaWithAdress>
  <DomainObject.Predmet.ProtustrankaWithAdressOIB>
    <izvorni_sadrzaj>TAŠA STUDIO j.d.o.o. za usluge, OIB 43812953568, Cugovec 93, 10340 Cugovec</izvorni_sadrzaj>
    <derivirana_varijabla naziv="DomainObject.Predmet.ProtustrankaWithAdressOIB_1">TAŠA STUDIO j.d.o.o. za usluge, OIB 43812953568, Cugovec 93, 10340 Cugovec</derivirana_varijabla>
  </DomainObject.Predmet.ProtustrankaWithAdressOIB>
  <DomainObject.Predmet.ProtustrankaNazivFormated>
    <izvorni_sadrzaj>TAŠA STUDIO j.d.o.o. za usluge</izvorni_sadrzaj>
    <derivirana_varijabla naziv="DomainObject.Predmet.ProtustrankaNazivFormated_1">TAŠA STUDIO j.d.o.o. za usluge</derivirana_varijabla>
  </DomainObject.Predmet.ProtustrankaNazivFormated>
  <DomainObject.Predmet.ProtustrankaNazivFormatedOIB>
    <izvorni_sadrzaj>TAŠA STUDIO j.d.o.o. za usluge, OIB 43812953568</izvorni_sadrzaj>
    <derivirana_varijabla naziv="DomainObject.Predmet.ProtustrankaNazivFormatedOIB_1">TAŠA STUDIO j.d.o.o. za usluge, OIB 43812953568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TAŠA STUDIO j.d.o.o. za usluge zastupanog po punomoćniku Nataša Horvat Dreta</item>
    </izvorni_sadrzaj>
    <derivirana_varijabla naziv="DomainObject.Predmet.ProtuStrankaListFormated_1">
      <item>TAŠA STUDIO j.d.o.o. za usluge zastupanog po punomoćniku Nataša Horvat Dreta</item>
    </derivirana_varijabla>
  </DomainObject.Predmet.ProtuStrankaListFormated>
  <DomainObject.Predmet.ProtuStrankaListFormatedOIB>
    <izvorni_sadrzaj>
      <item>TAŠA STUDIO j.d.o.o. za usluge, OIB 43812953568 zastupanog po punomoćniku Nataša Horvat Dreta</item>
    </izvorni_sadrzaj>
    <derivirana_varijabla naziv="DomainObject.Predmet.ProtuStrankaListFormatedOIB_1">
      <item>TAŠA STUDIO j.d.o.o. za usluge, OIB 43812953568 zastupanog po punomoćniku Nataša Horvat Dreta</item>
    </derivirana_varijabla>
  </DomainObject.Predmet.ProtuStrankaListFormatedOIB>
  <DomainObject.Predmet.ProtuStrankaListFormatedWithAdress>
    <izvorni_sadrzaj>
      <item>TAŠA STUDIO j.d.o.o. za usluge, Cugovec 93, 10340 Cugovec zastupanog po punomoćniku Nataša Horvat Dreta</item>
    </izvorni_sadrzaj>
    <derivirana_varijabla naziv="DomainObject.Predmet.ProtuStrankaListFormatedWithAdress_1">
      <item>TAŠA STUDIO j.d.o.o. za usluge, Cugovec 93, 10340 Cugovec zastupanog po punomoćniku Nataša Horvat Dreta</item>
    </derivirana_varijabla>
  </DomainObject.Predmet.ProtuStrankaListFormatedWithAdress>
  <DomainObject.Predmet.ProtuStrankaListFormatedWithAdressOIB>
    <izvorni_sadrzaj>
      <item>TAŠA STUDIO j.d.o.o. za usluge, OIB 43812953568, Cugovec 93, 10340 Cugovec zastupanog po punomoćniku Nataša Horvat Dreta</item>
    </izvorni_sadrzaj>
    <derivirana_varijabla naziv="DomainObject.Predmet.ProtuStrankaListFormatedWithAdressOIB_1">
      <item>TAŠA STUDIO j.d.o.o. za usluge, OIB 43812953568, Cugovec 93, 10340 Cugovec zastupanog po punomoćniku Nataša Horvat Dreta</item>
    </derivirana_varijabla>
  </DomainObject.Predmet.ProtuStrankaListFormatedWithAdressOIB>
  <DomainObject.Predmet.ProtuStrankaListNazivFormated>
    <izvorni_sadrzaj>
      <item>TAŠA STUDIO j.d.o.o. za usluge</item>
    </izvorni_sadrzaj>
    <derivirana_varijabla naziv="DomainObject.Predmet.ProtuStrankaListNazivFormated_1">
      <item>TAŠA STUDIO j.d.o.o. za usluge</item>
    </derivirana_varijabla>
  </DomainObject.Predmet.ProtuStrankaListNazivFormated>
  <DomainObject.Predmet.ProtuStrankaListNazivFormatedOIB>
    <izvorni_sadrzaj>
      <item>TAŠA STUDIO j.d.o.o. za usluge, OIB 43812953568</item>
    </izvorni_sadrzaj>
    <derivirana_varijabla naziv="DomainObject.Predmet.ProtuStrankaListNazivFormatedOIB_1">
      <item>TAŠA STUDIO j.d.o.o. za usluge, OIB 43812953568</item>
    </derivirana_varijabla>
  </DomainObject.Predmet.ProtuStrankaListNazivFormatedOIB>
  <DomainObject.Predmet.OstaliListFormated>
    <izvorni_sadrzaj>
      <item>Nataša Horvat Dreta punomoćnik sudionika u postupku TAŠA STUDIO j.d.o.o. za usluge</item>
    </izvorni_sadrzaj>
    <derivirana_varijabla naziv="DomainObject.Predmet.OstaliListFormated_1">
      <item>Nataša Horvat Dreta punomoćnik sudionika u postupku TAŠA STUDIO j.d.o.o. za usluge</item>
    </derivirana_varijabla>
  </DomainObject.Predmet.OstaliListFormated>
  <DomainObject.Predmet.OstaliListFormatedOIB>
    <izvorni_sadrzaj>
      <item>Nataša Horvat Dreta, OIB 73193547127 punomoćnik sudionika u postupku TAŠA STUDIO j.d.o.o. za usluge</item>
    </izvorni_sadrzaj>
    <derivirana_varijabla naziv="DomainObject.Predmet.OstaliListFormatedOIB_1">
      <item>Nataša Horvat Dreta, OIB 73193547127 punomoćnik sudionika u postupku TAŠA STUDIO j.d.o.o. za usluge</item>
    </derivirana_varijabla>
  </DomainObject.Predmet.OstaliListFormatedOIB>
  <DomainObject.Predmet.OstaliListFormatedWithAdress>
    <izvorni_sadrzaj>
      <item>Nataša Horvat Dreta, Cugovec 93, 10340 Cugovec punomoćnik sudionika u postupku TAŠA STUDIO j.d.o.o. za usluge</item>
    </izvorni_sadrzaj>
    <derivirana_varijabla naziv="DomainObject.Predmet.OstaliListFormatedWithAdress_1">
      <item>Nataša Horvat Dreta, Cugovec 93, 10340 Cugovec punomoćnik sudionika u postupku TAŠA STUDIO j.d.o.o. za usluge</item>
    </derivirana_varijabla>
  </DomainObject.Predmet.OstaliListFormatedWithAdress>
  <DomainObject.Predmet.OstaliListFormatedWithAdressOIB>
    <izvorni_sadrzaj>
      <item>Nataša Horvat Dreta, OIB 73193547127, Cugovec 93, 10340 Cugovec punomoćnik sudionika u postupku TAŠA STUDIO j.d.o.o. za usluge</item>
    </izvorni_sadrzaj>
    <derivirana_varijabla naziv="DomainObject.Predmet.OstaliListFormatedWithAdressOIB_1">
      <item>Nataša Horvat Dreta, OIB 73193547127, Cugovec 93, 10340 Cugovec punomoćnik sudionika u postupku TAŠA STUDIO j.d.o.o. za usluge</item>
    </derivirana_varijabla>
  </DomainObject.Predmet.OstaliListFormatedWithAdressOIB>
  <DomainObject.Predmet.OstaliListNazivFormated>
    <izvorni_sadrzaj>
      <item>Nataša Horvat Dreta</item>
    </izvorni_sadrzaj>
    <derivirana_varijabla naziv="DomainObject.Predmet.OstaliListNazivFormated_1">
      <item>Nataša Horvat Dreta</item>
    </derivirana_varijabla>
  </DomainObject.Predmet.OstaliListNazivFormated>
  <DomainObject.Predmet.OstaliListNazivFormatedOIB>
    <izvorni_sadrzaj>
      <item>Nataša Horvat Dreta, OIB 73193547127</item>
    </izvorni_sadrzaj>
    <derivirana_varijabla naziv="DomainObject.Predmet.OstaliListNazivFormatedOIB_1">
      <item>Nataša Horvat Dreta, OIB 73193547127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TAŠA STUDIO j.d.o.o. za usluge</izvorni_sadrzaj>
    <derivirana_varijabla naziv="DomainObject.Predmet.ProtustrankaIDrugi_1">TAŠA STUDIO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TAŠA STUDIO j.d.o.o. za usluge, OIB 43812953568, Cugovec 93, 10340 Cugovec</izvorni_sadrzaj>
    <derivirana_varijabla naziv="DomainObject.Predmet.ProtustrankaIDrugiAdressOIB_1">TAŠA STUDIO j.d.o.o. za usluge, OIB 43812953568, Cugovec 93, 10340 Cugovec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TAŠA STUDIO j.d.o.o. za usluge</item>
      <item>Nataša Horvat Dreta</item>
    </izvorni_sadrzaj>
    <derivirana_varijabla naziv="DomainObject.Predmet.SudioniciListNaziv_1">
      <item>FINA Regionalni centar Zagreb</item>
      <item>TAŠA STUDIO j.d.o.o. za usluge</item>
      <item>Nataša Horvat Dreta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TAŠA STUDIO j.d.o.o. za usluge, OIB 43812953568, Cugovec 93,10340 Cugovec</item>
      <item>Nataša Horvat Dreta, OIB 73193547127, Cugovec 93,10340 Cugovec</item>
    </izvorni_sadrzaj>
    <derivirana_varijabla naziv="DomainObject.Predmet.SudioniciListAdressOIB_1">
      <item>FINA Regionalni centar Zagreb, OIB 85821130368, Trg svibanjskih žrtava 1995. br. 1,10000 Zagreb</item>
      <item>TAŠA STUDIO j.d.o.o. za usluge, OIB 43812953568, Cugovec 93,10340 Cugovec</item>
      <item>Nataša Horvat Dreta, OIB 73193547127, Cugovec 93,10340 Cugovec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43812953568</item>
      <item>, OIB 73193547127</item>
    </izvorni_sadrzaj>
    <derivirana_varijabla naziv="DomainObject.Predmet.SudioniciListNazivOIB_1">
      <item>, OIB 85821130368</item>
      <item>, OIB 43812953568</item>
      <item>, OIB 73193547127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1885</properties:Characters>
  <properties:Lines>70</properties:Lines>
  <properties:Paragraphs>25</properties:Paragraphs>
  <properties:TotalTime>0</properties:TotalTime>
  <properties:ScaleCrop>false</properties:ScaleCrop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2016-04-15T11:35:00Z</dcterms:created>
  <dc:creator>Marija Lukić</dc:creator>
  <dc:description/>
  <cp:keywords/>
  <cp:lastModifiedBy>Marija Lukić</cp:lastModifiedBy>
  <dcterms:modified xmlns:xsi="http://www.w3.org/2001/XMLSchema-instance" xsi:type="dcterms:W3CDTF">2016-04-15T11:36:00Z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