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8270" w14:paraId="b9a8270" w:rsidRDefault="00EB5EAC" w:rsidP="001B0559" w:rsidR="00EB5EAC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559" w:rsidP="001B0559" w:rsidR="001B0559" w:rsidRPr="007C723E">
      <w:r w:rsidRPr="007C723E">
        <w:t>REPUBLIKA HRVATSKA</w:t>
      </w:r>
    </w:p>
    <w:p w:rsidRDefault="00EB5EAC" w:rsidP="001B0559" w:rsidR="001B0559" w:rsidRPr="007C723E">
      <w:r>
        <w:t xml:space="preserve"> </w:t>
      </w:r>
      <w:r w:rsidR="001B0559" w:rsidRPr="007C723E">
        <w:t>Trgovački sud u Zagrebu</w:t>
      </w:r>
    </w:p>
    <w:p w:rsidRDefault="00EB5EAC" w:rsidP="007C723E" w:rsidR="0023558C" w:rsidRPr="007C723E">
      <w:r>
        <w:t xml:space="preserve">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r w:rsidR="00057FA3">
        <w:tab/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7E414B">
        <w:t>-8319</w:t>
      </w:r>
      <w:r w:rsidR="00F553B3">
        <w:t>/15</w:t>
      </w:r>
      <w:r>
        <w:t>-79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7E414B" w:rsidP="000D56F6" w:rsidR="007E2ACB" w:rsidRPr="007C723E">
      <w:pPr>
        <w:ind w:firstLine="720"/>
        <w:jc w:val="both"/>
      </w:pPr>
      <w:r w:rsidRPr="007E414B">
        <w:t xml:space="preserve">Trgovački sud u Zagrebu, po sucu Gordanu </w:t>
      </w:r>
      <w:proofErr w:type="spellStart"/>
      <w:r w:rsidRPr="007E414B">
        <w:t>Zubaku</w:t>
      </w:r>
      <w:proofErr w:type="spellEnd"/>
      <w:r w:rsidRPr="007E414B">
        <w:t xml:space="preserve">, u stečajnom postupku nad dužnikom </w:t>
      </w:r>
      <w:r w:rsidRPr="007E414B">
        <w:rPr>
          <w:bCs/>
          <w:lang w:val="pt-BR"/>
        </w:rPr>
        <w:t>ASTRAEA d.o.o. u stečaju, Sisak, Silvija Strahimira Kranjčevića 11, OIB: 02599873429</w:t>
      </w:r>
      <w:r w:rsidR="00E2685B" w:rsidRPr="007C723E">
        <w:t xml:space="preserve">, </w:t>
      </w:r>
      <w:r w:rsidR="00EB5EAC">
        <w:t>23</w:t>
      </w:r>
      <w:r>
        <w:t>. kolovoza</w:t>
      </w:r>
      <w:r w:rsidR="00F553B3">
        <w:t xml:space="preserve"> 2018.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F84A2D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7E414B">
        <w:t>8319</w:t>
      </w:r>
      <w:r w:rsidR="00F553B3">
        <w:t>/15</w:t>
      </w:r>
      <w:r w:rsidR="007E2ACB" w:rsidRPr="007C723E">
        <w:t xml:space="preserve"> od </w:t>
      </w:r>
      <w:r w:rsidR="007E414B">
        <w:t>18</w:t>
      </w:r>
      <w:r w:rsidR="00F84A2D">
        <w:t>. srpnja</w:t>
      </w:r>
      <w:r w:rsidR="00F553B3">
        <w:t xml:space="preserve"> 2018</w:t>
      </w:r>
      <w:r w:rsidR="007E2ACB" w:rsidRPr="007C723E">
        <w:t>.</w:t>
      </w:r>
      <w:r w:rsidR="00F84A2D">
        <w:t xml:space="preserve"> u točki IV. izreke, četvrti red, tako da umjesto oznake računa broj 2500</w:t>
      </w:r>
      <w:r w:rsidR="0025014C">
        <w:t>009-100000013</w:t>
      </w:r>
      <w:r w:rsidR="00F91679">
        <w:t>,</w:t>
      </w:r>
      <w:r w:rsidR="0025014C">
        <w:t xml:space="preserve"> ima stajati oznaka računa broj</w:t>
      </w:r>
      <w:r w:rsidR="003F6AAB">
        <w:t>:</w:t>
      </w:r>
      <w:r w:rsidR="0025014C">
        <w:t xml:space="preserve"> </w:t>
      </w:r>
      <w:r w:rsidR="003F6AAB">
        <w:t xml:space="preserve">HR60 2500 0091 0000 </w:t>
      </w:r>
      <w:r w:rsidR="00F91679">
        <w:t>0</w:t>
      </w:r>
      <w:r w:rsidR="003F6AAB">
        <w:t>001 3, poziv na broj:</w:t>
      </w:r>
      <w:r w:rsidR="0025014C">
        <w:t xml:space="preserve"> </w:t>
      </w:r>
      <w:r w:rsidR="003F6AAB">
        <w:t>05 104050519-5101</w:t>
      </w:r>
      <w:r w:rsidR="002E2733">
        <w:t>46177.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F553B3" w:rsidP="00284169" w:rsidR="001B0559" w:rsidRPr="007C723E">
      <w:pPr>
        <w:ind w:firstLine="720"/>
        <w:jc w:val="both"/>
      </w:pPr>
      <w:r>
        <w:t>S</w:t>
      </w:r>
      <w:r w:rsidRPr="00F553B3">
        <w:t xml:space="preserve">ud je </w:t>
      </w:r>
      <w:r w:rsidR="002E2733">
        <w:t>18. srpnja</w:t>
      </w:r>
      <w:r>
        <w:t xml:space="preserve"> 2018</w:t>
      </w:r>
      <w:r w:rsidR="00E2685B" w:rsidRPr="007C723E">
        <w:t>.</w:t>
      </w:r>
      <w:r w:rsidR="007C723E">
        <w:t xml:space="preserve"> </w:t>
      </w:r>
      <w:r>
        <w:t>donio rješenje o namirenju.</w:t>
      </w:r>
      <w:r w:rsidR="002E2733">
        <w:t xml:space="preserve"> U točki IV. izreke naved</w:t>
      </w:r>
      <w:r w:rsidR="001D1079">
        <w:t>en</w:t>
      </w:r>
      <w:r w:rsidR="002E2733">
        <w:t xml:space="preserve"> je broj ra</w:t>
      </w:r>
      <w:r w:rsidR="001D1079">
        <w:t xml:space="preserve">čuna za isplatu iznosa </w:t>
      </w:r>
      <w:proofErr w:type="spellStart"/>
      <w:r w:rsidR="001D1079">
        <w:t>razlučnom</w:t>
      </w:r>
      <w:proofErr w:type="spellEnd"/>
      <w:r w:rsidR="001D1079">
        <w:t xml:space="preserve"> vjerovniku</w:t>
      </w:r>
      <w:r w:rsidR="001642FC">
        <w:t xml:space="preserve">. Međutim, podneskom od 20. srpnja 2018. </w:t>
      </w:r>
      <w:proofErr w:type="spellStart"/>
      <w:r w:rsidR="001642FC">
        <w:t>razlučni</w:t>
      </w:r>
      <w:proofErr w:type="spellEnd"/>
      <w:r w:rsidR="001642FC">
        <w:t xml:space="preserve"> vjerovnik je precizirao broj račun na koji</w:t>
      </w:r>
      <w:r w:rsidR="001D1079">
        <w:t xml:space="preserve"> mu</w:t>
      </w:r>
      <w:r w:rsidR="001642FC">
        <w:t xml:space="preserve"> je potrebno isplatiti iznos od 123.893,81 kn.</w:t>
      </w:r>
      <w:r w:rsidR="002E2733">
        <w:t xml:space="preserve"> </w:t>
      </w:r>
      <w:r w:rsidR="00284169">
        <w:t>Slijedom navedenog, sud je</w:t>
      </w:r>
      <w:r w:rsidR="00E2685B" w:rsidRPr="007C723E">
        <w:t xml:space="preserve"> </w:t>
      </w:r>
      <w:r w:rsidR="00284169">
        <w:t>riješio</w:t>
      </w:r>
      <w:r w:rsidR="003A319F">
        <w:t xml:space="preserve">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EB5EAC">
        <w:t>23</w:t>
      </w:r>
      <w:r w:rsidR="00284169">
        <w:t>. kolovoza</w:t>
      </w:r>
      <w:r w:rsidR="00F553B3" w:rsidRPr="00F553B3">
        <w:t xml:space="preserve"> 2018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EB5EAC" w:rsidP="00476CA9" w:rsidR="001B0559" w:rsidRPr="007C723E">
      <w:pPr>
        <w:pStyle w:val="Tijeloteksta"/>
        <w:ind w:left="5760"/>
      </w:pPr>
      <w:r>
        <w:t xml:space="preserve">     Gordan Zubak</w:t>
      </w:r>
      <w:r w:rsidR="00EB05E6">
        <w:t>,v.r.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EB5EAC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</w:p>
    <w:p w:rsidRDefault="00EB5EAC" w:rsidP="007C723E" w:rsidR="00EB5EAC">
      <w:pPr>
        <w:pStyle w:val="Tijeloteksta"/>
      </w:pPr>
    </w:p>
    <w:p w:rsidRDefault="00EB5EAC" w:rsidP="007C723E" w:rsidR="00EB5EAC">
      <w:pPr>
        <w:pStyle w:val="Tijeloteksta"/>
      </w:pPr>
    </w:p>
    <w:p w:rsidRDefault="00EB5EAC" w:rsidP="007C723E" w:rsidR="00EB5EAC">
      <w:pPr>
        <w:pStyle w:val="Tijeloteksta"/>
      </w:pPr>
    </w:p>
    <w:p w:rsidRDefault="00E65940" w:rsidP="007C723E" w:rsidR="00A75755" w:rsidRPr="007C723E">
      <w:pPr>
        <w:pStyle w:val="Tijeloteksta"/>
      </w:pPr>
      <w:r w:rsidRPr="007C723E">
        <w:t xml:space="preserve"> </w:t>
      </w:r>
    </w:p>
    <w:p w:rsidRDefault="00EB05E6" w:rsidP="00400817" w:rsidR="00EB05E6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EB05E6" w:rsidP="00400817" w:rsidR="00EB05E6" w:rsidRPr="00400817">
      <w:pPr>
        <w:ind w:left="5664"/>
      </w:pPr>
      <w:r w:rsidRPr="00400817">
        <w:t xml:space="preserve">        Dijana Hadžić</w:t>
      </w:r>
    </w:p>
    <w:p w:rsidRDefault="00B639DE" w:rsidP="009808C2" w:rsidR="00B639DE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p w:rsidRDefault="00EB05E6" w:rsidP="009808C2" w:rsidR="00EB05E6" w:rsidRPr="007C723E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sectPr w:rsidSect="001B0559" w:rsidR="00EB05E6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57FA3"/>
    <w:rsid w:val="000B54AC"/>
    <w:rsid w:val="000D56F6"/>
    <w:rsid w:val="001642FC"/>
    <w:rsid w:val="001B0559"/>
    <w:rsid w:val="001D1079"/>
    <w:rsid w:val="002041AF"/>
    <w:rsid w:val="0023558C"/>
    <w:rsid w:val="0025014C"/>
    <w:rsid w:val="00284169"/>
    <w:rsid w:val="002E2733"/>
    <w:rsid w:val="003137AE"/>
    <w:rsid w:val="00321AF4"/>
    <w:rsid w:val="00347BB4"/>
    <w:rsid w:val="00362D9E"/>
    <w:rsid w:val="003A319F"/>
    <w:rsid w:val="003B38F4"/>
    <w:rsid w:val="003B603E"/>
    <w:rsid w:val="003F6AAB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7E414B"/>
    <w:rsid w:val="00862799"/>
    <w:rsid w:val="00874F17"/>
    <w:rsid w:val="0089775F"/>
    <w:rsid w:val="008B05F8"/>
    <w:rsid w:val="008E64B2"/>
    <w:rsid w:val="008F084B"/>
    <w:rsid w:val="009808C2"/>
    <w:rsid w:val="00A04911"/>
    <w:rsid w:val="00A75755"/>
    <w:rsid w:val="00AD7D71"/>
    <w:rsid w:val="00B639DE"/>
    <w:rsid w:val="00DA4A9F"/>
    <w:rsid w:val="00DB06B8"/>
    <w:rsid w:val="00E2685B"/>
    <w:rsid w:val="00E65940"/>
    <w:rsid w:val="00E70925"/>
    <w:rsid w:val="00EA7BA9"/>
    <w:rsid w:val="00EB05E6"/>
    <w:rsid w:val="00EB5EAC"/>
    <w:rsid w:val="00ED1ACD"/>
    <w:rsid w:val="00F00191"/>
    <w:rsid w:val="00F553B3"/>
    <w:rsid w:val="00F618B0"/>
    <w:rsid w:val="00F83457"/>
    <w:rsid w:val="00F84A2D"/>
    <w:rsid w:val="00F91679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unhideWhenUsed/>
    <w:rsid w:val="0028416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284169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0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5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5E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5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5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unhideWhenUsed/>
    <w:rsid w:val="0028416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284169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0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5E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5E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5E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5E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1072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2018-08-22T12:15:00Z</dcterms:created>
  <dc:creator>nmarkovic</dc:creator>
  <cp:lastModifiedBy>Dijana Hadžić</cp:lastModifiedBy>
  <cp:lastPrinted>2018-08-23T11:09:00Z</cp:lastPrinted>
  <dcterms:modified xmlns:xsi="http://www.w3.org/2001/XMLSchema-instance" xsi:type="dcterms:W3CDTF">2018-08-23T11:09:00Z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(37.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