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6dc2" w14:paraId="9bf6dc2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634CED">
        <w:t>387/16-</w:t>
      </w:r>
      <w:r w:rsidR="00E03175">
        <w:t>18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34CED">
        <w:t xml:space="preserve">JETTO d.o.o., Biograd Na Moru, Marina Kornati, </w:t>
      </w:r>
      <w:r w:rsidR="008F62EA">
        <w:t xml:space="preserve"> OIB: </w:t>
      </w:r>
      <w:r w:rsidR="00634CED">
        <w:t>41524977828</w:t>
      </w:r>
      <w:r w:rsidR="009433E3">
        <w:t xml:space="preserve"> </w:t>
      </w:r>
      <w:r w:rsidR="00E03175">
        <w:t>koga zastupa stečajna</w:t>
      </w:r>
      <w:r w:rsidR="00615D63">
        <w:t xml:space="preserve"> upravitelj</w:t>
      </w:r>
      <w:r w:rsidR="00E03175">
        <w:t>ica</w:t>
      </w:r>
      <w:r w:rsidR="00615D63">
        <w:t xml:space="preserve"> </w:t>
      </w:r>
      <w:r w:rsidR="00634CED">
        <w:t>Ivanka Bosotina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03175">
        <w:t>04.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E03175">
        <w:t>oj</w:t>
      </w:r>
      <w:r w:rsidR="00B3003A">
        <w:t xml:space="preserve"> </w:t>
      </w:r>
      <w:r w:rsidRPr="003573CC">
        <w:t>stečajn</w:t>
      </w:r>
      <w:r w:rsidR="00E03175">
        <w:t>oj</w:t>
      </w:r>
      <w:r w:rsidRPr="003573CC">
        <w:t xml:space="preserve"> upravitelj</w:t>
      </w:r>
      <w:r w:rsidR="00E03175">
        <w:t>ici Ivanki Bosotini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03175">
        <w:t>3</w:t>
      </w:r>
      <w:r w:rsidR="00634CED">
        <w:t>.000,00</w:t>
      </w:r>
      <w:r w:rsidR="00215A8F" w:rsidRPr="007D22D4">
        <w:t xml:space="preserve"> </w:t>
      </w:r>
      <w:r w:rsidR="00176680" w:rsidRPr="007D22D4">
        <w:t>kuna</w:t>
      </w:r>
      <w:r w:rsidR="00D375C3" w:rsidRPr="007D22D4">
        <w:t xml:space="preserve">. </w:t>
      </w:r>
    </w:p>
    <w:p w:rsidRDefault="003513F2" w:rsidP="00486D35" w:rsidR="003513F2">
      <w:pPr>
        <w:jc w:val="both"/>
      </w:pPr>
    </w:p>
    <w:p w:rsidRDefault="00E03175" w:rsidP="00E03175" w:rsidR="00E03175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34CED">
        <w:t>19.</w:t>
      </w:r>
      <w:r w:rsidR="001E2171">
        <w:t xml:space="preserve"> </w:t>
      </w:r>
      <w:r w:rsidR="009433E3">
        <w:t>travnja 2016 godine</w:t>
      </w:r>
      <w:r w:rsidRPr="0064286F">
        <w:t xml:space="preserve"> imenovan</w:t>
      </w:r>
      <w:r w:rsidR="00E03175">
        <w:t>a</w:t>
      </w:r>
      <w:r w:rsidRPr="0064286F">
        <w:t xml:space="preserve"> je privremen</w:t>
      </w:r>
      <w:r w:rsidR="00E03175">
        <w:t>a</w:t>
      </w:r>
      <w:r w:rsidRPr="0064286F">
        <w:t xml:space="preserve"> stečajn</w:t>
      </w:r>
      <w:r w:rsidR="00E03175">
        <w:t>a</w:t>
      </w:r>
      <w:r>
        <w:t xml:space="preserve"> upravitelj</w:t>
      </w:r>
      <w:r w:rsidR="00E03175">
        <w:t>ica</w:t>
      </w:r>
      <w:r>
        <w:t xml:space="preserve"> </w:t>
      </w:r>
      <w:r w:rsidRPr="0064286F">
        <w:t>koj</w:t>
      </w:r>
      <w:r w:rsidR="00E03175">
        <w:t>a</w:t>
      </w:r>
      <w:r w:rsidRPr="0064286F">
        <w:t xml:space="preserve"> je dana</w:t>
      </w:r>
      <w:r>
        <w:t xml:space="preserve"> </w:t>
      </w:r>
      <w:r w:rsidR="00634CED">
        <w:t>03. lipnja</w:t>
      </w:r>
      <w:r w:rsidR="009433E3">
        <w:t xml:space="preserve"> 2016 godine</w:t>
      </w:r>
      <w:r w:rsidRPr="0064286F">
        <w:t xml:space="preserve"> dostavi</w:t>
      </w:r>
      <w:r w:rsidR="00E03175">
        <w:t>la</w:t>
      </w:r>
      <w:r w:rsidRPr="0064286F">
        <w:t xml:space="preserve"> izvješće, čime su se stekli uvjeti iz članka 7. Uredbe o kriterijima i načinu obračuna plaćanja nagrada stečajnim upraviteljima.</w:t>
      </w:r>
      <w:r w:rsidR="00E03175">
        <w:t xml:space="preserve"> </w:t>
      </w:r>
    </w:p>
    <w:p w:rsidRDefault="00E03175" w:rsidP="00E03175" w:rsidR="00E03175" w:rsidRPr="0064286F">
      <w:pPr>
        <w:ind w:firstLine="705"/>
        <w:jc w:val="both"/>
      </w:pPr>
      <w:r>
        <w:t>Određujući visinu nagrade sud se rukovodio činjenicom da je privremena stečajna upraviteljica poduzimala radnje u okviru i u obimu koji opravdava upravo određeni iznos nagrade, budući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E03175">
        <w:t>04.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03175" w:rsidP="00E03175" w:rsidR="00E03175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E03175" w:rsidP="00E03175" w:rsidR="00E03175">
      <w:r>
        <w:t xml:space="preserve">                   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C544E"/>
    <w:rsid w:val="001E2171"/>
    <w:rsid w:val="00213032"/>
    <w:rsid w:val="00215A8F"/>
    <w:rsid w:val="0022111B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250E5"/>
    <w:rsid w:val="009433E3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03175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1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11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11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11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1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11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11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11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VTS-u od 05.05.16.</izvorni_sadrzaj>
    <derivirana_varijabla naziv="DomainObject.Predmet.PrimjedbaSuca_1">Kopija dijela spisa po žalbi na VTS-u od 05.05.16.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JETTO društvo s ograničenom odgovornošću za proizvodnju i trgovinu</izvorni_sadrzaj>
    <derivirana_varijabla naziv="DomainObject.Predmet.ProtustrankaFormated_1">  JETTO društvo s ograničenom odgovornošću za proizvodnju i trgovinu</derivirana_varijabla>
  </DomainObject.Predmet.ProtustrankaFormated>
  <DomainObject.Predmet.ProtustrankaFormatedOIB>
    <izvorni_sadrzaj>  JETTO društvo s ograničenom odgovornošću za proizvodnju i trgovinu, OIB 41524977828</izvorni_sadrzaj>
    <derivirana_varijabla naziv="DomainObject.Predmet.ProtustrankaFormatedOIB_1">  JETTO društvo s ograničenom odgovornošću za proizvodnju i trgovinu, OIB 41524977828</derivirana_varijabla>
  </DomainObject.Predmet.ProtustrankaFormatedOIB>
  <DomainObject.Predmet.ProtustrankaFormatedWithAdress>
    <izvorni_sadrzaj> JETTO društvo s ograničenom odgovornošću za proizvodnju i trgovinu, Marina Kornati, 23210 Biograd Na Moru</izvorni_sadrzaj>
    <derivirana_varijabla naziv="DomainObject.Predmet.ProtustrankaFormatedWithAdress_1"> JETTO društvo s ograničenom odgovornošću za proizvodnju i trgovinu, Marina Kornati, 23210 Biograd Na Moru</derivirana_varijabla>
  </DomainObject.Predmet.ProtustrankaFormatedWithAdress>
  <DomainObject.Predmet.ProtustrankaFormatedWithAdressOIB>
    <izvorni_sadrzaj> JETTO društvo s ograničenom odgovornošću za proizvodnju i trgovinu, OIB 41524977828, Marina Kornati, 23210 Biograd Na Moru</izvorni_sadrzaj>
    <derivirana_varijabla naziv="DomainObject.Predmet.ProtustrankaFormatedWithAdressOIB_1"> JETTO društvo s ograničenom odgovornošću za proizvodnju i trgovinu, OIB 41524977828, Marina Kornati, 23210 Biograd Na Moru</derivirana_varijabla>
  </DomainObject.Predmet.ProtustrankaFormatedWithAdressOIB>
  <DomainObject.Predmet.ProtustrankaWithAdress>
    <izvorni_sadrzaj>JETTO društvo s ograničenom odgovornošću za proizvodnju i trgovinu Marina Kornati, 23210 Biograd Na Moru</izvorni_sadrzaj>
    <derivirana_varijabla naziv="DomainObject.Predmet.ProtustrankaWithAdress_1">JETTO društvo s ograničenom odgovornošću za proizvodnju i trgovinu Marina Kornati, 23210 Biograd Na Moru</derivirana_varijabla>
  </DomainObject.Predmet.ProtustrankaWithAdress>
  <DomainObject.Predmet.ProtustrankaWithAdressOIB>
    <izvorni_sadrzaj>JETTO društvo s ograničenom odgovornošću za proizvodnju i trgovinu, OIB 41524977828, Marina Kornati, 23210 Biograd Na Moru</izvorni_sadrzaj>
    <derivirana_varijabla naziv="DomainObject.Predmet.ProtustrankaWithAdressOIB_1">JETTO društvo s ograničenom odgovornošću za proizvodnju i trgovinu, OIB 41524977828, Marina Kornati, 23210 Biograd Na Moru</derivirana_varijabla>
  </DomainObject.Predmet.ProtustrankaWithAdressOIB>
  <DomainObject.Predmet.ProtustrankaNazivFormated>
    <izvorni_sadrzaj>JETTO društvo s ograničenom odgovornošću za proizvodnju i trgovinu</izvorni_sadrzaj>
    <derivirana_varijabla naziv="DomainObject.Predmet.ProtustrankaNazivFormated_1">JETTO društvo s ograničenom odgovornošću za proizvodnju i trgovinu</derivirana_varijabla>
  </DomainObject.Predmet.ProtustrankaNazivFormated>
  <DomainObject.Predmet.ProtustrankaNazivFormatedOIB>
    <izvorni_sadrzaj>JETTO društvo s ograničenom odgovornošću za proizvodnju i trgovinu, OIB 41524977828</izvorni_sadrzaj>
    <derivirana_varijabla naziv="DomainObject.Predmet.ProtustrankaNazivFormatedOIB_1">JETTO društvo s ograničenom odgovornošću za proizvodnju i trgovinu, OIB 41524977828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778209.45</izvorni_sadrzaj>
    <derivirana_varijabla naziv="DomainObject.Predmet.TrenutnaVrijednost_1">778209.45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JETTO društvo s ograničenom odgovornošću za proizvodnju i trgovinu</item>
    </izvorni_sadrzaj>
    <derivirana_varijabla naziv="DomainObject.Predmet.ProtuStrankaListFormated_1">
      <item>JETTO društvo s ograničenom odgovornošću za proizvodnju i trgovinu</item>
    </derivirana_varijabla>
  </DomainObject.Predmet.ProtuStrankaListFormated>
  <DomainObject.Predmet.ProtuStrankaListFormatedOIB>
    <izvorni_sadrzaj>
      <item>JETTO društvo s ograničenom odgovornošću za proizvodnju i trgovinu, OIB 41524977828</item>
    </izvorni_sadrzaj>
    <derivirana_varijabla naziv="DomainObject.Predmet.ProtuStrankaListFormatedOIB_1">
      <item>JETTO društvo s ograničenom odgovornošću za proizvodnju i trgovinu, OIB 41524977828</item>
    </derivirana_varijabla>
  </DomainObject.Predmet.ProtuStrankaListFormatedOIB>
  <DomainObject.Predmet.ProtuStrankaListFormatedWithAdress>
    <izvorni_sadrzaj>
      <item>JETTO društvo s ograničenom odgovornošću za proizvodnju i trgovinu, Marina Kornati, 23210 Biograd Na Moru</item>
    </izvorni_sadrzaj>
    <derivirana_varijabla naziv="DomainObject.Predmet.ProtuStrankaListFormatedWithAdress_1">
      <item>JETTO društvo s ograničenom odgovornošću za proizvodnju i trgovinu, Marina Kornati, 23210 Biograd Na Moru</item>
    </derivirana_varijabla>
  </DomainObject.Predmet.ProtuStrankaListFormatedWithAdress>
  <DomainObject.Predmet.ProtuStrankaListFormatedWithAdressOIB>
    <izvorni_sadrzaj>
      <item>JETTO društvo s ograničenom odgovornošću za proizvodnju i trgovinu, OIB 41524977828, Marina Kornati, 23210 Biograd Na Moru</item>
    </izvorni_sadrzaj>
    <derivirana_varijabla naziv="DomainObject.Predmet.ProtuStrankaListFormatedWithAdressOIB_1">
      <item>JETTO društvo s ograničenom odgovornošću za proizvodnju i trgovinu, OIB 41524977828, Marina Kornati, 23210 Biograd Na Moru</item>
    </derivirana_varijabla>
  </DomainObject.Predmet.ProtuStrankaListFormatedWithAdressOIB>
  <DomainObject.Predmet.ProtuStrankaListNazivFormated>
    <izvorni_sadrzaj>
      <item>JETTO društvo s ograničenom odgovornošću za proizvodnju i trgovinu</item>
    </izvorni_sadrzaj>
    <derivirana_varijabla naziv="DomainObject.Predmet.ProtuStrankaListNazivFormated_1">
      <item>JETTO društvo s ograničenom odgovornošću za proizvodnju i trgovinu</item>
    </derivirana_varijabla>
  </DomainObject.Predmet.ProtuStrankaListNazivFormated>
  <DomainObject.Predmet.ProtuStrankaListNazivFormatedOIB>
    <izvorni_sadrzaj>
      <item>JETTO društvo s ograničenom odgovornošću za proizvodnju i trgovinu, OIB 41524977828</item>
    </izvorni_sadrzaj>
    <derivirana_varijabla naziv="DomainObject.Predmet.ProtuStrankaListNazivFormatedOIB_1">
      <item>JETTO društvo s ograničenom odgovornošću za proizvodnju i trgovinu, OIB 41524977828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52267490258</item>
    </izvorni_sadrzaj>
    <derivirana_varijabla naziv="DomainObject.Predmet.OstaliListFormatedOIB_1">
      <item>Ivan Tokić, OIB 52267490258</item>
    </derivirana_varijabla>
  </DomainObject.Predmet.OstaliListFormatedOIB>
  <DomainObject.Predmet.OstaliListFormatedWithAdress>
    <izvorni_sadrzaj>
      <item>Ivan Tokić, Ljubijska 71a, 10000 Zagreb</item>
    </izvorni_sadrzaj>
    <derivirana_varijabla naziv="DomainObject.Predmet.OstaliListFormatedWithAdress_1">
      <item>Ivan Tokić, Ljubijska 71a, 10000 Zagreb</item>
    </derivirana_varijabla>
  </DomainObject.Predmet.OstaliListFormatedWithAdress>
  <DomainObject.Predmet.OstaliListFormatedWithAdressOIB>
    <izvorni_sadrzaj>
      <item>Ivan Tokić, OIB 52267490258, Ljubijska 71a, 10000 Zagreb</item>
    </izvorni_sadrzaj>
    <derivirana_varijabla naziv="DomainObject.Predmet.OstaliListFormatedWithAdressOIB_1">
      <item>Ivan Tokić, OIB 52267490258, Ljubijska 71a, 10000 Zagreb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52267490258</item>
    </izvorni_sadrzaj>
    <derivirana_varijabla naziv="DomainObject.Predmet.OstaliListNazivFormatedOIB_1">
      <item>Ivan Tokić, OIB 52267490258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JETTO društvo s ograničenom odgovornošću za proizvodnju i trgovinu</izvorni_sadrzaj>
    <derivirana_varijabla naziv="DomainObject.Predmet.ProtustrankaIDrugi_1">JETTO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JETTO društvo s ograničenom odgovornošću za proizvodnju i trgovinu, OIB 41524977828, Marina Kornati, 23210 Biograd Na Moru</izvorni_sadrzaj>
    <derivirana_varijabla naziv="DomainObject.Predmet.ProtustrankaIDrugiAdressOIB_1">JETTO društvo s ograničenom odgovornošću za proizvodnju i trgovinu, OIB 41524977828, Marina Kornati,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JETTO društvo s ograničenom odgovornošću za proizvodnju i trgovinu</item>
      <item>Ivan Tokić</item>
    </izvorni_sadrzaj>
    <derivirana_varijabla naziv="DomainObject.Predmet.SudioniciListNaziv_1">
      <item>FINA</item>
      <item>JETTO društvo s ograničenom odgovornošću za proizvodnju i trgovinu</item>
      <item>Ivan Tokić</item>
    </derivirana_varijabla>
  </DomainObject.Predmet.SudioniciListNaziv>
  <DomainObject.Predmet.SudioniciListAdressOIB>
    <izvorni_sadrzaj>
      <item>FINA, OIB 85821130368</item>
      <item>JETTO društvo s ograničenom odgovornošću za proizvodnju i trgovinu, OIB 41524977828, Marina Kornati,23210 Biograd Na Moru</item>
      <item>Ivan Tokić, OIB 52267490258, Ljubijska 71a,10000 Zagreb</item>
    </izvorni_sadrzaj>
    <derivirana_varijabla naziv="DomainObject.Predmet.SudioniciListAdressOIB_1">
      <item>FINA, OIB 85821130368</item>
      <item>JETTO društvo s ograničenom odgovornošću za proizvodnju i trgovinu, OIB 41524977828, Marina Kornati,23210 Biograd Na Moru</item>
      <item>Ivan Tokić, OIB 52267490258, Ljubijska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41524977828</item>
      <item>, OIB 52267490258</item>
    </izvorni_sadrzaj>
    <derivirana_varijabla naziv="DomainObject.Predmet.SudioniciListNazivOIB_1">
      <item>, OIB 85821130368</item>
      <item>, OIB 41524977828</item>
      <item>, OIB 52267490258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253</properties:Words>
  <properties:Characters>1249</properties:Characters>
  <properties:Lines>54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2016-06-29T11:32:00Z</dcterms:created>
  <dc:creator>abajlo</dc:creator>
  <cp:lastModifiedBy>wsadmin</cp:lastModifiedBy>
  <cp:lastPrinted>2016-07-04T11:04:00Z</cp:lastPrinted>
  <dcterms:modified xmlns:xsi="http://www.w3.org/2001/XMLSchema-instance" xsi:type="dcterms:W3CDTF">2016-07-06T06:19:00Z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