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de76d" w14:paraId="f0de76d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FA5B78" w:rsidP="00E7432A" w:rsidR="000938B8" w:rsidRPr="00D21A2C">
      <w:pPr>
        <w:jc w:val="both"/>
      </w:pPr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 w:rsidRPr="005F2E9C">
        <w:rPr>
          <w:b/>
        </w:rPr>
        <w:t xml:space="preserve"> 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443F69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>
      <w:pPr>
        <w:ind w:hanging="360" w:left="360"/>
        <w:rPr>
          <w:b/>
        </w:rPr>
      </w:pP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D3A3E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Osijek, </w:t>
      </w:r>
      <w:r w:rsidR="004A0D7B">
        <w:t>Podružnic</w:t>
      </w:r>
      <w:r w:rsidR="0077562F">
        <w:t>e</w:t>
      </w:r>
      <w:r w:rsidR="004A0D7B">
        <w:t xml:space="preserve"> </w:t>
      </w:r>
      <w:r w:rsidR="00F908EF">
        <w:t>Slavonski Brod</w:t>
      </w:r>
      <w:r w:rsidR="00523772">
        <w:t xml:space="preserve">, </w:t>
      </w:r>
      <w:r w:rsidR="004A0D7B">
        <w:t>za pokretanj</w:t>
      </w:r>
      <w:r w:rsidR="00B31C15">
        <w:t xml:space="preserve">e skraćenog stečajnog postupka </w:t>
      </w:r>
      <w:r w:rsidR="004A0D7B">
        <w:t>nad dužnikom</w:t>
      </w:r>
      <w:r w:rsidR="0080342D">
        <w:t xml:space="preserve"> </w:t>
      </w:r>
      <w:r w:rsidR="003B723E">
        <w:t>RENT A CAR 1 j.d.o.o. za usluge i trgovinu</w:t>
      </w:r>
      <w:r w:rsidR="008C556E" w:rsidRPr="00E47D07">
        <w:rPr>
          <w:b/>
        </w:rPr>
        <w:t>,</w:t>
      </w:r>
      <w:r w:rsidR="00C7165D" w:rsidRPr="00E47D07">
        <w:rPr>
          <w:b/>
        </w:rPr>
        <w:t xml:space="preserve"> </w:t>
      </w:r>
      <w:r w:rsidR="00C7165D" w:rsidRPr="00DC78CA">
        <w:t xml:space="preserve">skraćena tvrtka: </w:t>
      </w:r>
      <w:r w:rsidR="003B723E">
        <w:t>RENT A CAR 1 j.d.o.o.</w:t>
      </w:r>
      <w:r w:rsidR="00F908EF" w:rsidRPr="00DC78CA">
        <w:t xml:space="preserve">, </w:t>
      </w:r>
      <w:r w:rsidR="003B723E">
        <w:t>Slavonski Brod, Stjepana Radića 34</w:t>
      </w:r>
      <w:r w:rsidR="0080342D">
        <w:t>,</w:t>
      </w:r>
      <w:r w:rsidR="007B4AD6">
        <w:t xml:space="preserve"> </w:t>
      </w:r>
      <w:r w:rsidR="00F908EF" w:rsidRPr="00DC78CA">
        <w:t xml:space="preserve">OIB </w:t>
      </w:r>
      <w:r w:rsidR="003B723E">
        <w:t>49162409065</w:t>
      </w:r>
      <w:r w:rsidR="00C45C8B">
        <w:t xml:space="preserve">,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F146DB">
        <w:t>14. studenog</w:t>
      </w:r>
      <w:r w:rsidR="00EA239F">
        <w:t xml:space="preserve"> </w:t>
      </w:r>
      <w:r w:rsidR="00B65E50">
        <w:t>201</w:t>
      </w:r>
      <w:r w:rsidR="00F908EF">
        <w:t>8</w:t>
      </w:r>
      <w:r w:rsidR="00224AFF">
        <w:t>. godine, objavljuje sljedeći</w:t>
      </w:r>
    </w:p>
    <w:p w:rsidRDefault="00166BFE" w:rsidP="00AE7B4B" w:rsidR="00166BFE">
      <w:pPr>
        <w:ind w:firstLine="1440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E90610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B47904" w:rsidRPr="00B47904">
        <w:t xml:space="preserve"> </w:t>
      </w:r>
      <w:r w:rsidR="0042526E">
        <w:t xml:space="preserve">dužnika </w:t>
      </w:r>
      <w:r w:rsidR="003B723E">
        <w:t>RENT A CAR 1 j.d.o.o. za usluge i trgovinu</w:t>
      </w:r>
      <w:r w:rsidR="003B723E" w:rsidRPr="00E47D07">
        <w:rPr>
          <w:b/>
        </w:rPr>
        <w:t xml:space="preserve">, </w:t>
      </w:r>
      <w:r w:rsidR="003B723E" w:rsidRPr="00DC78CA">
        <w:t xml:space="preserve">skraćena tvrtka: </w:t>
      </w:r>
      <w:r w:rsidR="003B723E">
        <w:t>RENT A CAR 1 j.d.o.o.</w:t>
      </w:r>
      <w:r w:rsidR="003B723E" w:rsidRPr="00DC78CA">
        <w:t xml:space="preserve">, </w:t>
      </w:r>
      <w:r w:rsidR="003B723E">
        <w:t xml:space="preserve">Slavonski Brod, Stjepana Radića 34, </w:t>
      </w:r>
      <w:r w:rsidR="003B723E" w:rsidRPr="00DC78CA">
        <w:t xml:space="preserve">OIB </w:t>
      </w:r>
      <w:r w:rsidR="003B723E">
        <w:t>49162409065</w:t>
      </w:r>
      <w:r w:rsidR="00067508">
        <w:t xml:space="preserve">, </w:t>
      </w:r>
      <w:r w:rsidR="00B76165">
        <w:t xml:space="preserve">iznosi </w:t>
      </w:r>
      <w:r w:rsidR="003B723E">
        <w:t>25.776,25</w:t>
      </w:r>
      <w:r w:rsidR="007F1C57">
        <w:t xml:space="preserve"> </w:t>
      </w:r>
      <w:r w:rsidR="00B76165">
        <w:t>K</w:t>
      </w:r>
      <w:r>
        <w:t>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 se </w:t>
      </w:r>
      <w:r w:rsidR="001F1957">
        <w:t>zakonsk</w:t>
      </w:r>
      <w:r w:rsidR="00CF451F">
        <w:t>i</w:t>
      </w:r>
      <w:r w:rsidR="001F1957">
        <w:t xml:space="preserve"> zastupn</w:t>
      </w:r>
      <w:r w:rsidR="009D19F4">
        <w:t>i</w:t>
      </w:r>
      <w:r w:rsidR="00CF451F">
        <w:t>k</w:t>
      </w:r>
      <w:r w:rsidR="001F1957">
        <w:t xml:space="preserve"> dužnika </w:t>
      </w:r>
      <w:r w:rsidR="00196D24">
        <w:t>Ivica Šišić iz Slavonskog Broda</w:t>
      </w:r>
      <w:r w:rsidR="00CF451F">
        <w:t xml:space="preserve">, </w:t>
      </w:r>
      <w:r w:rsidR="00196D24">
        <w:t>Stjepana Radića br. 32</w:t>
      </w:r>
      <w:r w:rsidR="00CF451F">
        <w:t xml:space="preserve">, OIB </w:t>
      </w:r>
      <w:r w:rsidR="00196D24">
        <w:t>42179466418</w:t>
      </w:r>
      <w:r w:rsidR="00CF451F">
        <w:t xml:space="preserve"> </w:t>
      </w:r>
      <w:r w:rsidR="00FE4523">
        <w:t xml:space="preserve"> </w:t>
      </w:r>
      <w:r w:rsidR="00B32948">
        <w:t xml:space="preserve">da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C78CA">
        <w:rPr>
          <w:b/>
        </w:rPr>
        <w:t>221-</w:t>
      </w:r>
      <w:r w:rsidR="008E6D4F">
        <w:rPr>
          <w:b/>
        </w:rPr>
        <w:t>1274</w:t>
      </w:r>
      <w:r w:rsidR="007F1C57" w:rsidRPr="00DC78CA">
        <w:rPr>
          <w:b/>
        </w:rPr>
        <w:t>-</w:t>
      </w:r>
      <w:r w:rsidR="000C26C6" w:rsidRPr="00DC78CA">
        <w:rPr>
          <w:b/>
        </w:rPr>
        <w:t>1</w:t>
      </w:r>
      <w:r w:rsidR="00F908EF" w:rsidRPr="00DC78CA">
        <w:rPr>
          <w:b/>
        </w:rPr>
        <w:t>8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4D3A3E" w:rsidR="0048554A" w:rsidRPr="00F2165F">
      <w:pPr>
        <w:ind w:firstLine="708" w:left="708"/>
      </w:pPr>
      <w:r>
        <w:t xml:space="preserve">U </w:t>
      </w:r>
      <w:r w:rsidR="005A3417">
        <w:t xml:space="preserve">Slavonskom Brodu, </w:t>
      </w:r>
      <w:r w:rsidR="00F146DB">
        <w:t>14. studenog</w:t>
      </w:r>
      <w:r w:rsidR="00B65E50">
        <w:t xml:space="preserve"> 201</w:t>
      </w:r>
      <w:r w:rsidR="00F908EF">
        <w:t>8</w:t>
      </w:r>
      <w:r>
        <w:t>.</w:t>
      </w:r>
      <w:r w:rsidR="00360FC8">
        <w:t xml:space="preserve"> godine</w:t>
      </w: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D41B5D" w:rsidP="00D41B5D" w:rsidR="00D41B5D">
      <w:r>
        <w:t>DNA:</w:t>
      </w:r>
    </w:p>
    <w:p w:rsidRDefault="00473C95" w:rsidP="00D41B5D" w:rsidR="00D41B5D">
      <w:pPr>
        <w:numPr>
          <w:ilvl w:val="0"/>
          <w:numId w:val="2"/>
        </w:numPr>
        <w:jc w:val="both"/>
      </w:pPr>
      <w:r>
        <w:t xml:space="preserve">oglas </w:t>
      </w:r>
      <w:r w:rsidR="00D41B5D">
        <w:t>objaviti na mrežnoj stranici e-Oglasna ploča sudova</w:t>
      </w:r>
      <w:r w:rsidR="005F2E9C"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0C41" w:rsidR="00EF0C41">
      <w:r>
        <w:separator/>
      </w:r>
    </w:p>
  </w:endnote>
  <w:endnote w:id="0" w:type="continuationSeparator">
    <w:p w:rsidRDefault="00EF0C41" w:rsidR="00EF0C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0C41" w:rsidR="00EF0C41">
      <w:r>
        <w:separator/>
      </w:r>
    </w:p>
  </w:footnote>
  <w:footnote w:id="0" w:type="continuationSeparator">
    <w:p w:rsidRDefault="00EF0C41" w:rsidR="00EF0C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80342D" w:rsidP="0080342D" w:rsidR="0080342D" w:rsidRPr="0080342D">
    <w:pPr>
      <w:pStyle w:val="Zaglavlje"/>
      <w:jc w:val="right"/>
    </w:pPr>
    <w:r w:rsidRPr="0080342D">
      <w:rPr>
        <w:b/>
      </w:rPr>
      <w:t>Broj: 7/St-</w:t>
    </w:r>
    <w:r w:rsidR="003B723E">
      <w:rPr>
        <w:b/>
      </w:rPr>
      <w:t>1274</w:t>
    </w:r>
    <w:r w:rsidRPr="0080342D">
      <w:rPr>
        <w:b/>
      </w:rPr>
      <w:t>/2018-3</w:t>
    </w: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0799"/>
    <w:rsid w:val="00011C68"/>
    <w:rsid w:val="0001245A"/>
    <w:rsid w:val="00012BB2"/>
    <w:rsid w:val="00014887"/>
    <w:rsid w:val="00016B25"/>
    <w:rsid w:val="00022E1B"/>
    <w:rsid w:val="0003207F"/>
    <w:rsid w:val="00035864"/>
    <w:rsid w:val="00036441"/>
    <w:rsid w:val="000416AC"/>
    <w:rsid w:val="000477CD"/>
    <w:rsid w:val="00047A8F"/>
    <w:rsid w:val="00050860"/>
    <w:rsid w:val="000535EA"/>
    <w:rsid w:val="000553F3"/>
    <w:rsid w:val="00067508"/>
    <w:rsid w:val="00077C9D"/>
    <w:rsid w:val="00091B4B"/>
    <w:rsid w:val="000938B8"/>
    <w:rsid w:val="00095305"/>
    <w:rsid w:val="00097970"/>
    <w:rsid w:val="000A036B"/>
    <w:rsid w:val="000B0EBD"/>
    <w:rsid w:val="000B1410"/>
    <w:rsid w:val="000B3F90"/>
    <w:rsid w:val="000B4404"/>
    <w:rsid w:val="000C066D"/>
    <w:rsid w:val="000C26C6"/>
    <w:rsid w:val="000C7054"/>
    <w:rsid w:val="000D0569"/>
    <w:rsid w:val="000D24FE"/>
    <w:rsid w:val="000E762A"/>
    <w:rsid w:val="000F61EA"/>
    <w:rsid w:val="00102060"/>
    <w:rsid w:val="0010348A"/>
    <w:rsid w:val="00106A56"/>
    <w:rsid w:val="0011475A"/>
    <w:rsid w:val="0011577F"/>
    <w:rsid w:val="0012539F"/>
    <w:rsid w:val="001437B2"/>
    <w:rsid w:val="00155369"/>
    <w:rsid w:val="00166305"/>
    <w:rsid w:val="00166BFE"/>
    <w:rsid w:val="00173F18"/>
    <w:rsid w:val="00177EC7"/>
    <w:rsid w:val="00190B9A"/>
    <w:rsid w:val="00192124"/>
    <w:rsid w:val="00196D24"/>
    <w:rsid w:val="001A4A1C"/>
    <w:rsid w:val="001B3320"/>
    <w:rsid w:val="001B49A2"/>
    <w:rsid w:val="001B5F20"/>
    <w:rsid w:val="001B6575"/>
    <w:rsid w:val="001B6580"/>
    <w:rsid w:val="001B70D9"/>
    <w:rsid w:val="001C1653"/>
    <w:rsid w:val="001C4007"/>
    <w:rsid w:val="001C73F4"/>
    <w:rsid w:val="001C7F1E"/>
    <w:rsid w:val="001E2000"/>
    <w:rsid w:val="001E375C"/>
    <w:rsid w:val="001F1957"/>
    <w:rsid w:val="00204C74"/>
    <w:rsid w:val="002063E3"/>
    <w:rsid w:val="00224AFF"/>
    <w:rsid w:val="002358E7"/>
    <w:rsid w:val="002430DD"/>
    <w:rsid w:val="00245260"/>
    <w:rsid w:val="0025000D"/>
    <w:rsid w:val="00253AE3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E500F"/>
    <w:rsid w:val="002E5451"/>
    <w:rsid w:val="002F4AAF"/>
    <w:rsid w:val="002F66FE"/>
    <w:rsid w:val="0030029A"/>
    <w:rsid w:val="00316816"/>
    <w:rsid w:val="00317905"/>
    <w:rsid w:val="00320C64"/>
    <w:rsid w:val="003276D7"/>
    <w:rsid w:val="00331D2D"/>
    <w:rsid w:val="003337A6"/>
    <w:rsid w:val="0033425E"/>
    <w:rsid w:val="00342079"/>
    <w:rsid w:val="003445D8"/>
    <w:rsid w:val="00360FC8"/>
    <w:rsid w:val="003612A7"/>
    <w:rsid w:val="0036470F"/>
    <w:rsid w:val="00364A95"/>
    <w:rsid w:val="00374635"/>
    <w:rsid w:val="00375C7E"/>
    <w:rsid w:val="0038265B"/>
    <w:rsid w:val="003832CA"/>
    <w:rsid w:val="00383AE3"/>
    <w:rsid w:val="003879D1"/>
    <w:rsid w:val="003924AF"/>
    <w:rsid w:val="003A56C0"/>
    <w:rsid w:val="003A610E"/>
    <w:rsid w:val="003B26DD"/>
    <w:rsid w:val="003B3D4F"/>
    <w:rsid w:val="003B723E"/>
    <w:rsid w:val="003C01DF"/>
    <w:rsid w:val="003C438A"/>
    <w:rsid w:val="003D02B1"/>
    <w:rsid w:val="003E39BA"/>
    <w:rsid w:val="003E4DD9"/>
    <w:rsid w:val="003E7C98"/>
    <w:rsid w:val="003F6533"/>
    <w:rsid w:val="00401BC7"/>
    <w:rsid w:val="00413C80"/>
    <w:rsid w:val="00415293"/>
    <w:rsid w:val="0041638D"/>
    <w:rsid w:val="00421D71"/>
    <w:rsid w:val="00423F56"/>
    <w:rsid w:val="004251A3"/>
    <w:rsid w:val="0042526E"/>
    <w:rsid w:val="0042724C"/>
    <w:rsid w:val="00431FE9"/>
    <w:rsid w:val="004351D0"/>
    <w:rsid w:val="00436570"/>
    <w:rsid w:val="00443F69"/>
    <w:rsid w:val="00451817"/>
    <w:rsid w:val="00451991"/>
    <w:rsid w:val="00451A99"/>
    <w:rsid w:val="00455371"/>
    <w:rsid w:val="004638F5"/>
    <w:rsid w:val="0046632E"/>
    <w:rsid w:val="00473C95"/>
    <w:rsid w:val="00476EB4"/>
    <w:rsid w:val="00477467"/>
    <w:rsid w:val="00482F57"/>
    <w:rsid w:val="00484B20"/>
    <w:rsid w:val="00484C41"/>
    <w:rsid w:val="0048554A"/>
    <w:rsid w:val="00486D62"/>
    <w:rsid w:val="0048747B"/>
    <w:rsid w:val="00490573"/>
    <w:rsid w:val="004A0D7B"/>
    <w:rsid w:val="004A6F2C"/>
    <w:rsid w:val="004A6FA0"/>
    <w:rsid w:val="004B3363"/>
    <w:rsid w:val="004B490A"/>
    <w:rsid w:val="004C3969"/>
    <w:rsid w:val="004C56BF"/>
    <w:rsid w:val="004D3A3E"/>
    <w:rsid w:val="004D5A26"/>
    <w:rsid w:val="004E1973"/>
    <w:rsid w:val="004E466C"/>
    <w:rsid w:val="004F5FE8"/>
    <w:rsid w:val="00503258"/>
    <w:rsid w:val="005126B5"/>
    <w:rsid w:val="005151D0"/>
    <w:rsid w:val="005159C5"/>
    <w:rsid w:val="00523772"/>
    <w:rsid w:val="00532E0A"/>
    <w:rsid w:val="00534964"/>
    <w:rsid w:val="00534EB1"/>
    <w:rsid w:val="0053545A"/>
    <w:rsid w:val="0054259D"/>
    <w:rsid w:val="005437AE"/>
    <w:rsid w:val="00550133"/>
    <w:rsid w:val="00554CD6"/>
    <w:rsid w:val="00556098"/>
    <w:rsid w:val="00557375"/>
    <w:rsid w:val="00567F63"/>
    <w:rsid w:val="005868D0"/>
    <w:rsid w:val="005931E7"/>
    <w:rsid w:val="005A3417"/>
    <w:rsid w:val="005B1166"/>
    <w:rsid w:val="005B59B6"/>
    <w:rsid w:val="005B76E3"/>
    <w:rsid w:val="005C01B9"/>
    <w:rsid w:val="005D2A79"/>
    <w:rsid w:val="005D7A2F"/>
    <w:rsid w:val="005D7EC1"/>
    <w:rsid w:val="005E0CFB"/>
    <w:rsid w:val="005E55B1"/>
    <w:rsid w:val="005F2E9C"/>
    <w:rsid w:val="0060771C"/>
    <w:rsid w:val="006078AC"/>
    <w:rsid w:val="00613D0A"/>
    <w:rsid w:val="006207DD"/>
    <w:rsid w:val="00632865"/>
    <w:rsid w:val="00633654"/>
    <w:rsid w:val="006372FF"/>
    <w:rsid w:val="00644281"/>
    <w:rsid w:val="00645390"/>
    <w:rsid w:val="00646D19"/>
    <w:rsid w:val="00647C41"/>
    <w:rsid w:val="00652724"/>
    <w:rsid w:val="00666402"/>
    <w:rsid w:val="0066706D"/>
    <w:rsid w:val="00671125"/>
    <w:rsid w:val="00674936"/>
    <w:rsid w:val="00693AC1"/>
    <w:rsid w:val="00695CF9"/>
    <w:rsid w:val="0069656A"/>
    <w:rsid w:val="006A11E9"/>
    <w:rsid w:val="006A6EBE"/>
    <w:rsid w:val="006B29B9"/>
    <w:rsid w:val="006B5168"/>
    <w:rsid w:val="006B5E7F"/>
    <w:rsid w:val="006C36CE"/>
    <w:rsid w:val="006C4658"/>
    <w:rsid w:val="006C4FDF"/>
    <w:rsid w:val="006C6E8F"/>
    <w:rsid w:val="006E006D"/>
    <w:rsid w:val="006F212A"/>
    <w:rsid w:val="00711561"/>
    <w:rsid w:val="0073010A"/>
    <w:rsid w:val="0073430E"/>
    <w:rsid w:val="00734726"/>
    <w:rsid w:val="0073714E"/>
    <w:rsid w:val="0075223E"/>
    <w:rsid w:val="007657AA"/>
    <w:rsid w:val="00766D29"/>
    <w:rsid w:val="0077329E"/>
    <w:rsid w:val="0077562F"/>
    <w:rsid w:val="0078009A"/>
    <w:rsid w:val="00784C00"/>
    <w:rsid w:val="00796AED"/>
    <w:rsid w:val="007A4540"/>
    <w:rsid w:val="007A5699"/>
    <w:rsid w:val="007B4AD6"/>
    <w:rsid w:val="007C3B75"/>
    <w:rsid w:val="007D4EC1"/>
    <w:rsid w:val="007E7376"/>
    <w:rsid w:val="007F1C41"/>
    <w:rsid w:val="007F1C57"/>
    <w:rsid w:val="007F6415"/>
    <w:rsid w:val="00801F32"/>
    <w:rsid w:val="008023F7"/>
    <w:rsid w:val="0080342D"/>
    <w:rsid w:val="00810923"/>
    <w:rsid w:val="00817C66"/>
    <w:rsid w:val="00834A06"/>
    <w:rsid w:val="00836CE2"/>
    <w:rsid w:val="0084069A"/>
    <w:rsid w:val="00843439"/>
    <w:rsid w:val="008477E1"/>
    <w:rsid w:val="00855A65"/>
    <w:rsid w:val="00860129"/>
    <w:rsid w:val="00873959"/>
    <w:rsid w:val="00875548"/>
    <w:rsid w:val="00885A92"/>
    <w:rsid w:val="00891073"/>
    <w:rsid w:val="008A224F"/>
    <w:rsid w:val="008A6156"/>
    <w:rsid w:val="008A66B9"/>
    <w:rsid w:val="008A786C"/>
    <w:rsid w:val="008B0E56"/>
    <w:rsid w:val="008C5210"/>
    <w:rsid w:val="008C556E"/>
    <w:rsid w:val="008C7029"/>
    <w:rsid w:val="008D6E51"/>
    <w:rsid w:val="008E0CE8"/>
    <w:rsid w:val="008E191F"/>
    <w:rsid w:val="008E6D4F"/>
    <w:rsid w:val="008F1B2D"/>
    <w:rsid w:val="00901EF5"/>
    <w:rsid w:val="009122AF"/>
    <w:rsid w:val="00912CF5"/>
    <w:rsid w:val="009137B1"/>
    <w:rsid w:val="009176A5"/>
    <w:rsid w:val="009273C2"/>
    <w:rsid w:val="00930B0A"/>
    <w:rsid w:val="00936874"/>
    <w:rsid w:val="00937840"/>
    <w:rsid w:val="009525D4"/>
    <w:rsid w:val="00957607"/>
    <w:rsid w:val="00962E8C"/>
    <w:rsid w:val="00980E4D"/>
    <w:rsid w:val="009945C3"/>
    <w:rsid w:val="009A2999"/>
    <w:rsid w:val="009A412B"/>
    <w:rsid w:val="009A68F4"/>
    <w:rsid w:val="009B1279"/>
    <w:rsid w:val="009B40D7"/>
    <w:rsid w:val="009B46D8"/>
    <w:rsid w:val="009C1900"/>
    <w:rsid w:val="009C1C8D"/>
    <w:rsid w:val="009C2543"/>
    <w:rsid w:val="009C670C"/>
    <w:rsid w:val="009D19F4"/>
    <w:rsid w:val="009E483F"/>
    <w:rsid w:val="009E5D6D"/>
    <w:rsid w:val="00A07CA2"/>
    <w:rsid w:val="00A214C9"/>
    <w:rsid w:val="00A256AF"/>
    <w:rsid w:val="00A3563D"/>
    <w:rsid w:val="00A405B5"/>
    <w:rsid w:val="00A41A68"/>
    <w:rsid w:val="00A46436"/>
    <w:rsid w:val="00A57AB7"/>
    <w:rsid w:val="00A57DB1"/>
    <w:rsid w:val="00A63F24"/>
    <w:rsid w:val="00A76FD5"/>
    <w:rsid w:val="00A85849"/>
    <w:rsid w:val="00A8702F"/>
    <w:rsid w:val="00AA6B6E"/>
    <w:rsid w:val="00AB7B53"/>
    <w:rsid w:val="00AC2D48"/>
    <w:rsid w:val="00AD2094"/>
    <w:rsid w:val="00AE7B4B"/>
    <w:rsid w:val="00B01505"/>
    <w:rsid w:val="00B03565"/>
    <w:rsid w:val="00B10A31"/>
    <w:rsid w:val="00B17622"/>
    <w:rsid w:val="00B24B41"/>
    <w:rsid w:val="00B31C15"/>
    <w:rsid w:val="00B32948"/>
    <w:rsid w:val="00B402A0"/>
    <w:rsid w:val="00B413AB"/>
    <w:rsid w:val="00B44957"/>
    <w:rsid w:val="00B44E4B"/>
    <w:rsid w:val="00B47904"/>
    <w:rsid w:val="00B5144B"/>
    <w:rsid w:val="00B65737"/>
    <w:rsid w:val="00B65E50"/>
    <w:rsid w:val="00B67389"/>
    <w:rsid w:val="00B70106"/>
    <w:rsid w:val="00B71B9F"/>
    <w:rsid w:val="00B76165"/>
    <w:rsid w:val="00B82540"/>
    <w:rsid w:val="00B86000"/>
    <w:rsid w:val="00B95B20"/>
    <w:rsid w:val="00BA0685"/>
    <w:rsid w:val="00BB75D1"/>
    <w:rsid w:val="00BC3CCD"/>
    <w:rsid w:val="00BE33FF"/>
    <w:rsid w:val="00BF32DE"/>
    <w:rsid w:val="00BF3C2E"/>
    <w:rsid w:val="00C00FDD"/>
    <w:rsid w:val="00C102E3"/>
    <w:rsid w:val="00C1147F"/>
    <w:rsid w:val="00C2016D"/>
    <w:rsid w:val="00C3267C"/>
    <w:rsid w:val="00C43CDA"/>
    <w:rsid w:val="00C45C8B"/>
    <w:rsid w:val="00C56925"/>
    <w:rsid w:val="00C64152"/>
    <w:rsid w:val="00C66216"/>
    <w:rsid w:val="00C7165D"/>
    <w:rsid w:val="00C8590C"/>
    <w:rsid w:val="00C920F9"/>
    <w:rsid w:val="00C96146"/>
    <w:rsid w:val="00CA01EF"/>
    <w:rsid w:val="00CB7528"/>
    <w:rsid w:val="00CE0EE4"/>
    <w:rsid w:val="00CF451F"/>
    <w:rsid w:val="00CF63EE"/>
    <w:rsid w:val="00D02748"/>
    <w:rsid w:val="00D0593D"/>
    <w:rsid w:val="00D158F5"/>
    <w:rsid w:val="00D212DB"/>
    <w:rsid w:val="00D23251"/>
    <w:rsid w:val="00D24D2F"/>
    <w:rsid w:val="00D31014"/>
    <w:rsid w:val="00D34AF2"/>
    <w:rsid w:val="00D41B5D"/>
    <w:rsid w:val="00D426C5"/>
    <w:rsid w:val="00D505FE"/>
    <w:rsid w:val="00D5495B"/>
    <w:rsid w:val="00D618C7"/>
    <w:rsid w:val="00D64021"/>
    <w:rsid w:val="00D66FA9"/>
    <w:rsid w:val="00D73107"/>
    <w:rsid w:val="00D745AC"/>
    <w:rsid w:val="00D7485B"/>
    <w:rsid w:val="00D76AAC"/>
    <w:rsid w:val="00D77EA4"/>
    <w:rsid w:val="00D97782"/>
    <w:rsid w:val="00DA146A"/>
    <w:rsid w:val="00DA3A05"/>
    <w:rsid w:val="00DA4636"/>
    <w:rsid w:val="00DB3726"/>
    <w:rsid w:val="00DB4922"/>
    <w:rsid w:val="00DC78CA"/>
    <w:rsid w:val="00DD3105"/>
    <w:rsid w:val="00DD6682"/>
    <w:rsid w:val="00DE1016"/>
    <w:rsid w:val="00DE1113"/>
    <w:rsid w:val="00DE5F69"/>
    <w:rsid w:val="00DE7528"/>
    <w:rsid w:val="00DF65FC"/>
    <w:rsid w:val="00E23AF8"/>
    <w:rsid w:val="00E47678"/>
    <w:rsid w:val="00E47D07"/>
    <w:rsid w:val="00E5590F"/>
    <w:rsid w:val="00E60C19"/>
    <w:rsid w:val="00E631C3"/>
    <w:rsid w:val="00E7432A"/>
    <w:rsid w:val="00E86A00"/>
    <w:rsid w:val="00E90610"/>
    <w:rsid w:val="00E96356"/>
    <w:rsid w:val="00EA028A"/>
    <w:rsid w:val="00EA239F"/>
    <w:rsid w:val="00EB10A2"/>
    <w:rsid w:val="00EC0019"/>
    <w:rsid w:val="00EC7376"/>
    <w:rsid w:val="00ED3109"/>
    <w:rsid w:val="00ED4C16"/>
    <w:rsid w:val="00EE4766"/>
    <w:rsid w:val="00EF0C41"/>
    <w:rsid w:val="00EF7D8F"/>
    <w:rsid w:val="00F02A50"/>
    <w:rsid w:val="00F040DB"/>
    <w:rsid w:val="00F06511"/>
    <w:rsid w:val="00F138A4"/>
    <w:rsid w:val="00F146DB"/>
    <w:rsid w:val="00F1723F"/>
    <w:rsid w:val="00F2165F"/>
    <w:rsid w:val="00F376FF"/>
    <w:rsid w:val="00F46E60"/>
    <w:rsid w:val="00F4767A"/>
    <w:rsid w:val="00F56763"/>
    <w:rsid w:val="00F6215D"/>
    <w:rsid w:val="00F7307B"/>
    <w:rsid w:val="00F734CA"/>
    <w:rsid w:val="00F73514"/>
    <w:rsid w:val="00F74194"/>
    <w:rsid w:val="00F75E50"/>
    <w:rsid w:val="00F82537"/>
    <w:rsid w:val="00F83779"/>
    <w:rsid w:val="00F908EF"/>
    <w:rsid w:val="00FA4271"/>
    <w:rsid w:val="00FA5B78"/>
    <w:rsid w:val="00FE0CCA"/>
    <w:rsid w:val="00FE4523"/>
    <w:rsid w:val="00FE5A41"/>
    <w:rsid w:val="00FF0792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910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10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10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10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10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910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10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10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10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10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1274</izvorni_sadrzaj>
    <derivirana_varijabla naziv="DomainObject.Predmet.Broj_1">1274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2018.</izvorni_sadrzaj>
    <derivirana_varijabla naziv="DomainObject.Predmet.DatumOsnivanja_1">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25776.25</izvorni_sadrzaj>
    <derivirana_varijabla naziv="DomainObject.Predmet.InicijalnaVrijednost_1">25776.25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St-1274/2018</izvorni_sadrzaj>
    <derivirana_varijabla naziv="DomainObject.Predmet.OznakaBroj_1">St-1274/2018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RENT A CAR 1 j.d.o.o. za usluge i trgovinu</izvorni_sadrzaj>
    <derivirana_varijabla naziv="DomainObject.Predmet.ProtustrankaFormated_1">  RENT A CAR 1 j.d.o.o. za usluge i trgovinu</derivirana_varijabla>
  </DomainObject.Predmet.ProtustrankaFormated>
  <DomainObject.Predmet.ProtustrankaFormatedOIB>
    <izvorni_sadrzaj>  RENT A CAR 1 j.d.o.o. za usluge i trgovinu, OIB 49162409065</izvorni_sadrzaj>
    <derivirana_varijabla naziv="DomainObject.Predmet.ProtustrankaFormatedOIB_1">  RENT A CAR 1 j.d.o.o. za usluge i trgovinu, OIB 49162409065</derivirana_varijabla>
  </DomainObject.Predmet.ProtustrankaFormatedOIB>
  <DomainObject.Predmet.ProtustrankaFormatedWithAdress>
    <izvorni_sadrzaj> RENT A CAR 1 j.d.o.o. za usluge i trgovinu, Stjepana Radića 34, 35000 Slavonski Brod</izvorni_sadrzaj>
    <derivirana_varijabla naziv="DomainObject.Predmet.ProtustrankaFormatedWithAdress_1"> RENT A CAR 1 j.d.o.o. za usluge i trgovinu, Stjepana Radića 34, 35000 Slavonski Brod</derivirana_varijabla>
  </DomainObject.Predmet.ProtustrankaFormatedWithAdress>
  <DomainObject.Predmet.ProtustrankaFormatedWithAdressOIB>
    <izvorni_sadrzaj> RENT A CAR 1 j.d.o.o. za usluge i trgovinu, OIB 49162409065, Stjepana Radića 34, 35000 Slavonski Brod</izvorni_sadrzaj>
    <derivirana_varijabla naziv="DomainObject.Predmet.ProtustrankaFormatedWithAdressOIB_1"> RENT A CAR 1 j.d.o.o. za usluge i trgovinu, OIB 49162409065, Stjepana Radića 34, 35000 Slavonski Brod</derivirana_varijabla>
  </DomainObject.Predmet.ProtustrankaFormatedWithAdressOIB>
  <DomainObject.Predmet.ProtustrankaWithAdress>
    <izvorni_sadrzaj>RENT A CAR 1 j.d.o.o. za usluge i trgovinu Stjepana Radića 34, 35000 Slavonski Brod</izvorni_sadrzaj>
    <derivirana_varijabla naziv="DomainObject.Predmet.ProtustrankaWithAdress_1">RENT A CAR 1 j.d.o.o. za usluge i trgovinu Stjepana Radića 34, 35000 Slavonski Brod</derivirana_varijabla>
  </DomainObject.Predmet.ProtustrankaWithAdress>
  <DomainObject.Predmet.ProtustrankaWithAdressOIB>
    <izvorni_sadrzaj>RENT A CAR 1 j.d.o.o. za usluge i trgovinu, OIB 49162409065, Stjepana Radića 34, 35000 Slavonski Brod</izvorni_sadrzaj>
    <derivirana_varijabla naziv="DomainObject.Predmet.ProtustrankaWithAdressOIB_1">RENT A CAR 1 j.d.o.o. za usluge i trgovinu, OIB 49162409065, Stjepana Radića 34, 35000 Slavonski Brod</derivirana_varijabla>
  </DomainObject.Predmet.ProtustrankaWithAdressOIB>
  <DomainObject.Predmet.ProtustrankaNazivFormated>
    <izvorni_sadrzaj>RENT A CAR 1 j.d.o.o. za usluge i trgovinu</izvorni_sadrzaj>
    <derivirana_varijabla naziv="DomainObject.Predmet.ProtustrankaNazivFormated_1">RENT A CAR 1 j.d.o.o. za usluge i trgovinu</derivirana_varijabla>
  </DomainObject.Predmet.ProtustrankaNazivFormated>
  <DomainObject.Predmet.ProtustrankaNazivFormatedOIB>
    <izvorni_sadrzaj>RENT A CAR 1 j.d.o.o. za usluge i trgovinu, OIB 49162409065</izvorni_sadrzaj>
    <derivirana_varijabla naziv="DomainObject.Predmet.ProtustrankaNazivFormatedOIB_1">RENT A CAR 1 j.d.o.o. za usluge i trgovinu, OIB 49162409065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RENT A CAR 1 j.d.o.o. za usluge i trgovinu</item>
    </izvorni_sadrzaj>
    <derivirana_varijabla naziv="DomainObject.Predmet.ProtuStrankaListFormated_1">
      <item>RENT A CAR 1 j.d.o.o. za usluge i trgovinu</item>
    </derivirana_varijabla>
  </DomainObject.Predmet.ProtuStrankaListFormated>
  <DomainObject.Predmet.ProtuStrankaListFormatedOIB>
    <izvorni_sadrzaj>
      <item>RENT A CAR 1 j.d.o.o. za usluge i trgovinu, OIB 49162409065</item>
    </izvorni_sadrzaj>
    <derivirana_varijabla naziv="DomainObject.Predmet.ProtuStrankaListFormatedOIB_1">
      <item>RENT A CAR 1 j.d.o.o. za usluge i trgovinu, OIB 49162409065</item>
    </derivirana_varijabla>
  </DomainObject.Predmet.ProtuStrankaListFormatedOIB>
  <DomainObject.Predmet.ProtuStrankaListFormatedWithAdress>
    <izvorni_sadrzaj>
      <item>RENT A CAR 1 j.d.o.o. za usluge i trgovinu, Stjepana Radića 34, 35000 Slavonski Brod</item>
    </izvorni_sadrzaj>
    <derivirana_varijabla naziv="DomainObject.Predmet.ProtuStrankaListFormatedWithAdress_1">
      <item>RENT A CAR 1 j.d.o.o. za usluge i trgovinu, Stjepana Radića 34, 35000 Slavonski Brod</item>
    </derivirana_varijabla>
  </DomainObject.Predmet.ProtuStrankaListFormatedWithAdress>
  <DomainObject.Predmet.ProtuStrankaListFormatedWithAdressOIB>
    <izvorni_sadrzaj>
      <item>RENT A CAR 1 j.d.o.o. za usluge i trgovinu, OIB 49162409065, Stjepana Radića 34, 35000 Slavonski Brod</item>
    </izvorni_sadrzaj>
    <derivirana_varijabla naziv="DomainObject.Predmet.ProtuStrankaListFormatedWithAdressOIB_1">
      <item>RENT A CAR 1 j.d.o.o. za usluge i trgovinu, OIB 49162409065, Stjepana Radića 34, 35000 Slavonski Brod</item>
    </derivirana_varijabla>
  </DomainObject.Predmet.ProtuStrankaListFormatedWithAdressOIB>
  <DomainObject.Predmet.ProtuStrankaListNazivFormated>
    <izvorni_sadrzaj>
      <item>RENT A CAR 1 j.d.o.o. za usluge i trgovinu</item>
    </izvorni_sadrzaj>
    <derivirana_varijabla naziv="DomainObject.Predmet.ProtuStrankaListNazivFormated_1">
      <item>RENT A CAR 1 j.d.o.o. za usluge i trgovinu</item>
    </derivirana_varijabla>
  </DomainObject.Predmet.ProtuStrankaListNazivFormated>
  <DomainObject.Predmet.ProtuStrankaListNazivFormatedOIB>
    <izvorni_sadrzaj>
      <item>RENT A CAR 1 j.d.o.o. za usluge i trgovinu, OIB 49162409065</item>
    </izvorni_sadrzaj>
    <derivirana_varijabla naziv="DomainObject.Predmet.ProtuStrankaListNazivFormatedOIB_1">
      <item>RENT A CAR 1 j.d.o.o. za usluge i trgovinu, OIB 49162409065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RENT A CAR 1 j.d.o.o. za usluge i trgovinu</izvorni_sadrzaj>
    <derivirana_varijabla naziv="DomainObject.Predmet.ProtustrankaIDrugi_1">RENT A CAR 1 j.d.o.o. za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RENT A CAR 1 j.d.o.o. za usluge i trgovinu, OIB 49162409065, Stjepana Radića 34, 35000 Slavonski Brod</izvorni_sadrzaj>
    <derivirana_varijabla naziv="DomainObject.Predmet.ProtustrankaIDrugiAdressOIB_1">RENT A CAR 1 j.d.o.o. za usluge i trgovinu, OIB 49162409065, Stjepana Radića 34,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RENT A CAR 1 j.d.o.o. za usluge i trgovinu</item>
    </izvorni_sadrzaj>
    <derivirana_varijabla naziv="DomainObject.Predmet.SudioniciListNaziv_1">
      <item>Financijska agencija</item>
      <item>RENT A CAR 1 j.d.o.o. za usluge i trgovinu</item>
    </derivirana_varijabla>
  </DomainObject.Predmet.SudioniciListNaziv>
  <DomainObject.Predmet.SudioniciListAdressOIB>
    <izvorni_sadrzaj>
      <item>Financijska agencija, OIB 85821130368, Ulica grada Vukovara 70,10000 Zagreb</item>
      <item>RENT A CAR 1 j.d.o.o. za usluge i trgovinu, OIB 49162409065, Stjepana Radića 34,35000 Slavonski Brod</item>
    </izvorni_sadrzaj>
    <derivirana_varijabla naziv="DomainObject.Predmet.SudioniciListAdressOIB_1">
      <item>Financijska agencija, OIB 85821130368, Ulica grada Vukovara 70,10000 Zagreb</item>
      <item>RENT A CAR 1 j.d.o.o. za usluge i trgovinu, OIB 49162409065, Stjepana Radića 34,35000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49162409065</item>
    </izvorni_sadrzaj>
    <derivirana_varijabla naziv="DomainObject.Predmet.SudioniciListNazivOIB_1">
      <item>, OIB 85821130368</item>
      <item>, OIB 49162409065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411</properties:Words>
  <properties:Characters>2192</properties:Characters>
  <properties:Lines>57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2018-11-13T08:35:00Z</dcterms:created>
  <dc:creator>Korisnik</dc:creator>
  <cp:lastModifiedBy>wsadmin</cp:lastModifiedBy>
  <cp:lastPrinted>2018-03-08T12:05:00Z</cp:lastPrinted>
  <dcterms:modified xmlns:xsi="http://www.w3.org/2001/XMLSchema-instance" xsi:type="dcterms:W3CDTF">2018-11-14T08:53:00Z</dcterms:modified>
  <cp:revision>7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(St-1274-2018 od 14.11.2018.docx)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