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2e1c" w14:paraId="7112e1c" w:rsidRDefault="00E97124" w:rsidP="00E97124" w:rsidR="00E9712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934</w:t>
      </w:r>
      <w:r>
        <w:rPr>
          <w:szCs w:val="24"/>
        </w:rPr>
        <w:t>/2015-6</w:t>
      </w:r>
    </w:p>
    <w:p w:rsidRDefault="00E97124" w:rsidP="00E97124" w:rsidR="00E9712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E97124" w:rsidP="00E97124" w:rsidR="00E9712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E97124" w:rsidP="00E97124" w:rsidR="00E9712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E97124" w:rsidP="00E97124" w:rsidR="00E9712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E97124" w:rsidP="00E97124" w:rsidR="00E97124">
      <w:pPr>
        <w:rPr>
          <w:szCs w:val="24"/>
        </w:rPr>
      </w:pPr>
    </w:p>
    <w:p w:rsidRDefault="00E97124" w:rsidP="00E97124" w:rsidR="00E97124">
      <w:pPr>
        <w:rPr>
          <w:szCs w:val="24"/>
        </w:rPr>
      </w:pPr>
    </w:p>
    <w:p w:rsidRDefault="00E97124" w:rsidP="00E97124" w:rsidR="00E9712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E97124" w:rsidP="00E97124" w:rsidR="00E97124">
      <w:pPr>
        <w:rPr>
          <w:szCs w:val="24"/>
        </w:rPr>
      </w:pPr>
    </w:p>
    <w:p w:rsidRDefault="00E97124" w:rsidP="00E97124" w:rsidR="00E9712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E97124" w:rsidP="00E97124" w:rsidR="00E97124">
      <w:pPr>
        <w:rPr>
          <w:szCs w:val="24"/>
        </w:rPr>
      </w:pPr>
    </w:p>
    <w:p w:rsidRDefault="00E97124" w:rsidP="00E97124" w:rsidR="00E97124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 xml:space="preserve">STUDIO-PRINT d.o.o., OIB: 48142912740 sa sjedištem u Ulica I. Z. </w:t>
      </w:r>
      <w:proofErr w:type="spellStart"/>
      <w:r>
        <w:t>Dijankovečkog</w:t>
      </w:r>
      <w:proofErr w:type="spellEnd"/>
      <w:r>
        <w:t xml:space="preserve"> 4, Križevci</w:t>
      </w:r>
      <w:r>
        <w:t>, dana 01. veljače 2016. godine</w:t>
      </w:r>
    </w:p>
    <w:p w:rsidRDefault="00E97124" w:rsidP="00E97124" w:rsidR="00E97124">
      <w:pPr>
        <w:jc w:val="both"/>
      </w:pPr>
    </w:p>
    <w:p w:rsidRDefault="00E97124" w:rsidP="00E97124" w:rsidR="00E9712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E97124" w:rsidP="00E97124" w:rsidR="00E97124">
      <w:pPr>
        <w:rPr>
          <w:szCs w:val="24"/>
        </w:rPr>
      </w:pPr>
    </w:p>
    <w:p w:rsidRDefault="00E97124" w:rsidP="00E97124" w:rsidR="00E9712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STUDIO-PRINT d.o.o., OIB: 48142912740 sa sjedištem u Ulica I. Z. </w:t>
      </w:r>
      <w:proofErr w:type="spellStart"/>
      <w:r>
        <w:t>Dijankovečkog</w:t>
      </w:r>
      <w:proofErr w:type="spellEnd"/>
      <w:r>
        <w:t xml:space="preserve"> 4, Križevci</w:t>
      </w:r>
      <w:r>
        <w:rPr>
          <w:szCs w:val="24"/>
        </w:rPr>
        <w:t>, s danom 01. veljače 2016. u 14,00 sati.</w:t>
      </w:r>
    </w:p>
    <w:p w:rsidRDefault="00E97124" w:rsidP="00E97124" w:rsidR="00E97124">
      <w:pPr>
        <w:jc w:val="both"/>
        <w:rPr>
          <w:szCs w:val="24"/>
        </w:rPr>
      </w:pPr>
    </w:p>
    <w:p w:rsidRDefault="00E97124" w:rsidP="00E97124" w:rsidR="00E9712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STUDIO-PRINT d.o.o., OIB: 48142912740 sa sjedištem u Ulica I. Z. </w:t>
      </w:r>
      <w:proofErr w:type="spellStart"/>
      <w:r>
        <w:t>Dijankovečkog</w:t>
      </w:r>
      <w:proofErr w:type="spellEnd"/>
      <w:r>
        <w:t xml:space="preserve"> 4, Križevci.</w:t>
      </w:r>
    </w:p>
    <w:p w:rsidRDefault="00E97124" w:rsidP="00E97124" w:rsidR="00E97124">
      <w:pPr>
        <w:jc w:val="both"/>
      </w:pPr>
    </w:p>
    <w:p w:rsidRDefault="00E97124" w:rsidP="00E97124" w:rsidR="00E97124">
      <w:pPr>
        <w:jc w:val="both"/>
      </w:pPr>
      <w:r>
        <w:tab/>
        <w:t xml:space="preserve">III Za stečajnog upravitelja imenuje se </w:t>
      </w:r>
      <w:r>
        <w:t xml:space="preserve">Irena </w:t>
      </w:r>
      <w:proofErr w:type="spellStart"/>
      <w:r>
        <w:t>Pikija</w:t>
      </w:r>
      <w:proofErr w:type="spellEnd"/>
      <w:r>
        <w:t>, Varaždin, Trakošćanska 18, OIB: 10075192446.</w:t>
      </w:r>
    </w:p>
    <w:p w:rsidRDefault="00E97124" w:rsidP="00E97124" w:rsidR="00E97124">
      <w:pPr>
        <w:jc w:val="both"/>
        <w:rPr>
          <w:color w:val="FF0000"/>
        </w:rPr>
      </w:pPr>
    </w:p>
    <w:p w:rsidRDefault="00E97124" w:rsidP="00E97124" w:rsidR="00E9712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E97124" w:rsidP="00E97124" w:rsidR="00E97124">
      <w:pPr>
        <w:jc w:val="both"/>
        <w:rPr>
          <w:szCs w:val="24"/>
        </w:rPr>
      </w:pPr>
    </w:p>
    <w:p w:rsidRDefault="00E97124" w:rsidP="00E97124" w:rsidR="00E9712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STUDIO-PRINT d.o.o., OIB: 48142912740 sa sjedištem u Ulica I. Z. </w:t>
      </w:r>
      <w:proofErr w:type="spellStart"/>
      <w:r>
        <w:t>Dijankovečkog</w:t>
      </w:r>
      <w:proofErr w:type="spellEnd"/>
      <w:r>
        <w:t xml:space="preserve"> 4, Križevci</w:t>
      </w:r>
      <w:r>
        <w:rPr>
          <w:szCs w:val="24"/>
        </w:rPr>
        <w:t>, bit će brisan iz sudskog registra.</w:t>
      </w:r>
    </w:p>
    <w:p w:rsidRDefault="00E97124" w:rsidP="00E97124" w:rsidR="00E97124">
      <w:pPr>
        <w:rPr>
          <w:szCs w:val="24"/>
        </w:rPr>
      </w:pPr>
    </w:p>
    <w:p w:rsidRDefault="00E97124" w:rsidP="00E97124" w:rsidR="00E9712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E97124" w:rsidP="00E97124" w:rsidR="00E97124">
      <w:pPr>
        <w:rPr>
          <w:szCs w:val="24"/>
        </w:rPr>
      </w:pPr>
    </w:p>
    <w:p w:rsidRDefault="00E97124" w:rsidP="00E97124" w:rsidR="00E97124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27</w:t>
      </w:r>
      <w:r>
        <w:rPr>
          <w:szCs w:val="24"/>
        </w:rPr>
        <w:t xml:space="preserve">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97124" w:rsidP="00E97124" w:rsidR="00E97124">
      <w:pPr>
        <w:rPr>
          <w:szCs w:val="24"/>
        </w:rPr>
      </w:pPr>
    </w:p>
    <w:p w:rsidRDefault="00E97124" w:rsidP="00E97124" w:rsidR="00E97124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97124" w:rsidP="00E97124" w:rsidR="00E97124">
      <w:pPr>
        <w:rPr>
          <w:szCs w:val="24"/>
        </w:rPr>
      </w:pPr>
    </w:p>
    <w:p w:rsidRDefault="00E97124" w:rsidP="00E97124" w:rsidR="00E97124">
      <w:pPr>
        <w:rPr>
          <w:szCs w:val="24"/>
        </w:rPr>
      </w:pPr>
    </w:p>
    <w:p w:rsidRDefault="00E97124" w:rsidP="00E97124" w:rsidR="00E97124">
      <w:pPr>
        <w:jc w:val="center"/>
        <w:rPr>
          <w:szCs w:val="24"/>
        </w:rPr>
      </w:pPr>
      <w:r>
        <w:rPr>
          <w:szCs w:val="24"/>
        </w:rPr>
        <w:t>U Varaždinu, 01. veljače 2016.</w:t>
      </w:r>
    </w:p>
    <w:p w:rsidRDefault="00E97124" w:rsidP="00E97124" w:rsidR="00E9712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E97124" w:rsidP="00E97124" w:rsidR="00E97124">
      <w:pPr>
        <w:rPr>
          <w:szCs w:val="24"/>
        </w:rPr>
      </w:pPr>
      <w:r>
        <w:rPr>
          <w:szCs w:val="24"/>
        </w:rPr>
        <w:t xml:space="preserve">     </w:t>
      </w:r>
    </w:p>
    <w:p w:rsidRDefault="00E97124" w:rsidP="00E97124" w:rsidR="00E9712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E97124" w:rsidP="00E97124" w:rsidR="00E9712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E97124" w:rsidP="00E97124" w:rsidR="00E9712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E97124" w:rsidP="00E97124" w:rsidR="00E97124">
      <w:pPr>
        <w:rPr>
          <w:szCs w:val="24"/>
        </w:rPr>
      </w:pPr>
    </w:p>
    <w:p w:rsidRDefault="00E97124" w:rsidP="00E97124" w:rsidR="00E9712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E97124" w:rsidP="00E97124" w:rsidR="00E9712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E97124" w:rsidP="00E97124" w:rsidR="00E97124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E97124" w:rsidP="00E97124" w:rsidR="00E97124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E97124" w:rsidP="00E97124" w:rsidR="00E97124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E97124" w:rsidP="00E97124" w:rsidR="00E9712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97124" w:rsidP="00E97124" w:rsidR="00E97124">
      <w:pPr>
        <w:rPr>
          <w:szCs w:val="24"/>
        </w:rPr>
      </w:pPr>
    </w:p>
    <w:p w:rsidRDefault="00E97124" w:rsidP="00E97124" w:rsidR="00E97124">
      <w:pPr>
        <w:rPr>
          <w:szCs w:val="24"/>
        </w:rPr>
      </w:pPr>
    </w:p>
    <w:p w:rsidRDefault="00E97124" w:rsidP="00E97124" w:rsidR="00E97124">
      <w:pPr>
        <w:rPr>
          <w:szCs w:val="24"/>
        </w:rPr>
      </w:pPr>
      <w:r>
        <w:rPr>
          <w:szCs w:val="24"/>
        </w:rPr>
        <w:t>DNA:</w:t>
      </w:r>
    </w:p>
    <w:p w:rsidRDefault="00E97124" w:rsidP="00E97124" w:rsidR="00E9712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E97124" w:rsidP="00E97124" w:rsidR="00E9712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E97124" w:rsidP="00E97124" w:rsidR="00E97124" w:rsidRPr="00E97124">
      <w:pPr>
        <w:numPr>
          <w:ilvl w:val="0"/>
          <w:numId w:val="47"/>
        </w:numPr>
        <w:rPr>
          <w:szCs w:val="24"/>
        </w:rPr>
      </w:pPr>
      <w:r w:rsidRPr="00E97124">
        <w:rPr>
          <w:szCs w:val="24"/>
        </w:rPr>
        <w:t xml:space="preserve">Dužnik </w:t>
      </w:r>
      <w:r>
        <w:t xml:space="preserve">STUDIO-PRINT d.o.o., OIB: 48142912740 sa sjedištem u Ulica I. Z. </w:t>
      </w:r>
      <w:proofErr w:type="spellStart"/>
      <w:r>
        <w:t>Dijankovečkog</w:t>
      </w:r>
      <w:proofErr w:type="spellEnd"/>
      <w:r>
        <w:t xml:space="preserve"> 4, Križevci</w:t>
      </w:r>
      <w:r>
        <w:t xml:space="preserve"> </w:t>
      </w:r>
    </w:p>
    <w:p w:rsidRDefault="00E97124" w:rsidP="00E97124" w:rsidR="00E97124" w:rsidRPr="00E97124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Višnja Beštek, OIB: 49550085091, Križevci, I. Z. </w:t>
      </w:r>
      <w:proofErr w:type="spellStart"/>
      <w:r>
        <w:t>Dijankovečkog</w:t>
      </w:r>
      <w:proofErr w:type="spellEnd"/>
      <w:r>
        <w:t xml:space="preserve"> 4, Križevci</w:t>
      </w:r>
    </w:p>
    <w:p w:rsidRDefault="00E97124" w:rsidP="00E97124" w:rsidR="00E9712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E97124" w:rsidP="00E97124" w:rsidR="00E9712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E97124" w:rsidP="00E97124" w:rsidR="00E9712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Irena </w:t>
      </w:r>
      <w:proofErr w:type="spellStart"/>
      <w:r>
        <w:t>Pikija</w:t>
      </w:r>
      <w:proofErr w:type="spellEnd"/>
      <w:r>
        <w:t>, Varaždin, Trakošćanska 18</w:t>
      </w:r>
    </w:p>
    <w:p w:rsidRDefault="00E97124" w:rsidP="00E97124" w:rsidR="00E9712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E97124" w:rsidP="00E97124" w:rsidR="00E97124">
      <w:pPr>
        <w:rPr>
          <w:szCs w:val="24"/>
        </w:rPr>
      </w:pPr>
    </w:p>
    <w:p w:rsidRDefault="00E97124" w:rsidP="00E97124" w:rsidR="00E97124">
      <w:pPr>
        <w:rPr>
          <w:szCs w:val="24"/>
        </w:rPr>
      </w:pPr>
    </w:p>
    <w:p w:rsidRDefault="00E97124" w:rsidP="00E97124" w:rsidR="00E97124">
      <w:pPr>
        <w:rPr>
          <w:szCs w:val="24"/>
        </w:rPr>
      </w:pPr>
    </w:p>
    <w:p w:rsidRDefault="00E97124" w:rsidP="00E97124" w:rsidR="00E97124">
      <w:pPr>
        <w:rPr>
          <w:szCs w:val="24"/>
        </w:rPr>
      </w:pPr>
    </w:p>
    <w:p w:rsidRDefault="00E97124" w:rsidP="00E97124" w:rsidR="00E97124">
      <w:pPr>
        <w:rPr>
          <w:szCs w:val="24"/>
        </w:rPr>
      </w:pPr>
    </w:p>
    <w:p w:rsidRDefault="00DA0242" w:rsidP="00E97124" w:rsidR="00DA0242" w:rsidRPr="00E97124"/>
    <w:sectPr w:rsidSect="00EB0D4C" w:rsidR="00DA0242" w:rsidRPr="00E9712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12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9712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9712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250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St-934/2015-5</izvorni_sadrzaj>
    <derivirana_varijabla naziv="DomainObject.Oznaka_1">St-934/2015-5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St-934/2015</izvorni_sadrzaj>
    <derivirana_varijabla naziv="DomainObject.Predmet.OznakaBroj_1">St-934/2015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STUDIO-PRINT društvo s ograničenom odgovornošću za trgovinu i usluge</izvorni_sadrzaj>
    <derivirana_varijabla naziv="DomainObject.Predmet.ProtustrankaFormated_1">  STUDIO-PRINT društvo s ograničenom odgovornošću za trgovinu i usluge</derivirana_varijabla>
  </DomainObject.Predmet.ProtustrankaFormated>
  <DomainObject.Predmet.ProtustrankaFormatedOIB>
    <izvorni_sadrzaj>  STUDIO-PRINT društvo s ograničenom odgovornošću za trgovinu i usluge, OIB 48142912740</izvorni_sadrzaj>
    <derivirana_varijabla naziv="DomainObject.Predmet.ProtustrankaFormatedOIB_1">  STUDIO-PRINT društvo s ograničenom odgovornošću za trgovinu i usluge, OIB 48142912740</derivirana_varijabla>
  </DomainObject.Predmet.ProtustrankaFormatedOIB>
  <DomainObject.Predmet.ProtustrankaFormatedWithAdress>
    <izvorni_sadrzaj> STUDIO-PRINT društvo s ograničenom odgovornošću za trgovinu i usluge, Ulica I. Z. Dijankovečkog 4, 48260 Križevci</izvorni_sadrzaj>
    <derivirana_varijabla naziv="DomainObject.Predmet.ProtustrankaFormatedWithAdress_1"> STUDIO-PRINT društvo s ograničenom odgovornošću za trgovinu i usluge, Ulica I. Z. Dijankovečkog 4, 48260 Križevci</derivirana_varijabla>
  </DomainObject.Predmet.ProtustrankaFormatedWithAdress>
  <DomainObject.Predmet.ProtustrankaFormatedWithAdressOIB>
    <izvorni_sadrzaj> STUDIO-PRINT društvo s ograničenom odgovornošću za trgovinu i usluge, OIB 48142912740, Ulica I. Z. Dijankovečkog 4, 48260 Križevci</izvorni_sadrzaj>
    <derivirana_varijabla naziv="DomainObject.Predmet.ProtustrankaFormatedWithAdressOIB_1"> STUDIO-PRINT društvo s ograničenom odgovornošću za trgovinu i usluge, OIB 48142912740, Ulica I. Z. Dijankovečkog 4, 48260 Križevci</derivirana_varijabla>
  </DomainObject.Predmet.ProtustrankaFormatedWithAdressOIB>
  <DomainObject.Predmet.ProtustrankaWithAdress>
    <izvorni_sadrzaj>STUDIO-PRINT društvo s ograničenom odgovornošću za trgovinu i usluge Ulica I. Z. Dijankovečkog 4, 48260 Križevci</izvorni_sadrzaj>
    <derivirana_varijabla naziv="DomainObject.Predmet.ProtustrankaWithAdress_1">STUDIO-PRINT društvo s ograničenom odgovornošću za trgovinu i usluge Ulica I. Z. Dijankovečkog 4, 48260 Križevci</derivirana_varijabla>
  </DomainObject.Predmet.ProtustrankaWithAdress>
  <DomainObject.Predmet.ProtustrankaWithAdressOIB>
    <izvorni_sadrzaj>STUDIO-PRINT društvo s ograničenom odgovornošću za trgovinu i usluge, OIB 48142912740, Ulica I. Z. Dijankovečkog 4, 48260 Križevci</izvorni_sadrzaj>
    <derivirana_varijabla naziv="DomainObject.Predmet.ProtustrankaWithAdressOIB_1">STUDIO-PRINT društvo s ograničenom odgovornošću za trgovinu i usluge, OIB 48142912740, Ulica I. Z. Dijankovečkog 4, 48260 Križevci</derivirana_varijabla>
  </DomainObject.Predmet.ProtustrankaWithAdressOIB>
  <DomainObject.Predmet.ProtustrankaNazivFormated>
    <izvorni_sadrzaj>STUDIO-PRINT društvo s ograničenom odgovornošću za trgovinu i usluge</izvorni_sadrzaj>
    <derivirana_varijabla naziv="DomainObject.Predmet.ProtustrankaNazivFormated_1">STUDIO-PRINT društvo s ograničenom odgovornošću za trgovinu i usluge</derivirana_varijabla>
  </DomainObject.Predmet.ProtustrankaNazivFormated>
  <DomainObject.Predmet.ProtustrankaNazivFormatedOIB>
    <izvorni_sadrzaj>STUDIO-PRINT društvo s ograničenom odgovornošću za trgovinu i usluge, OIB 48142912740</izvorni_sadrzaj>
    <derivirana_varijabla naziv="DomainObject.Predmet.ProtustrankaNazivFormatedOIB_1">STUDIO-PRINT društvo s ograničenom odgovornošću za trgovinu i usluge, OIB 48142912740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151053.94</izvorni_sadrzaj>
    <derivirana_varijabla naziv="DomainObject.Predmet.TrenutnaVrijednost_1">151053.94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STUDIO-PRINT društvo s ograničenom odgovornošću za trgovinu i usluge</item>
    </izvorni_sadrzaj>
    <derivirana_varijabla naziv="DomainObject.Predmet.ProtuStrankaListFormated_1">
      <item>STUDIO-PRINT društvo s ograničenom odgovornošću za trgovinu i usluge</item>
    </derivirana_varijabla>
  </DomainObject.Predmet.ProtuStrankaListFormated>
  <DomainObject.Predmet.ProtuStrankaListFormatedOIB>
    <izvorni_sadrzaj>
      <item>STUDIO-PRINT društvo s ograničenom odgovornošću za trgovinu i usluge, OIB 48142912740</item>
    </izvorni_sadrzaj>
    <derivirana_varijabla naziv="DomainObject.Predmet.ProtuStrankaListFormatedOIB_1">
      <item>STUDIO-PRINT društvo s ograničenom odgovornošću za trgovinu i usluge, OIB 48142912740</item>
    </derivirana_varijabla>
  </DomainObject.Predmet.ProtuStrankaListFormatedOIB>
  <DomainObject.Predmet.ProtuStrankaListFormatedWithAdress>
    <izvorni_sadrzaj>
      <item>STUDIO-PRINT društvo s ograničenom odgovornošću za trgovinu i usluge, Ulica I. Z. Dijankovečkog 4, 48260 Križevci</item>
    </izvorni_sadrzaj>
    <derivirana_varijabla naziv="DomainObject.Predmet.ProtuStrankaListFormatedWithAdress_1">
      <item>STUDIO-PRINT društvo s ograničenom odgovornošću za trgovinu i usluge, Ulica I. Z. Dijankovečkog 4, 48260 Križevci</item>
    </derivirana_varijabla>
  </DomainObject.Predmet.ProtuStrankaListFormatedWithAdress>
  <DomainObject.Predmet.ProtuStrankaListFormatedWithAdressOIB>
    <izvorni_sadrzaj>
      <item>STUDIO-PRINT društvo s ograničenom odgovornošću za trgovinu i usluge, OIB 48142912740, Ulica I. Z. Dijankovečkog 4, 48260 Križevci</item>
    </izvorni_sadrzaj>
    <derivirana_varijabla naziv="DomainObject.Predmet.ProtuStrankaListFormatedWithAdressOIB_1">
      <item>STUDIO-PRINT društvo s ograničenom odgovornošću za trgovinu i usluge, OIB 48142912740, Ulica I. Z. Dijankovečkog 4, 48260 Križevci</item>
    </derivirana_varijabla>
  </DomainObject.Predmet.ProtuStrankaListFormatedWithAdressOIB>
  <DomainObject.Predmet.ProtuStrankaListNazivFormated>
    <izvorni_sadrzaj>
      <item>STUDIO-PRINT društvo s ograničenom odgovornošću za trgovinu i usluge</item>
    </izvorni_sadrzaj>
    <derivirana_varijabla naziv="DomainObject.Predmet.ProtuStrankaListNazivFormated_1">
      <item>STUDIO-PRINT društvo s ograničenom odgovornošću za trgovinu i usluge</item>
    </derivirana_varijabla>
  </DomainObject.Predmet.ProtuStrankaListNazivFormated>
  <DomainObject.Predmet.ProtuStrankaListNazivFormatedOIB>
    <izvorni_sadrzaj>
      <item>STUDIO-PRINT društvo s ograničenom odgovornošću za trgovinu i usluge, OIB 48142912740</item>
    </izvorni_sadrzaj>
    <derivirana_varijabla naziv="DomainObject.Predmet.ProtuStrankaListNazivFormatedOIB_1">
      <item>STUDIO-PRINT društvo s ograničenom odgovornošću za trgovinu i usluge, OIB 48142912740</item>
    </derivirana_varijabla>
  </DomainObject.Predmet.ProtuStrankaListNazivFormatedOIB>
  <DomainObject.Predmet.OstaliListFormated>
    <izvorni_sadrzaj>
      <item>E-oglasna ploča</item>
      <item>Sudski registar, Trgovački sud u Varaždinu</item>
      <item>Višnja Beštek</item>
    </izvorni_sadrzaj>
    <derivirana_varijabla naziv="DomainObject.Predmet.OstaliListFormated_1">
      <item>E-oglasna ploča</item>
      <item>Sudski registar, Trgovački sud u Varaždinu</item>
      <item>Višnja Beštek</item>
    </derivirana_varijabla>
  </DomainObject.Predmet.OstaliListFormated>
  <DomainObject.Predmet.OstaliListFormatedOIB>
    <izvorni_sadrzaj>
      <item>E-oglasna ploča</item>
      <item>Sudski registar, Trgovački sud u Varaždinu</item>
      <item>Višnja Beštek, OIB 49550085091</item>
    </izvorni_sadrzaj>
    <derivirana_varijabla naziv="DomainObject.Predmet.OstaliListFormatedOIB_1">
      <item>E-oglasna ploča</item>
      <item>Sudski registar, Trgovački sud u Varaždinu</item>
      <item>Višnja Beštek, OIB 49550085091</item>
    </derivirana_varijabla>
  </DomainObject.Predmet.OstaliListFormatedOIB>
  <DomainObject.Predmet.OstaliListFormatedWithAdress>
    <izvorni_sadrzaj>
      <item>E-oglasna ploča</item>
      <item>Sudski registar, Trgovački sud u Varaždinu</item>
      <item>Višnja Beštek, Ivana Zakmardija Dijankovečkog 4, 48260 Križevci</item>
    </izvorni_sadrzaj>
    <derivirana_varijabla naziv="DomainObject.Predmet.OstaliListFormatedWithAdress_1">
      <item>E-oglasna ploča</item>
      <item>Sudski registar, Trgovački sud u Varaždinu</item>
      <item>Višnja Beštek, Ivana Zakmardija Dijankovečkog 4, 48260 Križevci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Višnja Beštek, OIB 49550085091, Ivana Zakmardija Dijankovečkog 4, 48260 Križevci</item>
    </izvorni_sadrzaj>
    <derivirana_varijabla naziv="DomainObject.Predmet.OstaliListFormatedWithAdressOIB_1">
      <item>E-oglasna ploča</item>
      <item>Sudski registar, Trgovački sud u Varaždinu</item>
      <item>Višnja Beštek, OIB 49550085091, Ivana Zakmardija Dijankovečkog 4, 48260 Križevci</item>
    </derivirana_varijabla>
  </DomainObject.Predmet.OstaliListFormatedWithAdressOIB>
  <DomainObject.Predmet.OstaliListNazivFormated>
    <izvorni_sadrzaj>
      <item>E-oglasna ploča</item>
      <item>Sudski registar, Trgovački sud u Varaždinu</item>
      <item>Višnja Beštek</item>
    </izvorni_sadrzaj>
    <derivirana_varijabla naziv="DomainObject.Predmet.OstaliListNazivFormated_1">
      <item>E-oglasna ploča</item>
      <item>Sudski registar, Trgovački sud u Varaždinu</item>
      <item>Višnja Beštek</item>
    </derivirana_varijabla>
  </DomainObject.Predmet.OstaliListNazivFormated>
  <DomainObject.Predmet.OstaliListNazivFormatedOIB>
    <izvorni_sadrzaj>
      <item>E-oglasna ploča</item>
      <item>Sudski registar, Trgovački sud u Varaždinu</item>
      <item>Višnja Beštek, OIB 49550085091</item>
    </izvorni_sadrzaj>
    <derivirana_varijabla naziv="DomainObject.Predmet.OstaliListNazivFormatedOIB_1">
      <item>E-oglasna ploča</item>
      <item>Sudski registar, Trgovački sud u Varaždinu</item>
      <item>Višnja Beštek, OIB 49550085091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St-934/2015-5</izvorni_sadrzaj>
    <derivirana_varijabla naziv="DomainObject.PoslovniBrojDokumenta_1">St-934/2015-5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STUDIO-PRINT društvo s ograničenom odgovornošću za trgovinu i usluge</izvorni_sadrzaj>
    <derivirana_varijabla naziv="DomainObject.Predmet.ProtustrankaIDrugi_1">STUDIO-PRINT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STUDIO-PRINT društvo s ograničenom odgovornošću za trgovinu i usluge, OIB 48142912740, Ulica I. Z. Dijankovečkog 4, 48260 Križevci</izvorni_sadrzaj>
    <derivirana_varijabla naziv="DomainObject.Predmet.ProtustrankaIDrugiAdressOIB_1">STUDIO-PRINT društvo s ograničenom odgovornošću za trgovinu i usluge, OIB 48142912740, Ulica I. Z. Dijankovečkog 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STUDIO-PRINT društvo s ograničenom odgovornošću za trgovinu i usluge</item>
      <item>E-oglasna ploča</item>
      <item>Sudski registar, Trgovački sud u Varaždinu</item>
      <item>Višnja Beštek</item>
    </izvorni_sadrzaj>
    <derivirana_varijabla naziv="DomainObject.Predmet.SudioniciListNaziv_1">
      <item>Financijska agencija</item>
      <item>STUDIO-PRINT društvo s ograničenom odgovornošću za trgovinu i usluge</item>
      <item>E-oglasna ploča</item>
      <item>Sudski registar, Trgovački sud u Varaždinu</item>
      <item>Višnja Beštek</item>
    </derivirana_varijabla>
  </DomainObject.Predmet.SudioniciListNaziv>
  <DomainObject.Predmet.SudioniciListAdressOIB>
    <izvorni_sadrzaj>
      <item>Financijska agencija, OIB 85821130368, A. Cesarca 2,42000 Varaždin</item>
      <item>STUDIO-PRINT društvo s ograničenom odgovornošću za trgovinu i usluge, OIB 48142912740, Ulica I. Z. Dijankovečkog 4,48260 Križevci</item>
      <item>E-oglasna ploča</item>
      <item>Sudski registar, Trgovački sud u Varaždinu</item>
      <item>Višnja Beštek, OIB 49550085091, Ivana Zakmardija Dijankovečkog 4,48260 Križevci</item>
    </izvorni_sadrzaj>
    <derivirana_varijabla naziv="DomainObject.Predmet.SudioniciListAdressOIB_1">
      <item>Financijska agencija, OIB 85821130368, A. Cesarca 2,42000 Varaždin</item>
      <item>STUDIO-PRINT društvo s ograničenom odgovornošću za trgovinu i usluge, OIB 48142912740, Ulica I. Z. Dijankovečkog 4,48260 Križevci</item>
      <item>E-oglasna ploča</item>
      <item>Sudski registar, Trgovački sud u Varaždinu</item>
      <item>Višnja Beštek, OIB 49550085091, Ivana Zakmardija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15DEC-0B74-49DF-B640-009DD2E45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2995</properties:Characters>
  <properties:Lines>89</properties:Lines>
  <properties:Paragraphs>33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2016-02-01T08:00:00Z</cp:lastPrinted>
  <dcterms:modified xmlns:xsi="http://www.w3.org/2001/XMLSchema-instance" xsi:type="dcterms:W3CDTF">2016-02-01T08:03:00Z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