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c848" w14:paraId="af6c848" w:rsidRDefault="00FF650D" w:rsidP="00FF650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F650D" w:rsidR="00AE649C" w:rsidRPr="00B76F3C">
      <w:pPr>
        <w:pStyle w:val="NormaleSPIS"/>
        <w:spacing w:after="0"/>
      </w:pPr>
    </w:p>
    <w:p w:rsidRDefault="00FF650D" w:rsidP="00FF650D" w:rsidR="00FF650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F650D" w:rsidP="00FF650D" w:rsidR="00FF650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F650D" w:rsidP="00FF650D" w:rsidR="00FF650D" w:rsidRPr="00FF650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F650D" w:rsidP="00FF650D" w:rsidR="00FF650D">
      <w:pPr>
        <w:spacing w:after="0"/>
        <w:jc w:val="right"/>
      </w:pPr>
      <w:r>
        <w:t>Poslovni broj: 2 St-7/2019-3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center"/>
      </w:pPr>
      <w:r>
        <w:t>U  I M E   R E P U B L I K E   H R V A T S K E</w:t>
      </w:r>
    </w:p>
    <w:p w:rsidRDefault="00FF650D" w:rsidP="00FF650D" w:rsidR="00FF650D">
      <w:pPr>
        <w:spacing w:after="0"/>
        <w:jc w:val="center"/>
      </w:pPr>
    </w:p>
    <w:p w:rsidRDefault="00FF650D" w:rsidP="00FF650D" w:rsidR="00FF650D">
      <w:pPr>
        <w:spacing w:after="0"/>
        <w:jc w:val="center"/>
      </w:pPr>
      <w:r>
        <w:t xml:space="preserve"> R J E Š E N J E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MINI MAX jednostavno društvo s ograničenom odgovornošću za marketing, trgovinu i usluge, Bjelovar, Tomaš 48, MBS: 010103654, OIB: 69723793146, 18. ožujka 2019.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center"/>
      </w:pPr>
      <w:r>
        <w:t>r i j e š i o   j e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  <w:rPr>
          <w:szCs w:val="20"/>
        </w:rPr>
      </w:pPr>
      <w:r>
        <w:tab/>
        <w:t>1. Otvara se skraćeni stečajni postupak nad dužnikom MINI MAX jednostavno društvo s ograničenom odgovornošću za marketing, trgovinu i usluge, Bjelovar, Tomaš 48, MBS: 010103654, OIB: 69723793146.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  <w:r>
        <w:tab/>
        <w:t>2. Za stečajnog upravitelja imenuje se DAMIR KATIĆ, Zagreb, Drniška 22, OIB: 77039325465.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  <w:rPr>
          <w:szCs w:val="20"/>
        </w:rPr>
      </w:pPr>
      <w:r>
        <w:tab/>
        <w:t>3. Zaključuje se skraćeni stečajni postupak nad dužnikom MINI MAX jednostavno društvo s ograničenom odgovornošću za marketing, trgovinu i usluge, Bjelovar, Tomaš 48, MBS: 010103654, OIB: 69723793146.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  <w:r>
        <w:tab/>
        <w:t>4. Stečajni postupak je otvoren i zaključen s danom 18. ožujka 2019. godine u 9,00 sati, kada je ovo rješenje objavljeno na e-oglasnoj ploči ovoga suda.</w:t>
      </w:r>
    </w:p>
    <w:p w:rsidRDefault="00FF650D" w:rsidP="00FF650D" w:rsidR="00FF650D">
      <w:pPr>
        <w:pStyle w:val="Bezproreda"/>
        <w:spacing w:after="0"/>
        <w:jc w:val="both"/>
      </w:pPr>
    </w:p>
    <w:p w:rsidRDefault="00FF650D" w:rsidP="00FF650D" w:rsidR="00FF650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F650D" w:rsidP="00FF650D" w:rsidR="00FF650D">
      <w:pPr>
        <w:spacing w:after="0"/>
        <w:jc w:val="both"/>
        <w:rPr>
          <w:rFonts w:cs="Times New Roman"/>
        </w:rPr>
      </w:pPr>
    </w:p>
    <w:p w:rsidRDefault="00FF650D" w:rsidP="00FF650D" w:rsidR="00FF650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center"/>
      </w:pPr>
      <w:r>
        <w:t>Obrazloženje</w:t>
      </w:r>
    </w:p>
    <w:p w:rsidRDefault="00FF650D" w:rsidP="00FF650D" w:rsidR="00FF650D">
      <w:pPr>
        <w:spacing w:after="0"/>
        <w:jc w:val="center"/>
      </w:pPr>
    </w:p>
    <w:p w:rsidRDefault="00FF650D" w:rsidP="00FF650D" w:rsidR="00FF650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St-7/2019-2, koji je objavljen na mrežnoj stranici e-oglasna ploča Trgovačkog suda u Bjelovaru 22. siječnja 2019.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F650D" w:rsidP="00FF650D" w:rsidR="00FF650D">
      <w:pPr>
        <w:pStyle w:val="Bezproreda"/>
        <w:spacing w:after="0"/>
        <w:jc w:val="both"/>
      </w:pPr>
    </w:p>
    <w:p w:rsidRDefault="00FF650D" w:rsidP="00FF650D" w:rsidR="00FF650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F650D" w:rsidP="00FF650D" w:rsidR="00FF650D">
      <w:pPr>
        <w:spacing w:after="0"/>
        <w:ind w:firstLine="851"/>
        <w:jc w:val="both"/>
      </w:pPr>
    </w:p>
    <w:p w:rsidRDefault="00FF650D" w:rsidP="00FF650D" w:rsidR="00FF650D">
      <w:pPr>
        <w:spacing w:after="0"/>
        <w:jc w:val="center"/>
      </w:pPr>
      <w:r>
        <w:t>U Bjelovaru 18. ožujka 2019.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ind w:firstLine="720" w:left="4320"/>
      </w:pPr>
      <w:r>
        <w:t>SUDSKI SAVJETNIK</w:t>
      </w:r>
    </w:p>
    <w:p w:rsidRDefault="00FF650D" w:rsidP="00FF650D" w:rsidR="00FF650D">
      <w:pPr>
        <w:spacing w:after="0"/>
        <w:ind w:firstLine="4111"/>
      </w:pPr>
      <w:r>
        <w:tab/>
        <w:t xml:space="preserve">     MIROSLAV LOVREKOVIĆ, v.r.</w:t>
      </w:r>
    </w:p>
    <w:p w:rsidRDefault="00FF650D" w:rsidP="00FF650D" w:rsidR="00FF650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F650D" w:rsidP="00FF650D" w:rsidR="00FF650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F650D" w:rsidP="00FF650D" w:rsidR="00FF650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</w:p>
    <w:p w:rsidRDefault="00FF650D" w:rsidP="00FF650D" w:rsidR="00FF650D">
      <w:pPr>
        <w:spacing w:after="0"/>
        <w:jc w:val="both"/>
      </w:pPr>
    </w:p>
    <w:p w:rsidRDefault="00FF650D" w:rsidP="00FF650D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F650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851429"/>
      <w:docPartObj>
        <w:docPartGallery w:val="Page Numbers (Top of Page)"/>
        <w:docPartUnique/>
      </w:docPartObj>
    </w:sdtPr>
    <w:sdtContent>
      <w:p w:rsidRDefault="00FF650D" w:rsidP="00FF650D" w:rsidR="00FF650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171">
          <w:t>2</w:t>
        </w:r>
        <w:r>
          <w:fldChar w:fldCharType="end"/>
        </w:r>
      </w:p>
    </w:sdtContent>
  </w:sdt>
  <w:p w:rsidRDefault="00FF650D" w:rsidP="00FF650D" w:rsidR="008333A9">
    <w:pPr>
      <w:spacing w:after="0"/>
      <w:jc w:val="right"/>
    </w:pPr>
    <w:r>
      <w:t>Poslovni broj: 2 St-7/2019-3</w:t>
    </w:r>
  </w:p>
  <w:p w:rsidRDefault="00FF650D" w:rsidP="00FF650D" w:rsidR="00FF650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171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0D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52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596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St-7/2019-3</izvorni_sadrzaj>
    <derivirana_varijabla naziv="DomainObject.Oznaka_1">St-7/2019-3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St-7/2019</izvorni_sadrzaj>
    <derivirana_varijabla naziv="DomainObject.Predmet.OznakaBroj_1">St-7/2019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 MAX jednostavno društvo s ograničenom odgovornošću za marketing, trgovinu i usluge zastupanog po punomoćniku Miloš Mandić</izvorni_sadrzaj>
    <derivirana_varijabla naziv="DomainObject.Predmet.ProtustrankaFormated_1">  MINI MAX jednostavno društvo s ograničenom odgovornošću za marketing, trgovinu i usluge zastupanog po punomoćniku Miloš Mandić</derivirana_varijabla>
  </DomainObject.Predmet.ProtustrankaFormated>
  <DomainObject.Predmet.ProtustrankaFormatedOIB>
    <izvorni_sadrzaj>  MINI MAX jednostavno društvo s ograničenom odgovornošću za marketing, trgovinu i usluge, OIB 69723793146 zastupanog po punomoćniku Miloš Mandić</izvorni_sadrzaj>
    <derivirana_varijabla naziv="DomainObject.Predmet.ProtustrankaFormatedOIB_1">  MINI MAX jednostavno društvo s ograničenom odgovornošću za marketing, trgovinu i usluge, OIB 69723793146 zastupanog po punomoćniku Miloš Mandić</derivirana_varijabla>
  </DomainObject.Predmet.ProtustrankaFormatedOIB>
  <DomainObject.Predmet.ProtustrankaFormatedWithAdress>
    <izvorni_sadrzaj> MINI MAX jednostavno društvo s ograničenom odgovornošću za marketing, trgovinu i usluge, Tomaš, Tomaš 48, 43000 Bjelovar zastupanog po punomoćniku Miloš Mandić</izvorni_sadrzaj>
    <derivirana_varijabla naziv="DomainObject.Predmet.ProtustrankaFormatedWithAdress_1"> MINI MAX jednostavno društvo s ograničenom odgovornošću za marketing, trgovinu i usluge, Tomaš, Tomaš 48, 43000 Bjelovar zastupanog po punomoćniku Miloš Mandić</derivirana_varijabla>
  </DomainObject.Predmet.ProtustrankaFormatedWithAdress>
  <DomainObject.Predmet.ProtustrankaFormatedWithAdressOIB>
    <izvorni_sadrzaj> MINI MAX jednostavno društvo s ograničenom odgovornošću za marketing, trgovinu i usluge, OIB 69723793146, Tomaš, Tomaš 48, 43000 Bjelovar zastupanog po punomoćniku Miloš Mandić</izvorni_sadrzaj>
    <derivirana_varijabla naziv="DomainObject.Predmet.ProtustrankaFormatedWithAdressOIB_1"> MINI MAX jednostavno društvo s ograničenom odgovornošću za marketing, trgovinu i usluge, OIB 69723793146, Tomaš, Tomaš 48, 43000 Bjelovar zastupanog po punomoćniku Miloš Mandić</derivirana_varijabla>
  </DomainObject.Predmet.ProtustrankaFormatedWithAdressOIB>
  <DomainObject.Predmet.ProtustrankaWithAdress>
    <izvorni_sadrzaj>MINI MAX jednostavno društvo s ograničenom odgovornošću za marketing, trgovinu i usluge Tomaš, Tomaš 48, 43000 Bjelovar</izvorni_sadrzaj>
    <derivirana_varijabla naziv="DomainObject.Predmet.ProtustrankaWithAdress_1">MINI MAX jednostavno društvo s ograničenom odgovornošću za marketing, trgovinu i usluge Tomaš, Tomaš 48, 43000 Bjelovar</derivirana_varijabla>
  </DomainObject.Predmet.ProtustrankaWithAdress>
  <DomainObject.Predmet.ProtustrankaWithAdressOIB>
    <izvorni_sadrzaj>MINI MAX jednostavno društvo s ograničenom odgovornošću za marketing, trgovinu i usluge, OIB 69723793146, Tomaš, Tomaš 48, 43000 Bjelovar</izvorni_sadrzaj>
    <derivirana_varijabla naziv="DomainObject.Predmet.ProtustrankaWithAdressOIB_1">MINI MAX jednostavno društvo s ograničenom odgovornošću za marketing, trgovinu i usluge, OIB 69723793146, Tomaš, Tomaš 48, 43000 Bjelovar</derivirana_varijabla>
  </DomainObject.Predmet.ProtustrankaWithAdressOIB>
  <DomainObject.Predmet.ProtustrankaNazivFormated>
    <izvorni_sadrzaj>MINI MAX jednostavno društvo s ograničenom odgovornošću za marketing, trgovinu i usluge</izvorni_sadrzaj>
    <derivirana_varijabla naziv="DomainObject.Predmet.ProtustrankaNazivFormated_1">MINI MAX jednostavno društvo s ograničenom odgovornošću za marketing, trgovinu i usluge</derivirana_varijabla>
  </DomainObject.Predmet.ProtustrankaNazivFormated>
  <DomainObject.Predmet.ProtustrankaNazivFormatedOIB>
    <izvorni_sadrzaj>MINI MAX jednostavno društvo s ograničenom odgovornošću za marketing, trgovinu i usluge, OIB 69723793146</izvorni_sadrzaj>
    <derivirana_varijabla naziv="DomainObject.Predmet.ProtustrankaNazivFormatedOIB_1">MINI MAX jednostavno društvo s ograničenom odgovornošću za marketing, trgovinu i usluge, OIB 69723793146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MINI MAX jednostavno društvo s ograničenom odgovornošću za marketing, trgovinu i usluge zastupanog po punomoćniku Miloš Mandić</item>
    </izvorni_sadrzaj>
    <derivirana_varijabla naziv="DomainObject.Predmet.ProtuStrankaListFormated_1">
      <item>MINI MAX jednostavno društvo s ograničenom odgovornošću za marketing, trgovinu i usluge zastupanog po punomoćniku Miloš Mandić</item>
    </derivirana_varijabla>
  </DomainObject.Predmet.ProtuStrankaListFormated>
  <DomainObject.Predmet.ProtuStrankaListFormatedOIB>
    <izvorni_sadrzaj>
      <item>MINI MAX jednostavno društvo s ograničenom odgovornošću za marketing, trgovinu i usluge, OIB 69723793146 zastupanog po punomoćniku Miloš Mandić</item>
    </izvorni_sadrzaj>
    <derivirana_varijabla naziv="DomainObject.Predmet.ProtuStrankaListFormatedOIB_1">
      <item>MINI MAX jednostavno društvo s ograničenom odgovornošću za marketing, trgovinu i usluge, OIB 69723793146 zastupanog po punomoćniku Miloš Mandić</item>
    </derivirana_varijabla>
  </DomainObject.Predmet.ProtuStrankaListFormatedOIB>
  <DomainObject.Predmet.ProtuStrankaListFormatedWithAdress>
    <izvorni_sadrzaj>
      <item>MINI MAX jednostavno društvo s ograničenom odgovornošću za marketing, trgovinu i usluge, Tomaš, Tomaš 48, 43000 Bjelovar zastupanog po punomoćniku Miloš Mandić</item>
    </izvorni_sadrzaj>
    <derivirana_varijabla naziv="DomainObject.Predmet.ProtuStrankaListFormatedWithAdress_1">
      <item>MINI MAX jednostavno društvo s ograničenom odgovornošću za marketing, trgovinu i usluge, Tomaš, Tomaš 48, 43000 Bjelovar zastupanog po punomoćniku Miloš Mandić</item>
    </derivirana_varijabla>
  </DomainObject.Predmet.ProtuStrankaListFormatedWithAdress>
  <DomainObject.Predmet.ProtuStrankaListFormatedWithAdressOIB>
    <izvorni_sadrzaj>
      <item>MINI MAX jednostavno društvo s ograničenom odgovornošću za marketing, trgovinu i usluge, OIB 69723793146, Tomaš, Tomaš 48, 43000 Bjelovar zastupanog po punomoćniku Miloš Mandić</item>
    </izvorni_sadrzaj>
    <derivirana_varijabla naziv="DomainObject.Predmet.ProtuStrankaListFormatedWithAdressOIB_1">
      <item>MINI MAX jednostavno društvo s ograničenom odgovornošću za marketing, trgovinu i usluge, OIB 69723793146, Tomaš, Tomaš 48, 43000 Bjelovar zastupanog po punomoćniku Miloš Mandić</item>
    </derivirana_varijabla>
  </DomainObject.Predmet.ProtuStrankaListFormatedWithAdressOIB>
  <DomainObject.Predmet.ProtuStrankaListNazivFormated>
    <izvorni_sadrzaj>
      <item>MINI MAX jednostavno društvo s ograničenom odgovornošću za marketing, trgovinu i usluge</item>
    </izvorni_sadrzaj>
    <derivirana_varijabla naziv="DomainObject.Predmet.ProtuStrankaListNazivFormated_1">
      <item>MINI MAX jednostavno društvo s ograničenom odgovornošću za marketing, trgovinu i usluge</item>
    </derivirana_varijabla>
  </DomainObject.Predmet.ProtuStrankaListNazivFormated>
  <DomainObject.Predmet.ProtuStrankaListNazivFormatedOIB>
    <izvorni_sadrzaj>
      <item>MINI MAX jednostavno društvo s ograničenom odgovornošću za marketing, trgovinu i usluge, OIB 69723793146</item>
    </izvorni_sadrzaj>
    <derivirana_varijabla naziv="DomainObject.Predmet.ProtuStrankaListNazivFormatedOIB_1">
      <item>MINI MAX jednostavno društvo s ograničenom odgovornošću za marketing, trgovinu i usluge, OIB 69723793146</item>
    </derivirana_varijabla>
  </DomainObject.Predmet.ProtuStrankaListNazivFormatedOIB>
  <DomainObject.Predmet.OstaliListFormated>
    <izvorni_sadrzaj>
      <item>Miloš Mandić punomoćnik sudionika u postupku MINI MAX jednostavno društvo s ograničenom odgovornošću za marketing, trgovinu i usluge</item>
    </izvorni_sadrzaj>
    <derivirana_varijabla naziv="DomainObject.Predmet.OstaliListFormated_1">
      <item>Miloš Mandić punomoćnik sudionika u postupku MINI MAX jednostavno društvo s ograničenom odgovornošću za marketing, trgovinu i usluge</item>
    </derivirana_varijabla>
  </DomainObject.Predmet.OstaliListFormated>
  <DomainObject.Predmet.OstaliListFormatedOIB>
    <izvorni_sadrzaj>
      <item>Miloš Mandić, OIB 66495795457 punomoćnik sudionika u postupku MINI MAX jednostavno društvo s ograničenom odgovornošću za marketing, trgovinu i usluge</item>
    </izvorni_sadrzaj>
    <derivirana_varijabla naziv="DomainObject.Predmet.OstaliListFormatedOIB_1">
      <item>Miloš Mandić, OIB 66495795457 punomoćnik sudionika u postupku MINI MAX jednostavno društvo s ograničenom odgovornošću za marketing, trgovinu i usluge</item>
    </derivirana_varijabla>
  </DomainObject.Predmet.OstaliListFormatedOIB>
  <DomainObject.Predmet.OstaliListFormatedWithAdress>
    <izvorni_sadrzaj>
      <item>Miloš Mandić, Vidovdanska bb, Gradiška punomoćnik sudionika u postupku MINI MAX jednostavno društvo s ograničenom odgovornošću za marketing, trgovinu i usluge</item>
    </izvorni_sadrzaj>
    <derivirana_varijabla naziv="DomainObject.Predmet.OstaliListFormatedWithAdress_1">
      <item>Miloš Mandić, Vidovdanska bb, Gradiška punomoćnik sudionika u postupku MINI MAX jednostavno društvo s ograničenom odgovornošću za marketing, trgovinu i usluge</item>
    </derivirana_varijabla>
  </DomainObject.Predmet.OstaliListFormatedWithAdress>
  <DomainObject.Predmet.OstaliListFormatedWithAdressOIB>
    <izvorni_sadrzaj>
      <item>Miloš Mandić, OIB 66495795457, Vidovdanska bb, Gradiška punomoćnik sudionika u postupku MINI MAX jednostavno društvo s ograničenom odgovornošću za marketing, trgovinu i usluge</item>
    </izvorni_sadrzaj>
    <derivirana_varijabla naziv="DomainObject.Predmet.OstaliListFormatedWithAdressOIB_1">
      <item>Miloš Mandić, OIB 66495795457, Vidovdanska bb, Gradiška punomoćnik sudionika u postupku MINI MAX jednostavno društvo s ograničenom odgovornošću za marketing, trgovinu i usluge</item>
    </derivirana_varijabla>
  </DomainObject.Predmet.OstaliListFormatedWithAdressOIB>
  <DomainObject.Predmet.OstaliListNazivFormated>
    <izvorni_sadrzaj>
      <item>Miloš Mandić</item>
    </izvorni_sadrzaj>
    <derivirana_varijabla naziv="DomainObject.Predmet.OstaliListNazivFormated_1">
      <item>Miloš Mandić</item>
    </derivirana_varijabla>
  </DomainObject.Predmet.OstaliListNazivFormated>
  <DomainObject.Predmet.OstaliListNazivFormatedOIB>
    <izvorni_sadrzaj>
      <item>Miloš Mandić, OIB 66495795457</item>
    </izvorni_sadrzaj>
    <derivirana_varijabla naziv="DomainObject.Predmet.OstaliListNazivFormatedOIB_1">
      <item>Miloš Mandić, OIB 66495795457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St-7/2019-3</izvorni_sadrzaj>
    <derivirana_varijabla naziv="DomainObject.PoslovniBrojDokumenta_1">St-7/2019-3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MINI MAX jednostavno društvo s ograničenom odgovornošću za marketing, trgovinu i usluge</izvorni_sadrzaj>
    <derivirana_varijabla naziv="DomainObject.Predmet.ProtustrankaIDrugi_1">MINI MAX jednostavno društvo s ograničenom odgovornošću za marketing,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MINI MAX jednostavno društvo s ograničenom odgovornošću za marketing, trgovinu i usluge, OIB 69723793146, Tomaš, Tomaš 48, 43000 Bjelovar</izvorni_sadrzaj>
    <derivirana_varijabla naziv="DomainObject.Predmet.ProtustrankaIDrugiAdressOIB_1">MINI MAX jednostavno društvo s ograničenom odgovornošću za marketing, trgovinu i usluge, OIB 69723793146, Tomaš, Tomaš 48,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MINI MAX jednostavno društvo s ograničenom odgovornošću za marketing, trgovinu i usluge</item>
      <item>Miloš Mandić</item>
    </izvorni_sadrzaj>
    <derivirana_varijabla naziv="DomainObject.Predmet.SudioniciListNaziv_1">
      <item>FINA, RC ZAGREB, Podružnica BJELOVAR</item>
      <item>MINI MAX jednostavno društvo s ograničenom odgovornošću za marketing, trgovinu i usluge</item>
      <item>Miloš Mandić</item>
    </derivirana_varijabla>
  </DomainObject.Predmet.SudioniciListNaziv>
  <DomainObject.Predmet.SudioniciListAdressOIB>
    <izvorni_sadrzaj>
      <item>FINA, RC ZAGREB, Podružnica BJELOVAR, OIB 85821130368, F. Supila 4,43000 Bjelovar</item>
      <item>MINI MAX jednostavno društvo s ograničenom odgovornošću za marketing, trgovinu i usluge, OIB 69723793146, Tomaš, Tomaš 48,43000 Bjelovar</item>
      <item>Miloš Mandić, OIB 66495795457, Vidovdanska bb,Gradiška</item>
    </izvorni_sadrzaj>
    <derivirana_varijabla naziv="DomainObject.Predmet.SudioniciListAdressOIB_1">
      <item>FINA, RC ZAGREB, Podružnica BJELOVAR, OIB 85821130368, F. Supila 4,43000 Bjelovar</item>
      <item>MINI MAX jednostavno društvo s ograničenom odgovornošću za marketing, trgovinu i usluge, OIB 69723793146, Tomaš, Tomaš 48,43000 Bjelovar</item>
      <item>Miloš Mandić, OIB 66495795457, Vidovdanska bb,Gradiška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460E9-F854-42BD-B71F-3A7D15136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3600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2019-03-18T07:36:00Z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