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8ac9" w14:paraId="44b8ac9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ED4FCD">
        <w:t>161/16-23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ED4FCD">
        <w:t xml:space="preserve">ŠIMON </w:t>
      </w:r>
      <w:r w:rsidR="00403C12">
        <w:t xml:space="preserve">ZADAR </w:t>
      </w:r>
      <w:r w:rsidR="00ED4FCD">
        <w:t>d.o.o., Zadar, Vatroslava Jagića 7</w:t>
      </w:r>
      <w:r w:rsidR="00403C12">
        <w:t>,</w:t>
      </w:r>
      <w:r w:rsidR="009E1B98">
        <w:t xml:space="preserve"> </w:t>
      </w:r>
      <w:r w:rsidR="008F62EA">
        <w:t xml:space="preserve">OIB: </w:t>
      </w:r>
      <w:r w:rsidR="00273294">
        <w:t>89027603645</w:t>
      </w:r>
      <w:r w:rsidR="00196233">
        <w:t xml:space="preserve"> </w:t>
      </w:r>
      <w:r w:rsidR="00615D63">
        <w:t xml:space="preserve">koga zastupa stečajni upravitelj </w:t>
      </w:r>
      <w:r w:rsidR="00ED4FCD">
        <w:t>Edvin Šimunov</w:t>
      </w:r>
      <w:r w:rsidR="00273294">
        <w:t xml:space="preserve"> 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403C12">
        <w:t>01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ED4FCD">
        <w:t>Edvina Šimunova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D4FCD">
        <w:t>3.000,01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3573CC" w:rsidP="00A3183B" w:rsidR="00B3003A" w:rsidRPr="003573CC">
      <w:pPr>
        <w:ind w:left="705"/>
        <w:jc w:val="both"/>
      </w:pPr>
      <w:r w:rsidRPr="003573CC">
        <w:t>I</w:t>
      </w:r>
      <w:r w:rsidR="007B1E6A">
        <w:t>I</w:t>
      </w:r>
      <w:r w:rsidR="00F434E0" w:rsidRPr="003573CC">
        <w:t>.</w:t>
      </w:r>
      <w:r w:rsidR="00C64EB0" w:rsidRPr="003573CC">
        <w:t xml:space="preserve"> </w:t>
      </w:r>
      <w:r w:rsidR="00FC758D">
        <w:t xml:space="preserve">      </w:t>
      </w:r>
      <w:r w:rsidR="00403C12">
        <w:t xml:space="preserve">Nalaže se računovodstvu ovog suda isplatu iz točke I. ovog rješenja </w:t>
      </w:r>
      <w:r w:rsidR="00FF1853">
        <w:t xml:space="preserve">izvršiti sa </w:t>
      </w:r>
      <w:r w:rsidR="00403C12">
        <w:t>kontovnika</w:t>
      </w:r>
      <w:r w:rsidR="00615D63">
        <w:t xml:space="preserve"> stečajnog dužnika.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ED4FCD">
        <w:t>25. veljače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403C12">
        <w:t>20.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403C12">
        <w:t>01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dopuštena </w:t>
      </w:r>
      <w:r w:rsidR="00BD48E5">
        <w:t xml:space="preserve">je </w:t>
      </w:r>
      <w:r w:rsidRPr="003573CC">
        <w:t>žalba</w:t>
      </w:r>
      <w:r w:rsidR="00BD48E5">
        <w:t xml:space="preserve"> u roku od 8 dana od dostave istog</w:t>
      </w:r>
      <w:r w:rsidRPr="003573CC">
        <w:t>.</w:t>
      </w:r>
      <w:r w:rsidR="00BD48E5"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03C12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A091B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BD48E5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ED4FCD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1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1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1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1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1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1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ŠIMON ZADAR d.o.o. za trgovinu</izvorni_sadrzaj>
    <derivirana_varijabla naziv="DomainObject.Predmet.ProtustrankaFormated_1">  ŠIMON ZADAR d.o.o. za trgovinu</derivirana_varijabla>
  </DomainObject.Predmet.ProtustrankaFormated>
  <DomainObject.Predmet.ProtustrankaFormatedOIB>
    <izvorni_sadrzaj>  ŠIMON ZADAR d.o.o. za trgovinu, OIB 80003962001</izvorni_sadrzaj>
    <derivirana_varijabla naziv="DomainObject.Predmet.ProtustrankaFormatedOIB_1">  ŠIMON ZADAR d.o.o. za trgovinu, OIB 80003962001</derivirana_varijabla>
  </DomainObject.Predmet.ProtustrankaFormatedOIB>
  <DomainObject.Predmet.ProtustrankaFormatedWithAdress>
    <izvorni_sadrzaj> ŠIMON ZADAR d.o.o. za trgovinu, Vatroslava Jagića 7, 23000 Zadar</izvorni_sadrzaj>
    <derivirana_varijabla naziv="DomainObject.Predmet.ProtustrankaFormatedWithAdress_1"> ŠIMON ZADAR d.o.o. za trgovinu, Vatroslava Jagića 7, 23000 Zadar</derivirana_varijabla>
  </DomainObject.Predmet.ProtustrankaFormatedWithAdress>
  <DomainObject.Predmet.ProtustrankaFormatedWithAdressOIB>
    <izvorni_sadrzaj> ŠIMON ZADAR d.o.o. za trgovinu, OIB 80003962001, Vatroslava Jagića 7, 23000 Zadar</izvorni_sadrzaj>
    <derivirana_varijabla naziv="DomainObject.Predmet.ProtustrankaFormatedWithAdressOIB_1"> ŠIMON ZADAR d.o.o. za trgovinu, OIB 80003962001, Vatroslava Jagića 7, 23000 Zadar</derivirana_varijabla>
  </DomainObject.Predmet.ProtustrankaFormatedWithAdressOIB>
  <DomainObject.Predmet.ProtustrankaWithAdress>
    <izvorni_sadrzaj>ŠIMON ZADAR d.o.o. za trgovinu Vatroslava Jagića 7, 23000 Zadar</izvorni_sadrzaj>
    <derivirana_varijabla naziv="DomainObject.Predmet.ProtustrankaWithAdress_1">ŠIMON ZADAR d.o.o. za trgovinu Vatroslava Jagića 7, 23000 Zadar</derivirana_varijabla>
  </DomainObject.Predmet.ProtustrankaWithAdress>
  <DomainObject.Predmet.ProtustrankaWithAdressOIB>
    <izvorni_sadrzaj>ŠIMON ZADAR d.o.o. za trgovinu, OIB 80003962001, Vatroslava Jagića 7, 23000 Zadar</izvorni_sadrzaj>
    <derivirana_varijabla naziv="DomainObject.Predmet.ProtustrankaWithAdressOIB_1">ŠIMON ZADAR d.o.o. za trgovinu, OIB 80003962001, Vatroslava Jagića 7, 23000 Zadar</derivirana_varijabla>
  </DomainObject.Predmet.ProtustrankaWithAdressOIB>
  <DomainObject.Predmet.ProtustrankaNazivFormated>
    <izvorni_sadrzaj>ŠIMON ZADAR d.o.o. za trgovinu</izvorni_sadrzaj>
    <derivirana_varijabla naziv="DomainObject.Predmet.ProtustrankaNazivFormated_1">ŠIMON ZADAR d.o.o. za trgovinu</derivirana_varijabla>
  </DomainObject.Predmet.ProtustrankaNazivFormated>
  <DomainObject.Predmet.ProtustrankaNazivFormatedOIB>
    <izvorni_sadrzaj>ŠIMON ZADAR d.o.o. za trgovinu, OIB 80003962001</izvorni_sadrzaj>
    <derivirana_varijabla naziv="DomainObject.Predmet.ProtustrankaNazivFormatedOIB_1">ŠIMON ZADAR d.o.o. za trgovinu, OIB 80003962001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198689.47</izvorni_sadrzaj>
    <derivirana_varijabla naziv="DomainObject.Predmet.TrenutnaVrijednost_1">198689.47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ŠIMON ZADAR d.o.o. za trgovinu</item>
    </izvorni_sadrzaj>
    <derivirana_varijabla naziv="DomainObject.Predmet.ProtuStrankaListFormated_1">
      <item>ŠIMON ZADAR d.o.o. za trgovinu</item>
    </derivirana_varijabla>
  </DomainObject.Predmet.ProtuStrankaListFormated>
  <DomainObject.Predmet.ProtuStrankaListFormatedOIB>
    <izvorni_sadrzaj>
      <item>ŠIMON ZADAR d.o.o. za trgovinu, OIB 80003962001</item>
    </izvorni_sadrzaj>
    <derivirana_varijabla naziv="DomainObject.Predmet.ProtuStrankaListFormatedOIB_1">
      <item>ŠIMON ZADAR d.o.o. za trgovinu, OIB 80003962001</item>
    </derivirana_varijabla>
  </DomainObject.Predmet.ProtuStrankaListFormatedOIB>
  <DomainObject.Predmet.ProtuStrankaListFormatedWithAdress>
    <izvorni_sadrzaj>
      <item>ŠIMON ZADAR d.o.o. za trgovinu, Vatroslava Jagića 7, 23000 Zadar</item>
    </izvorni_sadrzaj>
    <derivirana_varijabla naziv="DomainObject.Predmet.ProtuStrankaListFormatedWithAdress_1">
      <item>ŠIMON ZADAR d.o.o. za trgovinu, Vatroslava Jagića 7, 23000 Zadar</item>
    </derivirana_varijabla>
  </DomainObject.Predmet.ProtuStrankaListFormatedWithAdress>
  <DomainObject.Predmet.ProtuStrankaListFormatedWithAdressOIB>
    <izvorni_sadrzaj>
      <item>ŠIMON ZADAR d.o.o. za trgovinu, OIB 80003962001, Vatroslava Jagića 7, 23000 Zadar</item>
    </izvorni_sadrzaj>
    <derivirana_varijabla naziv="DomainObject.Predmet.ProtuStrankaListFormatedWithAdressOIB_1">
      <item>ŠIMON ZADAR d.o.o. za trgovinu, OIB 80003962001, Vatroslava Jagića 7, 23000 Zadar</item>
    </derivirana_varijabla>
  </DomainObject.Predmet.ProtuStrankaListFormatedWithAdressOIB>
  <DomainObject.Predmet.ProtuStrankaListNazivFormated>
    <izvorni_sadrzaj>
      <item>ŠIMON ZADAR d.o.o. za trgovinu</item>
    </izvorni_sadrzaj>
    <derivirana_varijabla naziv="DomainObject.Predmet.ProtuStrankaListNazivFormated_1">
      <item>ŠIMON ZADAR d.o.o. za trgovinu</item>
    </derivirana_varijabla>
  </DomainObject.Predmet.ProtuStrankaListNazivFormated>
  <DomainObject.Predmet.ProtuStrankaListNazivFormatedOIB>
    <izvorni_sadrzaj>
      <item>ŠIMON ZADAR d.o.o. za trgovinu, OIB 80003962001</item>
    </izvorni_sadrzaj>
    <derivirana_varijabla naziv="DomainObject.Predmet.ProtuStrankaListNazivFormatedOIB_1">
      <item>ŠIMON ZADAR d.o.o. za trgovinu, OIB 80003962001</item>
    </derivirana_varijabla>
  </DomainObject.Predmet.ProtuStrankaListNazivFormatedOIB>
  <DomainObject.Predmet.OstaliListFormated>
    <izvorni_sadrzaj>
      <item>Šimon Jindřich</item>
    </izvorni_sadrzaj>
    <derivirana_varijabla naziv="DomainObject.Predmet.OstaliListFormated_1">
      <item>Šimon Jindřich</item>
    </derivirana_varijabla>
  </DomainObject.Predmet.OstaliListFormated>
  <DomainObject.Predmet.OstaliListFormatedOIB>
    <izvorni_sadrzaj>
      <item>Šimon Jindřich, OIB 09048145651</item>
    </izvorni_sadrzaj>
    <derivirana_varijabla naziv="DomainObject.Predmet.OstaliListFormatedOIB_1">
      <item>Šimon Jindřich, OIB 09048145651</item>
    </derivirana_varijabla>
  </DomainObject.Predmet.OstaliListFormatedOIB>
  <DomainObject.Predmet.OstaliListFormatedWithAdress>
    <izvorni_sadrzaj>
      <item>Šimon Jindřich, Lejšovka 52, 50303 Smiřice</item>
    </izvorni_sadrzaj>
    <derivirana_varijabla naziv="DomainObject.Predmet.OstaliListFormatedWithAdress_1">
      <item>Šimon Jindřich, Lejšovka 52, 50303 Smiřice</item>
    </derivirana_varijabla>
  </DomainObject.Predmet.OstaliListFormatedWithAdress>
  <DomainObject.Predmet.OstaliListFormatedWithAdressOIB>
    <izvorni_sadrzaj>
      <item>Šimon Jindřich, OIB 09048145651, Lejšovka 52, 50303 Smiřice</item>
    </izvorni_sadrzaj>
    <derivirana_varijabla naziv="DomainObject.Predmet.OstaliListFormatedWithAdressOIB_1">
      <item>Šimon Jindřich, OIB 09048145651, Lejšovka 52, 50303 Smiřice</item>
    </derivirana_varijabla>
  </DomainObject.Predmet.OstaliListFormatedWithAdressOIB>
  <DomainObject.Predmet.OstaliListNazivFormated>
    <izvorni_sadrzaj>
      <item>Šimon Jindřich</item>
    </izvorni_sadrzaj>
    <derivirana_varijabla naziv="DomainObject.Predmet.OstaliListNazivFormated_1">
      <item>Šimon Jindřich</item>
    </derivirana_varijabla>
  </DomainObject.Predmet.OstaliListNazivFormated>
  <DomainObject.Predmet.OstaliListNazivFormatedOIB>
    <izvorni_sadrzaj>
      <item>Šimon Jindřich, OIB 09048145651</item>
    </izvorni_sadrzaj>
    <derivirana_varijabla naziv="DomainObject.Predmet.OstaliListNazivFormatedOIB_1">
      <item>Šimon Jindřich, OIB 09048145651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ŠIMON ZADAR d.o.o. za trgovinu</izvorni_sadrzaj>
    <derivirana_varijabla naziv="DomainObject.Predmet.ProtustrankaIDrugi_1">ŠIMON ZADAR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ŠIMON ZADAR d.o.o. za trgovinu, OIB 80003962001, Vatroslava Jagića 7, 23000 Zadar</izvorni_sadrzaj>
    <derivirana_varijabla naziv="DomainObject.Predmet.ProtustrankaIDrugiAdressOIB_1">ŠIMON ZADAR d.o.o. za trgovinu, OIB 80003962001, Vatroslava Jagića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ŠIMON ZADAR d.o.o. za trgovinu</item>
      <item>Šimon Jindřich</item>
    </izvorni_sadrzaj>
    <derivirana_varijabla naziv="DomainObject.Predmet.SudioniciListNaziv_1">
      <item>FINA</item>
      <item>ŠIMON ZADAR d.o.o. za trgovinu</item>
      <item>Šimon Jindřich</item>
    </derivirana_varijabla>
  </DomainObject.Predmet.SudioniciListNaziv>
  <DomainObject.Predmet.SudioniciListAdressOIB>
    <izvorni_sadrzaj>
      <item>FINA, OIB 85821130368</item>
      <item>ŠIMON ZADAR d.o.o. za trgovinu, OIB 80003962001, Vatroslava Jagića 7,23000 Zadar</item>
      <item>Šimon Jindřich, OIB 09048145651, Lejšovka 52,50303 Smiřice</item>
    </izvorni_sadrzaj>
    <derivirana_varijabla naziv="DomainObject.Predmet.SudioniciListAdressOIB_1">
      <item>FINA, OIB 85821130368</item>
      <item>ŠIMON ZADAR d.o.o. za trgovinu, OIB 80003962001, Vatroslava Jagića 7,23000 Zadar</item>
      <item>Šimon Jindřich, OIB 09048145651, Lejšovka 52,50303 Smiřice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80003962001</item>
      <item>, OIB 09048145651</item>
    </izvorni_sadrzaj>
    <derivirana_varijabla naziv="DomainObject.Predmet.SudioniciListNazivOIB_1">
      <item>, OIB 85821130368</item>
      <item>, OIB 80003962001</item>
      <item>, OIB 09048145651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206</properties:Words>
  <properties:Characters>964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2016-07-01T08:01:00Z</dcterms:created>
  <dc:creator>abajlo</dc:creator>
  <cp:lastModifiedBy>wsadmin</cp:lastModifiedBy>
  <cp:lastPrinted>2015-10-13T10:36:00Z</cp:lastPrinted>
  <dcterms:modified xmlns:xsi="http://www.w3.org/2001/XMLSchema-instance" xsi:type="dcterms:W3CDTF">2016-07-04T11:17:00Z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