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b0c5" w14:paraId="3ddb0c5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1F40DF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1F40DF">
        <w:t>8439/15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1F40DF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1F40DF">
        <w:t>MERKUR</w:t>
      </w:r>
      <w:proofErr w:type="spellEnd"/>
      <w:r w:rsidR="001F40DF">
        <w:t xml:space="preserve"> NEKRETNINE d.o.o., Sesvete, Ivana </w:t>
      </w:r>
      <w:proofErr w:type="spellStart"/>
      <w:r w:rsidR="001F40DF">
        <w:t>Keleka</w:t>
      </w:r>
      <w:proofErr w:type="spellEnd"/>
      <w:r w:rsidR="001F40DF">
        <w:t xml:space="preserve"> 18a, </w:t>
      </w:r>
      <w:proofErr w:type="spellStart"/>
      <w:r w:rsidR="001F40DF">
        <w:t>MBS</w:t>
      </w:r>
      <w:proofErr w:type="spellEnd"/>
      <w:r w:rsidR="001F40DF">
        <w:t xml:space="preserve">: 080354230, </w:t>
      </w:r>
      <w:proofErr w:type="spellStart"/>
      <w:r w:rsidR="001F40DF">
        <w:t>OIB</w:t>
      </w:r>
      <w:proofErr w:type="spellEnd"/>
      <w:r w:rsidR="001F40DF">
        <w:t>: 75135314747</w:t>
      </w:r>
      <w:r w:rsidR="00CF34CE">
        <w:t xml:space="preserve">, dana </w:t>
      </w:r>
      <w:r w:rsidR="0024782E">
        <w:t>29</w:t>
      </w:r>
      <w:r w:rsidR="00CF34CE">
        <w:t xml:space="preserve">. ožujka 2016.,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6F1860" w:rsidR="00790468" w:rsidRPr="008A5F15">
      <w:pPr>
        <w:ind w:firstLine="708"/>
        <w:jc w:val="both"/>
      </w:pPr>
      <w:r w:rsidRPr="008A5F15">
        <w:t xml:space="preserve"> Odbacuje se </w:t>
      </w:r>
      <w:r w:rsidR="006F1860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1F40DF">
        <w:t>15. prosinca</w:t>
      </w:r>
      <w:r w:rsidR="0024782E">
        <w:t xml:space="preserve">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proofErr w:type="spellStart"/>
      <w:r w:rsidR="001F40DF">
        <w:t>MERKUR</w:t>
      </w:r>
      <w:proofErr w:type="spellEnd"/>
      <w:r w:rsidR="001F40DF">
        <w:t xml:space="preserve"> NEKRETNINE d.o.o., Sesvete, Ivana </w:t>
      </w:r>
      <w:proofErr w:type="spellStart"/>
      <w:r w:rsidR="001F40DF">
        <w:t>Keleka</w:t>
      </w:r>
      <w:proofErr w:type="spellEnd"/>
      <w:r w:rsidR="001F40DF">
        <w:t xml:space="preserve"> 18a, </w:t>
      </w:r>
      <w:proofErr w:type="spellStart"/>
      <w:r w:rsidR="001F40DF">
        <w:t>MBS</w:t>
      </w:r>
      <w:proofErr w:type="spellEnd"/>
      <w:r w:rsidR="001F40DF">
        <w:t xml:space="preserve">: 080354230, </w:t>
      </w:r>
      <w:proofErr w:type="spellStart"/>
      <w:r w:rsidR="001F40DF">
        <w:t>OIB</w:t>
      </w:r>
      <w:proofErr w:type="spellEnd"/>
      <w:r w:rsidR="001F40DF">
        <w:t>: 75135314747</w:t>
      </w:r>
      <w:r w:rsidR="0024782E">
        <w:t>,</w:t>
      </w:r>
      <w:r w:rsidR="00033B15">
        <w:t xml:space="preserve">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1F40DF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</w:t>
      </w:r>
      <w:proofErr w:type="spellStart"/>
      <w:r w:rsidRPr="00A93C48">
        <w:t>SZ</w:t>
      </w:r>
      <w:proofErr w:type="spellEnd"/>
      <w:r w:rsidRPr="00A93C48">
        <w:t>), zahtjev za provedbu skraćenog stečajnog postupka</w:t>
      </w:r>
      <w:r>
        <w:t xml:space="preserve"> nad dužnikom</w:t>
      </w:r>
      <w:r w:rsidRPr="00B815C2">
        <w:t xml:space="preserve"> </w:t>
      </w:r>
      <w:proofErr w:type="spellStart"/>
      <w:r w:rsidR="001F40DF">
        <w:t>MERKUR</w:t>
      </w:r>
      <w:proofErr w:type="spellEnd"/>
      <w:r w:rsidR="001F40DF">
        <w:t xml:space="preserve"> NEKRETNINE d.o.o., Sesvete, Ivana </w:t>
      </w:r>
      <w:proofErr w:type="spellStart"/>
      <w:r w:rsidR="001F40DF">
        <w:t>Keleka</w:t>
      </w:r>
      <w:proofErr w:type="spellEnd"/>
      <w:r w:rsidR="001F40DF">
        <w:t xml:space="preserve"> 18a, </w:t>
      </w:r>
      <w:proofErr w:type="spellStart"/>
      <w:r w:rsidR="001F40DF">
        <w:t>MBS</w:t>
      </w:r>
      <w:proofErr w:type="spellEnd"/>
      <w:r w:rsidR="001F40DF">
        <w:t xml:space="preserve">: 080354230, </w:t>
      </w:r>
      <w:proofErr w:type="spellStart"/>
      <w:r w:rsidR="001F40DF">
        <w:t>OIB</w:t>
      </w:r>
      <w:proofErr w:type="spellEnd"/>
      <w:r w:rsidR="001F40DF">
        <w:t>: 75135314747</w:t>
      </w:r>
      <w:r>
        <w:t>.</w:t>
      </w:r>
      <w:r w:rsidR="00DB2C88">
        <w:t xml:space="preserve"> </w:t>
      </w:r>
    </w:p>
    <w:p w:rsidRDefault="0024782E" w:rsidP="001F40DF" w:rsidR="0024782E">
      <w:pPr>
        <w:ind w:firstLine="708"/>
        <w:jc w:val="both"/>
      </w:pPr>
      <w:r>
        <w:t>Uvidom u stečajni spis St-</w:t>
      </w:r>
      <w:r w:rsidR="001F40DF">
        <w:t>547/15</w:t>
      </w:r>
      <w:r>
        <w:t xml:space="preserve">  sud je utvrdio da je rješenjem od </w:t>
      </w:r>
      <w:r w:rsidR="001F40DF">
        <w:t>4. ožujka</w:t>
      </w:r>
      <w:r>
        <w:t xml:space="preserve"> 2016. nad dužnikom </w:t>
      </w:r>
      <w:proofErr w:type="spellStart"/>
      <w:r w:rsidR="001F40DF">
        <w:t>MERKUR</w:t>
      </w:r>
      <w:proofErr w:type="spellEnd"/>
      <w:r w:rsidR="001F40DF">
        <w:t xml:space="preserve"> NEKRETNINE d.o.o., Sesvete, Ivana </w:t>
      </w:r>
      <w:proofErr w:type="spellStart"/>
      <w:r w:rsidR="001F40DF">
        <w:t>Keleka</w:t>
      </w:r>
      <w:proofErr w:type="spellEnd"/>
      <w:r w:rsidR="001F40DF">
        <w:t xml:space="preserve"> 18a, </w:t>
      </w:r>
      <w:proofErr w:type="spellStart"/>
      <w:r w:rsidR="001F40DF">
        <w:t>MBS</w:t>
      </w:r>
      <w:proofErr w:type="spellEnd"/>
      <w:r w:rsidR="001F40DF">
        <w:t xml:space="preserve">: 080354230, </w:t>
      </w:r>
      <w:proofErr w:type="spellStart"/>
      <w:r w:rsidR="001F40DF">
        <w:t>OIB</w:t>
      </w:r>
      <w:proofErr w:type="spellEnd"/>
      <w:r w:rsidR="001F40DF">
        <w:t>: 75135314747 otvoren</w:t>
      </w:r>
      <w:r>
        <w:t xml:space="preserve"> stečajni postupak. Navedeno rješenje o otvaranju stečaja objavljeno je na mrežnoj stranici e-oglasna ploča ovog suda istog dana. </w:t>
      </w:r>
    </w:p>
    <w:p w:rsidRDefault="0024782E" w:rsidP="0024782E" w:rsidR="0024782E">
      <w:pPr>
        <w:ind w:firstLine="720"/>
        <w:jc w:val="both"/>
      </w:pPr>
      <w:r>
        <w:t xml:space="preserve">Stečajni postupak je izvanparnični postupak koji se vodi po odredbama </w:t>
      </w:r>
      <w:proofErr w:type="spellStart"/>
      <w:r>
        <w:t>SZ</w:t>
      </w:r>
      <w:proofErr w:type="spellEnd"/>
      <w:r>
        <w:t xml:space="preserve"> i na odgovarajući način primjenom odredbi </w:t>
      </w:r>
      <w:r w:rsidRPr="00B75A65">
        <w:t xml:space="preserve">Zakona o parničnom postupku (''Narodne novine'' broj 53/91, 91/92, 112/99, 88/01, 117/03, 88/05, 2/07 - odluka </w:t>
      </w:r>
      <w:proofErr w:type="spellStart"/>
      <w:r w:rsidRPr="00B75A65">
        <w:t>USRH</w:t>
      </w:r>
      <w:proofErr w:type="spellEnd"/>
      <w:r w:rsidRPr="00B75A65">
        <w:t>, 84/08, 123/08, 57/11, 25/13, 28/13, 8</w:t>
      </w:r>
      <w:r>
        <w:t xml:space="preserve">9/14 - odluka </w:t>
      </w:r>
      <w:proofErr w:type="spellStart"/>
      <w:r>
        <w:t>USRH</w:t>
      </w:r>
      <w:proofErr w:type="spellEnd"/>
      <w:r>
        <w:t xml:space="preserve"> – dalje: </w:t>
      </w:r>
      <w:proofErr w:type="spellStart"/>
      <w:r>
        <w:t>ZPP</w:t>
      </w:r>
      <w:proofErr w:type="spellEnd"/>
      <w:r>
        <w:t xml:space="preserve">) – čl. 10 </w:t>
      </w:r>
      <w:proofErr w:type="spellStart"/>
      <w:r>
        <w:t>SZ</w:t>
      </w:r>
      <w:proofErr w:type="spellEnd"/>
      <w:r>
        <w:t xml:space="preserve">. </w:t>
      </w:r>
    </w:p>
    <w:p w:rsidRDefault="0024782E" w:rsidP="0024782E" w:rsidR="0024782E">
      <w:pPr>
        <w:ind w:firstLine="720"/>
        <w:jc w:val="both"/>
      </w:pPr>
      <w:r>
        <w:t xml:space="preserve">Nakon što je sud donio rješenje o otvaranju stečajnog postupka, nema nikakve pravne osnove ponovno ocjenjivati novi prijedlog za otvaranje stečajnoga postupka nad istim dužnikom obzirom da je nad istim stečajnim dužnikom moguće pokrenuti i otvoriti samo jedan stečajni postupak u kojemu svi vjerovnici mogu ostvarivati svoje tražbine po pravilima koja propisuje </w:t>
      </w:r>
      <w:proofErr w:type="spellStart"/>
      <w:r>
        <w:t>SZ</w:t>
      </w:r>
      <w:proofErr w:type="spellEnd"/>
      <w:r>
        <w:t xml:space="preserve">. Stoga je sud u konkretnom slučaju primjenom odredbe čl. 288 st. 2 </w:t>
      </w:r>
      <w:proofErr w:type="spellStart"/>
      <w:r>
        <w:t>ZPP</w:t>
      </w:r>
      <w:proofErr w:type="spellEnd"/>
      <w:r>
        <w:t xml:space="preserve">-a u vezi s čl. 10 </w:t>
      </w:r>
      <w:proofErr w:type="spellStart"/>
      <w:r>
        <w:t>SZ</w:t>
      </w:r>
      <w:proofErr w:type="spellEnd"/>
      <w:r>
        <w:t xml:space="preserve"> odlučio 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24782E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24782E">
        <w:t>29</w:t>
      </w:r>
      <w:r w:rsidR="00CF34CE">
        <w:t>. ožujka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24782E" w:rsidR="00CF34CE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  <w:r w:rsidR="00CF34CE">
        <w:t xml:space="preserve"> </w:t>
      </w:r>
    </w:p>
    <w:p w:rsidRDefault="00790468" w:rsidP="00CF34CE" w:rsidR="00790468">
      <w:pPr>
        <w:numPr>
          <w:ilvl w:val="0"/>
          <w:numId w:val="1"/>
        </w:numPr>
      </w:pPr>
      <w:r w:rsidRPr="008A5F15">
        <w:t xml:space="preserve">e-oglasna ploča </w:t>
      </w:r>
      <w:r w:rsidR="00CF34CE">
        <w:t xml:space="preserve">–15dana </w:t>
      </w:r>
    </w:p>
    <w:p w:rsidRDefault="00CF34CE" w:rsidP="00CF34CE" w:rsidR="00CF34CE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B15" w:rsidP="00033B15" w:rsidR="00033B15">
      <w:r>
        <w:separator/>
      </w:r>
    </w:p>
  </w:endnote>
  <w:endnote w:id="0" w:type="continuationSeparator">
    <w:p w:rsidRDefault="00033B15" w:rsidP="00033B15" w:rsidR="0003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B15" w:rsidP="00033B15" w:rsidR="00033B15">
      <w:r>
        <w:separator/>
      </w:r>
    </w:p>
  </w:footnote>
  <w:footnote w:id="0" w:type="continuationSeparator">
    <w:p w:rsidRDefault="00033B15" w:rsidP="00033B15" w:rsidR="0003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1F40DF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</w:t>
    </w:r>
    <w:r w:rsidR="001F40DF">
      <w:t>8439</w:t>
    </w:r>
    <w:r>
      <w:t>/15</w:t>
    </w:r>
  </w:p>
  <w:p w:rsidRDefault="00033B15" w:rsidP="00033B15" w:rsidR="00033B15">
    <w:pPr>
      <w:pStyle w:val="Zaglavlje"/>
    </w:pP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1F40DF"/>
    <w:rsid w:val="0024782E"/>
    <w:rsid w:val="00471F1E"/>
    <w:rsid w:val="006F1860"/>
    <w:rsid w:val="006F1C31"/>
    <w:rsid w:val="00790468"/>
    <w:rsid w:val="008012A0"/>
    <w:rsid w:val="008A5F15"/>
    <w:rsid w:val="00A42F20"/>
    <w:rsid w:val="00BD4BA1"/>
    <w:rsid w:val="00CF34CE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1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53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8439</izvorni_sadrzaj>
    <derivirana_varijabla naziv="DomainObject.Predmet.Broj_1">8439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St-8439/2015</izvorni_sadrzaj>
    <derivirana_varijabla naziv="DomainObject.Predmet.OznakaBroj_1">St-8439/2015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NEKRETNINE d.o.o.</item>
    </izvorni_sadrzaj>
    <derivirana_varijabla naziv="DomainObject.Predmet.SudioniciListNaziv_1">
      <item>FINA Regionalni centar Zagreb</item>
      <item>MERKUR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MERKUR NEKRETNINE d.o.o., OIB 75135314747, Ivana Keleka 18/a,10360 Sesvete</item>
    </izvorni_sadrzaj>
    <derivirana_varijabla naziv="DomainObject.Predmet.SudioniciListAdressOIB_1">
      <item>FINA Regionalni centar Zagreb, OIB 85821130368, Trg svibanjskih žrtava 1995. 1,10000 Zagreb</item>
      <item>MERKUR NEKRETNINE d.o.o., OIB 75135314747, Ivana Keleka 18/a,10360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75135314747</item>
    </izvorni_sadrzaj>
    <derivirana_varijabla naziv="DomainObject.Predmet.SudioniciListNazivOIB_1">
      <item>, OIB 85821130368</item>
      <item>, OIB 75135314747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4BDCC-70D9-46F6-84B1-EE547F41A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2041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2016-03-25T12:25:00Z</dcterms:created>
  <dc:creator>Maja Hilje</dc:creator>
  <cp:lastModifiedBy>Maja Hilje</cp:lastModifiedBy>
  <cp:lastPrinted>2016-03-29T06:55:00Z</cp:lastPrinted>
  <dcterms:modified xmlns:xsi="http://www.w3.org/2001/XMLSchema-instance" xsi:type="dcterms:W3CDTF">2016-03-29T06:55:00Z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