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859d" w14:paraId="034859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B7E5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St-4484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B7E5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vjetniku tog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FAMI PUT, d.o.o.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7E57" w:rsidRP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Kloštar Ivanić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7E57" w:rsidRP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Sobočani, V plavem trnacu 53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080082089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14536424004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</w:t>
      </w:r>
      <w:r w:rsid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C0DA8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7E57" w:rsidRP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FAMI PUT, d.o.o., Kloštar Ivanić, Sobočani, V plavem trnacu 53, MBS: 080082089, OIB: 14536424004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1244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3B7E57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3463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Gjurašić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463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463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Petrinjska 28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4639D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81B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7E57" w:rsidRPr="003B7E57">
        <w:rPr>
          <w:rFonts w:cs="Times New Roman" w:hAnsi="Times New Roman" w:ascii="Times New Roman"/>
          <w:sz w:val="24"/>
          <w:szCs w:val="24"/>
        </w:rPr>
        <w:t>FAMI PUT, d.o.o., Kloštar Ivanić, Sobočani, V plavem trnacu 53, MBS: 080082089, OIB: 14536424004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00F6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0029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00F6C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60029D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A5B" w:rsidP="00BA36F5" w:rsidR="004F7A5B">
      <w:pPr>
        <w:spacing w:lineRule="auto" w:line="240" w:after="0"/>
      </w:pPr>
      <w:r>
        <w:separator/>
      </w:r>
    </w:p>
  </w:endnote>
  <w:endnote w:id="0" w:type="continuationSeparator">
    <w:p w:rsidRDefault="004F7A5B" w:rsidP="00BA36F5" w:rsidR="004F7A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A5B" w:rsidP="00BA36F5" w:rsidR="004F7A5B">
      <w:pPr>
        <w:spacing w:lineRule="auto" w:line="240" w:after="0"/>
      </w:pPr>
      <w:r>
        <w:separator/>
      </w:r>
    </w:p>
  </w:footnote>
  <w:footnote w:id="0" w:type="continuationSeparator">
    <w:p w:rsidRDefault="004F7A5B" w:rsidP="00BA36F5" w:rsidR="004F7A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E3F2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B7E57">
      <w:rPr>
        <w:rFonts w:cs="Times New Roman" w:hAnsi="Times New Roman" w:ascii="Times New Roman"/>
        <w:sz w:val="24"/>
        <w:szCs w:val="24"/>
      </w:rPr>
      <w:tab/>
      <w:t>24. St-4484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76A09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C5F5A"/>
    <w:rsid w:val="001D5C09"/>
    <w:rsid w:val="00254826"/>
    <w:rsid w:val="00281B5E"/>
    <w:rsid w:val="0028717D"/>
    <w:rsid w:val="002B5FFE"/>
    <w:rsid w:val="002D5756"/>
    <w:rsid w:val="00342C52"/>
    <w:rsid w:val="003442E0"/>
    <w:rsid w:val="0034639D"/>
    <w:rsid w:val="0037415B"/>
    <w:rsid w:val="00393011"/>
    <w:rsid w:val="003A1F20"/>
    <w:rsid w:val="003B7E57"/>
    <w:rsid w:val="003C0253"/>
    <w:rsid w:val="003F2428"/>
    <w:rsid w:val="00411B35"/>
    <w:rsid w:val="00412444"/>
    <w:rsid w:val="00490029"/>
    <w:rsid w:val="004B7D7E"/>
    <w:rsid w:val="004F7A5B"/>
    <w:rsid w:val="0050115D"/>
    <w:rsid w:val="0053197D"/>
    <w:rsid w:val="00552C1A"/>
    <w:rsid w:val="005745E3"/>
    <w:rsid w:val="00581E3F"/>
    <w:rsid w:val="00583311"/>
    <w:rsid w:val="005843C7"/>
    <w:rsid w:val="00591C0C"/>
    <w:rsid w:val="0059603A"/>
    <w:rsid w:val="0060029D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271E"/>
    <w:rsid w:val="00806CDA"/>
    <w:rsid w:val="00836110"/>
    <w:rsid w:val="00851F31"/>
    <w:rsid w:val="0086053E"/>
    <w:rsid w:val="00872421"/>
    <w:rsid w:val="0089392B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66AED"/>
    <w:rsid w:val="00A7445F"/>
    <w:rsid w:val="00AE3F29"/>
    <w:rsid w:val="00AE5B6E"/>
    <w:rsid w:val="00B228D8"/>
    <w:rsid w:val="00B621A2"/>
    <w:rsid w:val="00B716B3"/>
    <w:rsid w:val="00BA36F5"/>
    <w:rsid w:val="00BE3395"/>
    <w:rsid w:val="00BF0F60"/>
    <w:rsid w:val="00C537FD"/>
    <w:rsid w:val="00C64D92"/>
    <w:rsid w:val="00C91649"/>
    <w:rsid w:val="00C9607A"/>
    <w:rsid w:val="00CA6C01"/>
    <w:rsid w:val="00CD58FB"/>
    <w:rsid w:val="00CF3A5B"/>
    <w:rsid w:val="00D00F6C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737E4"/>
    <w:rsid w:val="00E87F27"/>
    <w:rsid w:val="00EC0DA8"/>
    <w:rsid w:val="00EC61CA"/>
    <w:rsid w:val="00ED300E"/>
    <w:rsid w:val="00ED3E26"/>
    <w:rsid w:val="00F47FCE"/>
    <w:rsid w:val="00F519A7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E3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F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E3F2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E3F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E3F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E3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F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E3F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E3F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E3F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4484</izvorni_sadrzaj>
    <derivirana_varijabla naziv="DomainObject.Predmet.Broj_1">4484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St-4484/2015</izvorni_sadrzaj>
    <derivirana_varijabla naziv="DomainObject.Predmet.OznakaBroj_1">St-4484/2015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 PUT d.o.o. zastupanog po punomoćniku Stjepan Mihaljević</izvorni_sadrzaj>
    <derivirana_varijabla naziv="DomainObject.Predmet.ProtustrankaFormated_1">  FAMI PUT d.o.o. zastupanog po punomoćniku Stjepan Mihaljević</derivirana_varijabla>
  </DomainObject.Predmet.ProtustrankaFormated>
  <DomainObject.Predmet.ProtustrankaFormatedOIB>
    <izvorni_sadrzaj>  FAMI PUT d.o.o., OIB 14536424004 zastupanog po punomoćniku Stjepan Mihaljević</izvorni_sadrzaj>
    <derivirana_varijabla naziv="DomainObject.Predmet.ProtustrankaFormatedOIB_1">  FAMI PUT d.o.o., OIB 14536424004 zastupanog po punomoćniku Stjepan Mihaljević</derivirana_varijabla>
  </DomainObject.Predmet.ProtustrankaFormatedOIB>
  <DomainObject.Predmet.ProtustrankaFormatedWithAdress>
    <izvorni_sadrzaj> FAMI PUT d.o.o., Sobočani, V plavem trnacu 53, 10310 Kloštar Ivanić zastupanog po punomoćniku Stjepan Mihaljević</izvorni_sadrzaj>
    <derivirana_varijabla naziv="DomainObject.Predmet.ProtustrankaFormatedWithAdress_1"> FAMI PUT d.o.o., Sobočani, V plavem trnacu 53, 10310 Kloštar Ivanić zastupanog po punomoćniku Stjepan Mihaljević</derivirana_varijabla>
  </DomainObject.Predmet.ProtustrankaFormatedWithAdress>
  <DomainObject.Predmet.ProtustrankaFormatedWithAdressOIB>
    <izvorni_sadrzaj> FAMI PUT d.o.o., OIB 14536424004, Sobočani, V plavem trnacu 53, 10310 Kloštar Ivanić zastupanog po punomoćniku Stjepan Mihaljević</izvorni_sadrzaj>
    <derivirana_varijabla naziv="DomainObject.Predmet.ProtustrankaFormatedWithAdressOIB_1"> FAMI PUT d.o.o., OIB 14536424004, Sobočani, V plavem trnacu 53, 10310 Kloštar Ivanić zastupanog po punomoćniku Stjepan Mihaljević</derivirana_varijabla>
  </DomainObject.Predmet.ProtustrankaFormatedWithAdressOIB>
  <DomainObject.Predmet.ProtustrankaWithAdress>
    <izvorni_sadrzaj>FAMI PUT d.o.o. Sobočani, V plavem trnacu 53, 10310 Kloštar Ivanić</izvorni_sadrzaj>
    <derivirana_varijabla naziv="DomainObject.Predmet.ProtustrankaWithAdress_1">FAMI PUT d.o.o. Sobočani, V plavem trnacu 53, 10310 Kloštar Ivanić</derivirana_varijabla>
  </DomainObject.Predmet.ProtustrankaWithAdress>
  <DomainObject.Predmet.ProtustrankaWithAdressOIB>
    <izvorni_sadrzaj>FAMI PUT d.o.o., OIB 14536424004, Sobočani, V plavem trnacu 53, 10310 Kloštar Ivanić</izvorni_sadrzaj>
    <derivirana_varijabla naziv="DomainObject.Predmet.ProtustrankaWithAdressOIB_1">FAMI PUT d.o.o., OIB 14536424004, Sobočani, V plavem trnacu 53, 10310 Kloštar Ivanić</derivirana_varijabla>
  </DomainObject.Predmet.ProtustrankaWithAdressOIB>
  <DomainObject.Predmet.ProtustrankaNazivFormated>
    <izvorni_sadrzaj>FAMI PUT d.o.o.</izvorni_sadrzaj>
    <derivirana_varijabla naziv="DomainObject.Predmet.ProtustrankaNazivFormated_1">FAMI PUT d.o.o.</derivirana_varijabla>
  </DomainObject.Predmet.ProtustrankaNazivFormated>
  <DomainObject.Predmet.ProtustrankaNazivFormatedOIB>
    <izvorni_sadrzaj>FAMI PUT d.o.o., OIB 14536424004</izvorni_sadrzaj>
    <derivirana_varijabla naziv="DomainObject.Predmet.ProtustrankaNazivFormatedOIB_1">FAMI PUT d.o.o., OIB 14536424004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FAMI PUT d.o.o. zastupanog po punomoćniku Stjepan Mihaljević</item>
    </izvorni_sadrzaj>
    <derivirana_varijabla naziv="DomainObject.Predmet.ProtuStrankaListFormated_1">
      <item>FAMI PUT d.o.o. zastupanog po punomoćniku Stjepan Mihaljević</item>
    </derivirana_varijabla>
  </DomainObject.Predmet.ProtuStrankaListFormated>
  <DomainObject.Predmet.ProtuStrankaListFormatedOIB>
    <izvorni_sadrzaj>
      <item>FAMI PUT d.o.o., OIB 14536424004 zastupanog po punomoćniku Stjepan Mihaljević</item>
    </izvorni_sadrzaj>
    <derivirana_varijabla naziv="DomainObject.Predmet.ProtuStrankaListFormatedOIB_1">
      <item>FAMI PUT d.o.o., OIB 14536424004 zastupanog po punomoćniku Stjepan Mihaljević</item>
    </derivirana_varijabla>
  </DomainObject.Predmet.ProtuStrankaListFormatedOIB>
  <DomainObject.Predmet.ProtuStrankaListFormatedWithAdress>
    <izvorni_sadrzaj>
      <item>FAMI PUT d.o.o., Sobočani, V plavem trnacu 53, 10310 Kloštar Ivanić zastupanog po punomoćniku Stjepan Mihaljević</item>
    </izvorni_sadrzaj>
    <derivirana_varijabla naziv="DomainObject.Predmet.ProtuStrankaListFormatedWithAdress_1">
      <item>FAMI PUT d.o.o., Sobočani, V plavem trnacu 53, 10310 Kloštar Ivanić zastupanog po punomoćniku Stjepan Mihaljević</item>
    </derivirana_varijabla>
  </DomainObject.Predmet.ProtuStrankaListFormatedWithAdress>
  <DomainObject.Predmet.ProtuStrankaListFormatedWithAdressOIB>
    <izvorni_sadrzaj>
      <item>FAMI PUT d.o.o., OIB 14536424004, Sobočani, V plavem trnacu 53, 10310 Kloštar Ivanić zastupanog po punomoćniku Stjepan Mihaljević</item>
    </izvorni_sadrzaj>
    <derivirana_varijabla naziv="DomainObject.Predmet.ProtuStrankaListFormatedWithAdressOIB_1">
      <item>FAMI PUT d.o.o., OIB 14536424004, Sobočani, V plavem trnacu 53, 10310 Kloštar Ivanić zastupanog po punomoćniku Stjepan Mihaljević</item>
    </derivirana_varijabla>
  </DomainObject.Predmet.ProtuStrankaListFormatedWithAdressOIB>
  <DomainObject.Predmet.ProtuStrankaListNazivFormated>
    <izvorni_sadrzaj>
      <item>FAMI PUT d.o.o.</item>
    </izvorni_sadrzaj>
    <derivirana_varijabla naziv="DomainObject.Predmet.ProtuStrankaListNazivFormated_1">
      <item>FAMI PUT d.o.o.</item>
    </derivirana_varijabla>
  </DomainObject.Predmet.ProtuStrankaListNazivFormated>
  <DomainObject.Predmet.ProtuStrankaListNazivFormatedOIB>
    <izvorni_sadrzaj>
      <item>FAMI PUT d.o.o., OIB 14536424004</item>
    </izvorni_sadrzaj>
    <derivirana_varijabla naziv="DomainObject.Predmet.ProtuStrankaListNazivFormatedOIB_1">
      <item>FAMI PUT d.o.o., OIB 14536424004</item>
    </derivirana_varijabla>
  </DomainObject.Predmet.ProtuStrankaListNazivFormatedOIB>
  <DomainObject.Predmet.OstaliListFormated>
    <izvorni_sadrzaj>
      <item>Stjepan Mihaljević punomoćnik sudionika u postupku FAMI PUT d.o.o.</item>
    </izvorni_sadrzaj>
    <derivirana_varijabla naziv="DomainObject.Predmet.OstaliListFormated_1">
      <item>Stjepan Mihaljević punomoćnik sudionika u postupku FAMI PUT d.o.o.</item>
    </derivirana_varijabla>
  </DomainObject.Predmet.OstaliListFormated>
  <DomainObject.Predmet.OstaliListFormatedOIB>
    <izvorni_sadrzaj>
      <item>Stjepan Mihaljević, OIB 02212103084 punomoćnik sudionika u postupku FAMI PUT d.o.o.</item>
    </izvorni_sadrzaj>
    <derivirana_varijabla naziv="DomainObject.Predmet.OstaliListFormatedOIB_1">
      <item>Stjepan Mihaljević, OIB 02212103084 punomoćnik sudionika u postupku FAMI PUT d.o.o.</item>
    </derivirana_varijabla>
  </DomainObject.Predmet.OstaliListFormatedOIB>
  <DomainObject.Predmet.OstaliListFormatedWithAdress>
    <izvorni_sadrzaj>
      <item>Stjepan Mihaljević, V plavem trnacu 53, Sobočani, 10310 Kloštar Ivanić punomoćnik sudionika u postupku FAMI PUT d.o.o.</item>
    </izvorni_sadrzaj>
    <derivirana_varijabla naziv="DomainObject.Predmet.OstaliListFormatedWithAdress_1">
      <item>Stjepan Mihaljević, V plavem trnacu 53, Sobočani, 10310 Kloštar Ivanić punomoćnik sudionika u postupku FAMI PUT d.o.o.</item>
    </derivirana_varijabla>
  </DomainObject.Predmet.OstaliListFormatedWithAdress>
  <DomainObject.Predmet.OstaliListFormatedWithAdressOIB>
    <izvorni_sadrzaj>
      <item>Stjepan Mihaljević, OIB 02212103084, V plavem trnacu 53, Sobočani, 10310 Kloštar Ivanić punomoćnik sudionika u postupku FAMI PUT d.o.o.</item>
    </izvorni_sadrzaj>
    <derivirana_varijabla naziv="DomainObject.Predmet.OstaliListFormatedWithAdressOIB_1">
      <item>Stjepan Mihaljević, OIB 02212103084, V plavem trnacu 53, Sobočani, 10310 Kloštar Ivanić punomoćnik sudionika u postupku FAMI PUT d.o.o.</item>
    </derivirana_varijabla>
  </DomainObject.Predmet.OstaliListFormatedWithAdressOIB>
  <DomainObject.Predmet.OstaliListNazivFormated>
    <izvorni_sadrzaj>
      <item>Stjepan Mihaljević</item>
    </izvorni_sadrzaj>
    <derivirana_varijabla naziv="DomainObject.Predmet.OstaliListNazivFormated_1">
      <item>Stjepan Mihaljević</item>
    </derivirana_varijabla>
  </DomainObject.Predmet.OstaliListNazivFormated>
  <DomainObject.Predmet.OstaliListNazivFormatedOIB>
    <izvorni_sadrzaj>
      <item>Stjepan Mihaljević, OIB 02212103084</item>
    </izvorni_sadrzaj>
    <derivirana_varijabla naziv="DomainObject.Predmet.OstaliListNazivFormatedOIB_1">
      <item>Stjepan Mihaljević, OIB 02212103084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FAMI PUT d.o.o.</izvorni_sadrzaj>
    <derivirana_varijabla naziv="DomainObject.Predmet.ProtustrankaIDrugi_1">FAMI PUT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FAMI PUT d.o.o., OIB 14536424004, Sobočani, V plavem trnacu 53, 10310 Kloštar Ivanić</izvorni_sadrzaj>
    <derivirana_varijabla naziv="DomainObject.Predmet.ProtustrankaIDrugiAdressOIB_1">FAMI PUT d.o.o., OIB 14536424004, Sobočani, V plavem trnacu 53,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FAMI PUT d.o.o.</item>
      <item>FINA Regionalni centar Zagreb</item>
      <item>Stjepan Mihaljević</item>
    </izvorni_sadrzaj>
    <derivirana_varijabla naziv="DomainObject.Predmet.SudioniciListNaziv_1">
      <item>FAMI PUT d.o.o.</item>
      <item>FINA Regionalni centar Zagreb</item>
      <item>Stjepan Mihaljević</item>
    </derivirana_varijabla>
  </DomainObject.Predmet.SudioniciListNaziv>
  <DomainObject.Predmet.SudioniciListAdressOIB>
    <izvorni_sadrzaj>
      <item>FAMI PUT d.o.o., OIB 14536424004, Sobočani, V plavem trnacu 53,10310 Kloštar Ivanić</item>
      <item>FINA Regionalni centar Zagreb, OIB 85821130368, Trg svibanjskih žrtava 1995. 1,10000 Zagreb</item>
      <item>Stjepan Mihaljević, OIB 02212103084, V plavem trnacu 53, Sobočani,10310 Kloštar Ivanić</item>
    </izvorni_sadrzaj>
    <derivirana_varijabla naziv="DomainObject.Predmet.SudioniciListAdressOIB_1">
      <item>FAMI PUT d.o.o., OIB 14536424004, Sobočani, V plavem trnacu 53,10310 Kloštar Ivanić</item>
      <item>FINA Regionalni centar Zagreb, OIB 85821130368, Trg svibanjskih žrtava 1995. 1,10000 Zagreb</item>
      <item>Stjepan Mihaljević, OIB 02212103084, V plavem trnacu 53, Sobočani,10310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14536424004</item>
      <item>, OIB 85821130368</item>
      <item>, OIB 02212103084</item>
    </izvorni_sadrzaj>
    <derivirana_varijabla naziv="DomainObject.Predmet.SudioniciListNazivOIB_1">
      <item>, OIB 14536424004</item>
      <item>, OIB 85821130368</item>
      <item>, OIB 02212103084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2799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2016-04-19T09:14:00Z</dcterms:created>
  <dc:creator>Ivan Turčić</dc:creator>
  <cp:lastModifiedBy>Lovro Tomičić</cp:lastModifiedBy>
  <dcterms:modified xmlns:xsi="http://www.w3.org/2001/XMLSchema-instance" xsi:type="dcterms:W3CDTF">2016-04-19T09:24:00Z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