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def79" w14:paraId="8ddef79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DE066C">
        <w:t>226</w:t>
      </w:r>
      <w:r w:rsidR="00D36980">
        <w:t>2</w:t>
      </w:r>
      <w:r w:rsidR="00DE066C">
        <w:t>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sucu, u</w:t>
      </w:r>
      <w:r w:rsidRPr="00F53100">
        <w:rPr>
          <w:lang w:val="pt-BR"/>
        </w:rPr>
        <w:t xml:space="preserve"> stečajnom p</w:t>
      </w:r>
      <w:r w:rsidR="00225E5C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591F57" w:rsidRPr="00591F57">
        <w:rPr>
          <w:lang w:val="pt-BR"/>
        </w:rPr>
        <w:t xml:space="preserve">FINANCIJSKE AGENCIJE, Zagreb, </w:t>
      </w:r>
      <w:r w:rsidR="001E1A9A">
        <w:rPr>
          <w:lang w:val="pt-BR"/>
        </w:rPr>
        <w:t>Trg Svibanjskih žrtava 1995 1</w:t>
      </w:r>
      <w:r w:rsidR="00591F57" w:rsidRPr="00591F57">
        <w:rPr>
          <w:lang w:val="pt-BR"/>
        </w:rPr>
        <w:t xml:space="preserve">, OIB: </w:t>
      </w:r>
      <w:r w:rsidR="00591F57" w:rsidRPr="00591F57">
        <w:t>85821130368</w:t>
      </w:r>
      <w:r w:rsidR="00591F57" w:rsidRPr="00591F57">
        <w:rPr>
          <w:lang w:val="pt-BR"/>
        </w:rPr>
        <w:t xml:space="preserve">, za otvaranje stečajnog postupka nad dužnikom </w:t>
      </w:r>
      <w:r w:rsidR="00467E56">
        <w:rPr>
          <w:lang w:val="pt-BR"/>
        </w:rPr>
        <w:t>DUM-PEK d.o.o., OIB: 19959226707, Moščenica, Ante Starčevića 35</w:t>
      </w:r>
      <w:r w:rsidR="001E1A9A">
        <w:rPr>
          <w:lang w:val="pt-BR"/>
        </w:rPr>
        <w:t xml:space="preserve">, </w:t>
      </w:r>
      <w:r w:rsidR="000B22E7" w:rsidRPr="00B9015B">
        <w:rPr>
          <w:lang w:val="pt-BR"/>
        </w:rPr>
        <w:t xml:space="preserve"> </w:t>
      </w:r>
      <w:r w:rsidR="001E1A9A">
        <w:rPr>
          <w:lang w:val="pt-BR"/>
        </w:rPr>
        <w:t>03. svibnja 2017.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DE5BD4">
        <w:rPr>
          <w:lang w:val="pt-BR"/>
        </w:rPr>
        <w:t>DUM-PEK d.o.o., OIB: 19959226707, Moščenica, Ante Starčevića 35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12ED2">
        <w:t>226</w:t>
      </w:r>
      <w:r w:rsidR="00DE5BD4">
        <w:t>2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DE5BD4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DE5BD4">
        <w:rPr>
          <w:lang w:val="pt-BR"/>
        </w:rPr>
        <w:t>DUM-PEK d.o.o., OIB: 19959226707, Moščenica, Ante Starčevića 35.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BC2D3A" w:rsidR="00BC2D3A" w:rsidRPr="00BC2D3A">
      <w:pPr>
        <w:pStyle w:val="Tijeloteksta"/>
        <w:ind w:firstLine="708"/>
        <w:rPr>
          <w:lang w:val="en-GB"/>
        </w:rPr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3360C6">
        <w:t>523</w:t>
      </w:r>
      <w:r w:rsidRPr="00BC2D3A">
        <w:t xml:space="preserve"> dana, u ukupnom iznosu od </w:t>
      </w:r>
      <w:r w:rsidR="003360C6">
        <w:t>1.190.668,20</w:t>
      </w:r>
      <w:r w:rsidRPr="00BC2D3A">
        <w:t xml:space="preserve"> kn, kao i da dužnik ima 1 zaposlenog. </w:t>
      </w:r>
      <w:r w:rsidRPr="00BC2D3A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C90682" w:rsidR="000C1F96">
      <w:pPr>
        <w:pStyle w:val="Tijeloteksta"/>
        <w:ind w:firstLine="708"/>
      </w:pPr>
      <w:r>
        <w:t xml:space="preserve">Sud je rješenjem od </w:t>
      </w:r>
      <w:r w:rsidR="00CA5772">
        <w:t>2</w:t>
      </w:r>
      <w:r w:rsidR="003360C6">
        <w:t>4</w:t>
      </w:r>
      <w:r w:rsidR="00CA5772">
        <w:t>. ožujka 2017</w:t>
      </w:r>
      <w:r w:rsidR="00901CFD">
        <w:t xml:space="preserve">. pokrenuo prethodni postupak nad dužnikom, a </w:t>
      </w:r>
      <w:r w:rsidR="00C90682">
        <w:br/>
      </w:r>
      <w:r w:rsidR="00CA5772">
        <w:t>0</w:t>
      </w:r>
      <w:r w:rsidR="00D60E3D">
        <w:t>3</w:t>
      </w:r>
      <w:r w:rsidR="00CA5772">
        <w:t>. svibnja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>
        <w:t>Zastupnik</w:t>
      </w:r>
      <w:r w:rsidR="00225E5C">
        <w:t xml:space="preserve"> po zakonu </w:t>
      </w:r>
      <w:r w:rsidR="00BC2D3A">
        <w:t>dužnika pristupio</w:t>
      </w:r>
      <w:r w:rsidR="00C90682">
        <w:t xml:space="preserve"> je na naveden</w:t>
      </w:r>
      <w:r w:rsidR="005C6039">
        <w:t>o ročište</w:t>
      </w:r>
      <w:r w:rsidR="00BC2D3A">
        <w:t xml:space="preserve"> te je izjavio</w:t>
      </w:r>
      <w:r w:rsidR="000B5C4E">
        <w:t xml:space="preserve"> kako </w:t>
      </w:r>
      <w:r w:rsidR="000B5C4E">
        <w:lastRenderedPageBreak/>
        <w:t>dužnik u svom vlasništvu nema imovinu</w:t>
      </w:r>
      <w:r w:rsidR="00C90682">
        <w:t xml:space="preserve">. </w:t>
      </w:r>
      <w:r w:rsidR="00BC2D3A">
        <w:t>Zastupnik po zakonu dužnika nije osporio</w:t>
      </w:r>
      <w:r w:rsidR="000C1F96">
        <w:t xml:space="preserve"> predl</w:t>
      </w:r>
      <w:r w:rsidR="0005307D">
        <w:t>a</w:t>
      </w:r>
      <w:r w:rsidR="000C1F96">
        <w:t xml:space="preserve">gateljeve </w:t>
      </w:r>
      <w:r w:rsidR="0005307D">
        <w:t>tvrdnje</w:t>
      </w:r>
      <w:r w:rsidR="000C1F96">
        <w:t xml:space="preserve"> o postojanju stečajnog razloga nesposobnosti za plaćanje.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A5772">
        <w:t>03. svibnja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CA5772" w:rsidP="00CC1DE7" w:rsidR="00065B42">
      <w:pPr>
        <w:jc w:val="right"/>
      </w:pPr>
      <w:r>
        <w:t>Maja Jurovicki</w:t>
      </w:r>
      <w:r w:rsidR="00151E1D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151E1D" w:rsidP="00445BA5" w:rsidR="00151E1D">
      <w:pPr>
        <w:jc w:val="right"/>
      </w:pPr>
      <w:r>
        <w:t>Za točnost otpravka-</w:t>
      </w:r>
    </w:p>
    <w:p w:rsidRDefault="00151E1D" w:rsidP="00445BA5" w:rsidR="00151E1D">
      <w:pPr>
        <w:jc w:val="right"/>
      </w:pPr>
      <w:r>
        <w:t>ovlašteni službenik</w:t>
      </w:r>
    </w:p>
    <w:p w:rsidRDefault="00151E1D" w:rsidP="00445BA5" w:rsidR="00151E1D" w:rsidRPr="007B269F">
      <w:pPr>
        <w:jc w:val="right"/>
      </w:pPr>
      <w:r>
        <w:t xml:space="preserve">Mirjana Gašparić </w:t>
      </w:r>
    </w:p>
    <w:p w:rsidRDefault="00065B42" w:rsidP="00151E1D" w:rsidR="00065B42" w:rsidRPr="00B9015B">
      <w:pPr>
        <w:pStyle w:val="Odlomakpopisa"/>
      </w:pP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151E1D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7927FE">
          <w:rPr>
            <w:sz w:val="24"/>
          </w:rPr>
          <w:t>226</w:t>
        </w:r>
        <w:r w:rsidR="003360C6">
          <w:rPr>
            <w:sz w:val="24"/>
          </w:rPr>
          <w:t>2</w:t>
        </w:r>
        <w:r w:rsidR="007927FE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5307D"/>
    <w:rsid w:val="00065B42"/>
    <w:rsid w:val="000B22E7"/>
    <w:rsid w:val="000B5C4E"/>
    <w:rsid w:val="000C1F96"/>
    <w:rsid w:val="000E335E"/>
    <w:rsid w:val="001013EE"/>
    <w:rsid w:val="00134F3A"/>
    <w:rsid w:val="00151E1D"/>
    <w:rsid w:val="001861A1"/>
    <w:rsid w:val="00195EC5"/>
    <w:rsid w:val="001A762F"/>
    <w:rsid w:val="001E1A9A"/>
    <w:rsid w:val="0021298E"/>
    <w:rsid w:val="00225E5C"/>
    <w:rsid w:val="00260C00"/>
    <w:rsid w:val="002817DE"/>
    <w:rsid w:val="002C3072"/>
    <w:rsid w:val="002D5087"/>
    <w:rsid w:val="002D60CE"/>
    <w:rsid w:val="00335879"/>
    <w:rsid w:val="003360C6"/>
    <w:rsid w:val="00341F35"/>
    <w:rsid w:val="003669C9"/>
    <w:rsid w:val="003D0115"/>
    <w:rsid w:val="003E7257"/>
    <w:rsid w:val="003F3702"/>
    <w:rsid w:val="00412D47"/>
    <w:rsid w:val="0046518B"/>
    <w:rsid w:val="00467E56"/>
    <w:rsid w:val="004C428C"/>
    <w:rsid w:val="00501EBB"/>
    <w:rsid w:val="00535D8E"/>
    <w:rsid w:val="005543BD"/>
    <w:rsid w:val="00577445"/>
    <w:rsid w:val="0059075B"/>
    <w:rsid w:val="00591F57"/>
    <w:rsid w:val="005C6039"/>
    <w:rsid w:val="00662884"/>
    <w:rsid w:val="00704DD0"/>
    <w:rsid w:val="007150E9"/>
    <w:rsid w:val="00754CF2"/>
    <w:rsid w:val="007927FE"/>
    <w:rsid w:val="007B068E"/>
    <w:rsid w:val="007E6A6F"/>
    <w:rsid w:val="008B669A"/>
    <w:rsid w:val="008B7789"/>
    <w:rsid w:val="00901CFD"/>
    <w:rsid w:val="00947BCF"/>
    <w:rsid w:val="00973C2C"/>
    <w:rsid w:val="009B1748"/>
    <w:rsid w:val="009B3D51"/>
    <w:rsid w:val="00A0793E"/>
    <w:rsid w:val="00A6064D"/>
    <w:rsid w:val="00A75EA1"/>
    <w:rsid w:val="00A75F17"/>
    <w:rsid w:val="00A83366"/>
    <w:rsid w:val="00A851A3"/>
    <w:rsid w:val="00AD057C"/>
    <w:rsid w:val="00B00572"/>
    <w:rsid w:val="00B36627"/>
    <w:rsid w:val="00B62E90"/>
    <w:rsid w:val="00B9015B"/>
    <w:rsid w:val="00BC2D3A"/>
    <w:rsid w:val="00BC67EF"/>
    <w:rsid w:val="00BE5577"/>
    <w:rsid w:val="00BF01D0"/>
    <w:rsid w:val="00BF0DDB"/>
    <w:rsid w:val="00C23ADD"/>
    <w:rsid w:val="00C40A44"/>
    <w:rsid w:val="00C4781E"/>
    <w:rsid w:val="00C90682"/>
    <w:rsid w:val="00CA5772"/>
    <w:rsid w:val="00CC1DE7"/>
    <w:rsid w:val="00D03C11"/>
    <w:rsid w:val="00D24310"/>
    <w:rsid w:val="00D36980"/>
    <w:rsid w:val="00D46FDC"/>
    <w:rsid w:val="00D60E3D"/>
    <w:rsid w:val="00D677F7"/>
    <w:rsid w:val="00D803A5"/>
    <w:rsid w:val="00DE066C"/>
    <w:rsid w:val="00DE0F86"/>
    <w:rsid w:val="00DE5BD4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1E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E1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E1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E1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E1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1E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E1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E1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E1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E1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2262</izvorni_sadrzaj>
    <derivirana_varijabla naziv="DomainObject.Predmet.Broj_1">2262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St-2262/2016</izvorni_sadrzaj>
    <derivirana_varijabla naziv="DomainObject.Predmet.OznakaBroj_1">St-2262/2016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DUM-PEK d.o.o. za proizvodnju, trgovinu i usluge zastupanog po punomoćniku Darko Dumbović</izvorni_sadrzaj>
    <derivirana_varijabla naziv="DomainObject.Predmet.ProtustrankaFormated_1">  DUM-PEK d.o.o. za proizvodnju, trgovinu i usluge zastupanog po punomoćniku Darko Dumbović</derivirana_varijabla>
  </DomainObject.Predmet.ProtustrankaFormated>
  <DomainObject.Predmet.ProtustrankaFormatedOIB>
    <izvorni_sadrzaj>  DUM-PEK d.o.o. za proizvodnju, trgovinu i usluge, OIB 19959226707 zastupanog po punomoćniku Darko Dumbović</izvorni_sadrzaj>
    <derivirana_varijabla naziv="DomainObject.Predmet.ProtustrankaFormatedOIB_1">  DUM-PEK d.o.o. za proizvodnju, trgovinu i usluge, OIB 19959226707 zastupanog po punomoćniku Darko Dumbović</derivirana_varijabla>
  </DomainObject.Predmet.ProtustrankaFormatedOIB>
  <DomainObject.Predmet.ProtustrankaFormatedWithAdress>
    <izvorni_sadrzaj> DUM-PEK d.o.o. za proizvodnju, trgovinu i usluge, Ante Starčevića 35, 44253 Moščenica zastupanog po punomoćniku Darko Dumbović</izvorni_sadrzaj>
    <derivirana_varijabla naziv="DomainObject.Predmet.ProtustrankaFormatedWithAdress_1"> DUM-PEK d.o.o. za proizvodnju, trgovinu i usluge, Ante Starčevića 35, 44253 Moščenica zastupanog po punomoćniku Darko Dumbović</derivirana_varijabla>
  </DomainObject.Predmet.ProtustrankaFormatedWithAdress>
  <DomainObject.Predmet.ProtustrankaFormatedWithAdressOIB>
    <izvorni_sadrzaj> DUM-PEK d.o.o. za proizvodnju, trgovinu i usluge, OIB 19959226707, Ante Starčevića 35, 44253 Moščenica zastupanog po punomoćniku Darko Dumbović</izvorni_sadrzaj>
    <derivirana_varijabla naziv="DomainObject.Predmet.ProtustrankaFormatedWithAdressOIB_1"> DUM-PEK d.o.o. za proizvodnju, trgovinu i usluge, OIB 19959226707, Ante Starčevića 35, 44253 Moščenica zastupanog po punomoćniku Darko Dumbović</derivirana_varijabla>
  </DomainObject.Predmet.ProtustrankaFormatedWithAdressOIB>
  <DomainObject.Predmet.ProtustrankaWithAdress>
    <izvorni_sadrzaj>DUM-PEK d.o.o. za proizvodnju, trgovinu i usluge Ante Starčevića 35, 44253 Moščenica</izvorni_sadrzaj>
    <derivirana_varijabla naziv="DomainObject.Predmet.ProtustrankaWithAdress_1">DUM-PEK d.o.o. za proizvodnju, trgovinu i usluge Ante Starčevića 35, 44253 Moščenica</derivirana_varijabla>
  </DomainObject.Predmet.ProtustrankaWithAdress>
  <DomainObject.Predmet.ProtustrankaWithAdressOIB>
    <izvorni_sadrzaj>DUM-PEK d.o.o. za proizvodnju, trgovinu i usluge, OIB 19959226707, Ante Starčevića 35, 44253 Moščenica</izvorni_sadrzaj>
    <derivirana_varijabla naziv="DomainObject.Predmet.ProtustrankaWithAdressOIB_1">DUM-PEK d.o.o. za proizvodnju, trgovinu i usluge, OIB 19959226707, Ante Starčevića 35, 44253 Moščenica</derivirana_varijabla>
  </DomainObject.Predmet.ProtustrankaWithAdressOIB>
  <DomainObject.Predmet.ProtustrankaNazivFormated>
    <izvorni_sadrzaj>DUM-PEK d.o.o. za proizvodnju, trgovinu i usluge</izvorni_sadrzaj>
    <derivirana_varijabla naziv="DomainObject.Predmet.ProtustrankaNazivFormated_1">DUM-PEK d.o.o. za proizvodnju, trgovinu i usluge</derivirana_varijabla>
  </DomainObject.Predmet.ProtustrankaNazivFormated>
  <DomainObject.Predmet.ProtustrankaNazivFormatedOIB>
    <izvorni_sadrzaj>DUM-PEK d.o.o. za proizvodnju, trgovinu i usluge, OIB 19959226707</izvorni_sadrzaj>
    <derivirana_varijabla naziv="DomainObject.Predmet.ProtustrankaNazivFormatedOIB_1">DUM-PEK d.o.o. za proizvodnju, trgovinu i usluge, OIB 19959226707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DUM-PEK d.o.o. za proizvodnju, trgovinu i usluge zastupanog po punomoćniku Darko Dumbović</item>
    </izvorni_sadrzaj>
    <derivirana_varijabla naziv="DomainObject.Predmet.ProtuStrankaListFormated_1">
      <item>DUM-PEK d.o.o. za proizvodnju, trgovinu i usluge zastupanog po punomoćniku Darko Dumbović</item>
    </derivirana_varijabla>
  </DomainObject.Predmet.ProtuStrankaListFormated>
  <DomainObject.Predmet.ProtuStrankaListFormatedOIB>
    <izvorni_sadrzaj>
      <item>DUM-PEK d.o.o. za proizvodnju, trgovinu i usluge, OIB 19959226707 zastupanog po punomoćniku Darko Dumbović</item>
    </izvorni_sadrzaj>
    <derivirana_varijabla naziv="DomainObject.Predmet.ProtuStrankaListFormatedOIB_1">
      <item>DUM-PEK d.o.o. za proizvodnju, trgovinu i usluge, OIB 19959226707 zastupanog po punomoćniku Darko Dumbović</item>
    </derivirana_varijabla>
  </DomainObject.Predmet.ProtuStrankaListFormatedOIB>
  <DomainObject.Predmet.ProtuStrankaListFormatedWithAdress>
    <izvorni_sadrzaj>
      <item>DUM-PEK d.o.o. za proizvodnju, trgovinu i usluge, Ante Starčevića 35, 44253 Moščenica zastupanog po punomoćniku Darko Dumbović</item>
    </izvorni_sadrzaj>
    <derivirana_varijabla naziv="DomainObject.Predmet.ProtuStrankaListFormatedWithAdress_1">
      <item>DUM-PEK d.o.o. za proizvodnju, trgovinu i usluge, Ante Starčevića 35, 44253 Moščenica zastupanog po punomoćniku Darko Dumbović</item>
    </derivirana_varijabla>
  </DomainObject.Predmet.ProtuStrankaListFormatedWithAdress>
  <DomainObject.Predmet.ProtuStrankaListFormatedWithAdressOIB>
    <izvorni_sadrzaj>
      <item>DUM-PEK d.o.o. za proizvodnju, trgovinu i usluge, OIB 19959226707, Ante Starčevića 35, 44253 Moščenica zastupanog po punomoćniku Darko Dumbović</item>
    </izvorni_sadrzaj>
    <derivirana_varijabla naziv="DomainObject.Predmet.ProtuStrankaListFormatedWithAdressOIB_1">
      <item>DUM-PEK d.o.o. za proizvodnju, trgovinu i usluge, OIB 19959226707, Ante Starčevića 35, 44253 Moščenica zastupanog po punomoćniku Darko Dumbović</item>
    </derivirana_varijabla>
  </DomainObject.Predmet.ProtuStrankaListFormatedWithAdressOIB>
  <DomainObject.Predmet.ProtuStrankaListNazivFormated>
    <izvorni_sadrzaj>
      <item>DUM-PEK d.o.o. za proizvodnju, trgovinu i usluge</item>
    </izvorni_sadrzaj>
    <derivirana_varijabla naziv="DomainObject.Predmet.ProtuStrankaListNazivFormated_1">
      <item>DUM-PEK d.o.o. za proizvodnju, trgovinu i usluge</item>
    </derivirana_varijabla>
  </DomainObject.Predmet.ProtuStrankaListNazivFormated>
  <DomainObject.Predmet.ProtuStrankaListNazivFormatedOIB>
    <izvorni_sadrzaj>
      <item>DUM-PEK d.o.o. za proizvodnju, trgovinu i usluge, OIB 19959226707</item>
    </izvorni_sadrzaj>
    <derivirana_varijabla naziv="DomainObject.Predmet.ProtuStrankaListNazivFormatedOIB_1">
      <item>DUM-PEK d.o.o. za proizvodnju, trgovinu i usluge, OIB 19959226707</item>
    </derivirana_varijabla>
  </DomainObject.Predmet.ProtuStrankaListNazivFormatedOIB>
  <DomainObject.Predmet.OstaliListFormated>
    <izvorni_sadrzaj>
      <item>Darko Dumbović punomoćnik sudionika u postupku DUM-PEK d.o.o. za proizvodnju, trgovinu i usluge</item>
    </izvorni_sadrzaj>
    <derivirana_varijabla naziv="DomainObject.Predmet.OstaliListFormated_1">
      <item>Darko Dumbović punomoćnik sudionika u postupku DUM-PEK d.o.o. za proizvodnju, trgovinu i usluge</item>
    </derivirana_varijabla>
  </DomainObject.Predmet.OstaliListFormated>
  <DomainObject.Predmet.OstaliListFormatedOIB>
    <izvorni_sadrzaj>
      <item>Darko Dumbović, OIB 11103735106 punomoćnik sudionika u postupku DUM-PEK d.o.o. za proizvodnju, trgovinu i usluge</item>
    </izvorni_sadrzaj>
    <derivirana_varijabla naziv="DomainObject.Predmet.OstaliListFormatedOIB_1">
      <item>Darko Dumbović, OIB 11103735106 punomoćnik sudionika u postupku DUM-PEK d.o.o. za proizvodnju, trgovinu i usluge</item>
    </derivirana_varijabla>
  </DomainObject.Predmet.OstaliListFormatedOIB>
  <DomainObject.Predmet.OstaliListFormatedWithAdress>
    <izvorni_sadrzaj>
      <item>Darko Dumbović, Ante Starčevića 35, 44250 Moščenica punomoćnik sudionika u postupku DUM-PEK d.o.o. za proizvodnju, trgovinu i usluge</item>
    </izvorni_sadrzaj>
    <derivirana_varijabla naziv="DomainObject.Predmet.OstaliListFormatedWithAdress_1">
      <item>Darko Dumbović, Ante Starčevića 35, 44250 Moščenica punomoćnik sudionika u postupku DUM-PEK d.o.o. za proizvodnju, trgovinu i usluge</item>
    </derivirana_varijabla>
  </DomainObject.Predmet.OstaliListFormatedWithAdress>
  <DomainObject.Predmet.OstaliListFormatedWithAdressOIB>
    <izvorni_sadrzaj>
      <item>Darko Dumbović, OIB 11103735106, Ante Starčevića 35, 44250 Moščenica punomoćnik sudionika u postupku DUM-PEK d.o.o. za proizvodnju, trgovinu i usluge</item>
    </izvorni_sadrzaj>
    <derivirana_varijabla naziv="DomainObject.Predmet.OstaliListFormatedWithAdressOIB_1">
      <item>Darko Dumbović, OIB 11103735106, Ante Starčevića 35, 44250 Moščenica punomoćnik sudionika u postupku DUM-PEK d.o.o. za proizvodnju, trgovinu i usluge</item>
    </derivirana_varijabla>
  </DomainObject.Predmet.OstaliListFormatedWithAdressOIB>
  <DomainObject.Predmet.OstaliListNazivFormated>
    <izvorni_sadrzaj>
      <item>Darko Dumbović</item>
    </izvorni_sadrzaj>
    <derivirana_varijabla naziv="DomainObject.Predmet.OstaliListNazivFormated_1">
      <item>Darko Dumbović</item>
    </derivirana_varijabla>
  </DomainObject.Predmet.OstaliListNazivFormated>
  <DomainObject.Predmet.OstaliListNazivFormatedOIB>
    <izvorni_sadrzaj>
      <item>Darko Dumbović, OIB 11103735106</item>
    </izvorni_sadrzaj>
    <derivirana_varijabla naziv="DomainObject.Predmet.OstaliListNazivFormatedOIB_1">
      <item>Darko Dumbović, OIB 11103735106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DUM-PEK d.o.o. za proizvodnju, trgovinu i usluge</izvorni_sadrzaj>
    <derivirana_varijabla naziv="DomainObject.Predmet.ProtustrankaIDrugi_1">DUM-PEK 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DUM-PEK d.o.o. za proizvodnju, trgovinu i usluge, OIB 19959226707, Ante Starčevića 35, 44253 Moščenica</izvorni_sadrzaj>
    <derivirana_varijabla naziv="DomainObject.Predmet.ProtustrankaIDrugiAdressOIB_1">DUM-PEK d.o.o. za proizvodnju, trgovinu i usluge, OIB 19959226707, Ante Starčevića 35, 44253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DUM-PEK d.o.o. za proizvodnju, trgovinu i usluge</item>
      <item>Darko Dumbović</item>
    </izvorni_sadrzaj>
    <derivirana_varijabla naziv="DomainObject.Predmet.SudioniciListNaziv_1">
      <item>FINA Regionalni centar Zagreb</item>
      <item>DUM-PEK d.o.o. za proizvodnju, trgovinu i usluge</item>
      <item>Darko Dumbović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DUM-PEK d.o.o. za proizvodnju, trgovinu i usluge, OIB 19959226707, Ante Starčevića 35,44253 Moščenica</item>
      <item>Darko Dumbović, OIB 11103735106, Ante Starčevića 35,44250 Moščenica</item>
    </izvorni_sadrzaj>
    <derivirana_varijabla naziv="DomainObject.Predmet.SudioniciListAdressOIB_1">
      <item>FINA Regionalni centar Zagreb, OIB 85821130368, Trg svibanjskih žrtava 1995. 1,10000 Zagreb</item>
      <item>DUM-PEK d.o.o. za proizvodnju, trgovinu i usluge, OIB 19959226707, Ante Starčevića 35,44253 Moščenica</item>
      <item>Darko Dumbović, OIB 11103735106, Ante Starčevića 35,44250 Moščenica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19959226707</item>
      <item>, OIB 11103735106</item>
    </izvorni_sadrzaj>
    <derivirana_varijabla naziv="DomainObject.Predmet.SudioniciListNazivOIB_1">
      <item>, OIB 85821130368</item>
      <item>, OIB 19959226707</item>
      <item>, OIB 11103735106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23C99D-F44E-4CB2-98C4-2C1E4BC8DF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734</properties:Words>
  <properties:Characters>4146</properties:Characters>
  <properties:Lines>85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2017-05-03T10:54:00Z</dcterms:created>
  <dc:creator>gzubak</dc:creator>
  <cp:lastModifiedBy>Mirjana Gašparić</cp:lastModifiedBy>
  <cp:lastPrinted>2017-05-03T10:49:00Z</cp:lastPrinted>
  <dcterms:modified xmlns:xsi="http://www.w3.org/2001/XMLSchema-instance" xsi:type="dcterms:W3CDTF">2017-05-03T11:00:00Z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