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83784" w14:paraId="e983784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D14481">
        <w:rPr>
          <w:b/>
        </w:rPr>
        <w:t>220</w:t>
      </w:r>
      <w:r w:rsidR="000946C0">
        <w:rPr>
          <w:b/>
        </w:rPr>
        <w:t>/2018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7C0114">
        <w:rPr>
          <w:lang w:val="hr-HR"/>
        </w:rPr>
        <w:t xml:space="preserve"> </w:t>
      </w:r>
      <w:r w:rsidR="00D14481">
        <w:rPr>
          <w:lang w:val="hr-HR"/>
        </w:rPr>
        <w:t>SCHRAEPLER d.o.o., OIB: 96827612547 sa sjedištem u Vis, Vis</w:t>
      </w:r>
      <w:r w:rsidR="005662E0">
        <w:rPr>
          <w:lang w:val="hr-HR"/>
        </w:rPr>
        <w:t xml:space="preserve">, </w:t>
      </w:r>
      <w:r w:rsidR="00BF0C65">
        <w:rPr>
          <w:lang w:val="hr-HR"/>
        </w:rPr>
        <w:t xml:space="preserve">dana </w:t>
      </w:r>
      <w:r w:rsidR="00D14481">
        <w:rPr>
          <w:lang w:val="hr-HR"/>
        </w:rPr>
        <w:t>30</w:t>
      </w:r>
      <w:r w:rsidR="000946C0">
        <w:rPr>
          <w:lang w:val="hr-HR"/>
        </w:rPr>
        <w:t>. ožujka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</w:t>
      </w:r>
      <w:r w:rsidR="000E32ED">
        <w:rPr>
          <w:lang w:val="hr-HR"/>
        </w:rPr>
        <w:t>30</w:t>
      </w:r>
      <w:r w:rsidR="00E83C4F">
        <w:rPr>
          <w:lang w:val="hr-HR"/>
        </w:rPr>
        <w:t>.Stečajnog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</w:t>
      </w:r>
      <w:r w:rsidR="00272C6D">
        <w:rPr>
          <w:lang w:val="hr-HR"/>
        </w:rPr>
        <w:t xml:space="preserve">. </w:t>
      </w:r>
      <w:r w:rsidR="00272C6D" w:rsidRPr="00272C6D">
        <w:rPr>
          <w:lang w:val="hr-HR"/>
        </w:rPr>
        <w:t xml:space="preserve"> </w:t>
      </w:r>
      <w:r w:rsidR="00D14481">
        <w:rPr>
          <w:lang w:val="hr-HR"/>
        </w:rPr>
        <w:t>SCHRAEPLER d.o.o., OIB: 96827612547 sa sjedištem u Vis, Vis</w:t>
      </w:r>
      <w:r w:rsidR="007C0114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D14481">
        <w:rPr>
          <w:lang w:val="hr-HR"/>
        </w:rPr>
        <w:t>5</w:t>
      </w:r>
      <w:r w:rsidR="000946C0">
        <w:rPr>
          <w:lang w:val="hr-HR"/>
        </w:rPr>
        <w:t>. ožujka 2018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1C4606">
        <w:rPr>
          <w:rFonts w:eastAsia="Calibri"/>
        </w:rPr>
        <w:t>1</w:t>
      </w:r>
      <w:r w:rsidR="000946C0">
        <w:rPr>
          <w:rFonts w:eastAsia="Calibri"/>
        </w:rPr>
        <w:t>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D14481">
        <w:rPr>
          <w:rFonts w:eastAsia="Calibri"/>
        </w:rPr>
        <w:t>5.708,90</w:t>
      </w:r>
      <w:r w:rsidR="00527F11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D14481">
        <w:rPr>
          <w:lang w:val="hr-HR"/>
        </w:rPr>
        <w:t>30</w:t>
      </w:r>
      <w:r w:rsidR="000946C0">
        <w:rPr>
          <w:lang w:val="hr-HR"/>
        </w:rPr>
        <w:t>. ožujka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6C0"/>
    <w:rsid w:val="00094E5B"/>
    <w:rsid w:val="000B0C22"/>
    <w:rsid w:val="000C579B"/>
    <w:rsid w:val="000D0703"/>
    <w:rsid w:val="000D55DF"/>
    <w:rsid w:val="000E32ED"/>
    <w:rsid w:val="000F5242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2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5473D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13AF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4F5636"/>
    <w:rsid w:val="00507EE1"/>
    <w:rsid w:val="00516CEE"/>
    <w:rsid w:val="00527F11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B1065"/>
    <w:rsid w:val="006C0688"/>
    <w:rsid w:val="006C4C72"/>
    <w:rsid w:val="006D2F1B"/>
    <w:rsid w:val="006D353D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794D"/>
    <w:rsid w:val="008B7FB5"/>
    <w:rsid w:val="008D11FB"/>
    <w:rsid w:val="008D59FC"/>
    <w:rsid w:val="008D745E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BF0C65"/>
    <w:rsid w:val="00C01476"/>
    <w:rsid w:val="00C20D62"/>
    <w:rsid w:val="00C35D96"/>
    <w:rsid w:val="00C36CDE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14481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1906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52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2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2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2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2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52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2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2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2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2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St-220/2018</izvorni_sadrzaj>
    <derivirana_varijabla naziv="DomainObject.Predmet.OznakaBroj_1">St-220/2018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SCHRAEPLER  za proizvodnju i usluge, društvo s ograničenom odgovornošću</izvorni_sadrzaj>
    <derivirana_varijabla naziv="DomainObject.Predmet.ProtustrankaFormated_1">  SCHRAEPLER  za proizvodnju i usluge, društvo s ograničenom odgovornošću</derivirana_varijabla>
  </DomainObject.Predmet.ProtustrankaFormated>
  <DomainObject.Predmet.ProtustrankaFormatedOIB>
    <izvorni_sadrzaj>  SCHRAEPLER  za proizvodnju i usluge, društvo s ograničenom odgovornošću, OIB 96827612547</izvorni_sadrzaj>
    <derivirana_varijabla naziv="DomainObject.Predmet.ProtustrankaFormatedOIB_1">  SCHRAEPLER  za proizvodnju i usluge, društvo s ograničenom odgovornošću, OIB 96827612547</derivirana_varijabla>
  </DomainObject.Predmet.ProtustrankaFormatedOIB>
  <DomainObject.Predmet.ProtustrankaFormatedWithAdress>
    <izvorni_sadrzaj> SCHRAEPLER  za proizvodnju i usluge, društvo s ograničenom odgovornošću, Vis, 21480 Vis</izvorni_sadrzaj>
    <derivirana_varijabla naziv="DomainObject.Predmet.ProtustrankaFormatedWithAdress_1"> SCHRAEPLER  za proizvodnju i usluge, društvo s ograničenom odgovornošću, Vis, 21480 Vis</derivirana_varijabla>
  </DomainObject.Predmet.ProtustrankaFormatedWithAdress>
  <DomainObject.Predmet.ProtustrankaFormatedWithAdressOIB>
    <izvorni_sadrzaj> SCHRAEPLER  za proizvodnju i usluge, društvo s ograničenom odgovornošću, OIB 96827612547, Vis, 21480 Vis</izvorni_sadrzaj>
    <derivirana_varijabla naziv="DomainObject.Predmet.ProtustrankaFormatedWithAdressOIB_1"> SCHRAEPLER  za proizvodnju i usluge, društvo s ograničenom odgovornošću, OIB 96827612547, Vis, 21480 Vis</derivirana_varijabla>
  </DomainObject.Predmet.ProtustrankaFormatedWithAdressOIB>
  <DomainObject.Predmet.ProtustrankaWithAdress>
    <izvorni_sadrzaj>SCHRAEPLER  za proizvodnju i usluge, društvo s ograničenom odgovornošću Vis, 21480 Vis</izvorni_sadrzaj>
    <derivirana_varijabla naziv="DomainObject.Predmet.ProtustrankaWithAdress_1">SCHRAEPLER  za proizvodnju i usluge, društvo s ograničenom odgovornošću Vis, 21480 Vis</derivirana_varijabla>
  </DomainObject.Predmet.ProtustrankaWithAdress>
  <DomainObject.Predmet.ProtustrankaWithAdressOIB>
    <izvorni_sadrzaj>SCHRAEPLER  za proizvodnju i usluge, društvo s ograničenom odgovornošću, OIB 96827612547, Vis, 21480 Vis</izvorni_sadrzaj>
    <derivirana_varijabla naziv="DomainObject.Predmet.ProtustrankaWithAdressOIB_1">SCHRAEPLER  za proizvodnju i usluge, društvo s ograničenom odgovornošću, OIB 96827612547, Vis, 21480 Vis</derivirana_varijabla>
  </DomainObject.Predmet.ProtustrankaWithAdressOIB>
  <DomainObject.Predmet.ProtustrankaNazivFormated>
    <izvorni_sadrzaj>SCHRAEPLER  za proizvodnju i usluge, društvo s ograničenom odgovornošću</izvorni_sadrzaj>
    <derivirana_varijabla naziv="DomainObject.Predmet.ProtustrankaNazivFormated_1">SCHRAEPLER  za proizvodnju i usluge, društvo s ograničenom odgovornošću</derivirana_varijabla>
  </DomainObject.Predmet.ProtustrankaNazivFormated>
  <DomainObject.Predmet.ProtustrankaNazivFormatedOIB>
    <izvorni_sadrzaj>SCHRAEPLER  za proizvodnju i usluge, društvo s ograničenom odgovornošću, OIB 96827612547</izvorni_sadrzaj>
    <derivirana_varijabla naziv="DomainObject.Predmet.ProtustrankaNazivFormatedOIB_1">SCHRAEPLER  za proizvodnju i usluge, društvo s ograničenom odgovornošću, OIB 96827612547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5708.90</izvorni_sadrzaj>
    <derivirana_varijabla naziv="DomainObject.Predmet.TrenutnaVrijednost_1">5708.90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SCHRAEPLER  za proizvodnju i usluge, društvo s ograničenom odgovornošću</item>
    </izvorni_sadrzaj>
    <derivirana_varijabla naziv="DomainObject.Predmet.ProtuStrankaListFormated_1">
      <item>SCHRAEPLER  za proizvodnju i usluge, društvo s ograničenom odgovornošću</item>
    </derivirana_varijabla>
  </DomainObject.Predmet.ProtuStrankaListFormated>
  <DomainObject.Predmet.ProtuStrankaListFormatedOIB>
    <izvorni_sadrzaj>
      <item>SCHRAEPLER  za proizvodnju i usluge, društvo s ograničenom odgovornošću, OIB 96827612547</item>
    </izvorni_sadrzaj>
    <derivirana_varijabla naziv="DomainObject.Predmet.ProtuStrankaListFormatedOIB_1">
      <item>SCHRAEPLER  za proizvodnju i usluge, društvo s ograničenom odgovornošću, OIB 96827612547</item>
    </derivirana_varijabla>
  </DomainObject.Predmet.ProtuStrankaListFormatedOIB>
  <DomainObject.Predmet.ProtuStrankaListFormatedWithAdress>
    <izvorni_sadrzaj>
      <item>SCHRAEPLER  za proizvodnju i usluge, društvo s ograničenom odgovornošću, Vis, 21480 Vis</item>
    </izvorni_sadrzaj>
    <derivirana_varijabla naziv="DomainObject.Predmet.ProtuStrankaListFormatedWithAdress_1">
      <item>SCHRAEPLER  za proizvodnju i usluge, društvo s ograničenom odgovornošću, Vis, 21480 Vis</item>
    </derivirana_varijabla>
  </DomainObject.Predmet.ProtuStrankaListFormatedWithAdress>
  <DomainObject.Predmet.ProtuStrankaListFormatedWithAdressOIB>
    <izvorni_sadrzaj>
      <item>SCHRAEPLER  za proizvodnju i usluge, društvo s ograničenom odgovornošću, OIB 96827612547, Vis, 21480 Vis</item>
    </izvorni_sadrzaj>
    <derivirana_varijabla naziv="DomainObject.Predmet.ProtuStrankaListFormatedWithAdressOIB_1">
      <item>SCHRAEPLER  za proizvodnju i usluge, društvo s ograničenom odgovornošću, OIB 96827612547, Vis, 21480 Vis</item>
    </derivirana_varijabla>
  </DomainObject.Predmet.ProtuStrankaListFormatedWithAdressOIB>
  <DomainObject.Predmet.ProtuStrankaListNazivFormated>
    <izvorni_sadrzaj>
      <item>SCHRAEPLER  za proizvodnju i usluge, društvo s ograničenom odgovornošću</item>
    </izvorni_sadrzaj>
    <derivirana_varijabla naziv="DomainObject.Predmet.ProtuStrankaListNazivFormated_1">
      <item>SCHRAEPLER  za proizvodnju i usluge, društvo s ograničenom odgovornošću</item>
    </derivirana_varijabla>
  </DomainObject.Predmet.ProtuStrankaListNazivFormated>
  <DomainObject.Predmet.ProtuStrankaListNazivFormatedOIB>
    <izvorni_sadrzaj>
      <item>SCHRAEPLER  za proizvodnju i usluge, društvo s ograničenom odgovornošću, OIB 96827612547</item>
    </izvorni_sadrzaj>
    <derivirana_varijabla naziv="DomainObject.Predmet.ProtuStrankaListNazivFormatedOIB_1">
      <item>SCHRAEPLER  za proizvodnju i usluge, društvo s ograničenom odgovornošću, OIB 96827612547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SCHRAEPLER  za proizvodnju i usluge, društvo s ograničenom odgovornošću</izvorni_sadrzaj>
    <derivirana_varijabla naziv="DomainObject.Predmet.ProtustrankaIDrugi_1">SCHRAEPLER  za proizvodnju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SCHRAEPLER  za proizvodnju i usluge, društvo s ograničenom odgovornošću, OIB 96827612547, Vis, 21480 Vis</izvorni_sadrzaj>
    <derivirana_varijabla naziv="DomainObject.Predmet.ProtustrankaIDrugiAdressOIB_1">SCHRAEPLER  za proizvodnju i usluge, društvo s ograničenom odgovornošću, OIB 96827612547, Vis,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SCHRAEPLER  za proizvodnju i usluge, društvo s ograničenom odgovornošću</item>
      <item>FINANCIJSKA AGENCIJA, RC SPLIT</item>
    </izvorni_sadrzaj>
    <derivirana_varijabla naziv="DomainObject.Predmet.SudioniciListNaziv_1">
      <item>SCHRAEPLER  za proizvodnju i usluge, društvo s ograničenom odgovornošću</item>
      <item>FINANCIJSKA AGENCIJA, RC SPLIT</item>
    </derivirana_varijabla>
  </DomainObject.Predmet.SudioniciListNaziv>
  <DomainObject.Predmet.SudioniciListAdressOIB>
    <izvorni_sadrzaj>
      <item>SCHRAEPLER  za proizvodnju i usluge, društvo s ograničenom odgovornošću, OIB 96827612547, Vis,21480 Vis</item>
      <item>FINANCIJSKA AGENCIJA, RC SPLIT, OIB 85821130368, Mažuranićevo šetalište 24 b,21000 Split</item>
    </izvorni_sadrzaj>
    <derivirana_varijabla naziv="DomainObject.Predmet.SudioniciListAdressOIB_1">
      <item>SCHRAEPLER  za proizvodnju i usluge, društvo s ograničenom odgovornošću, OIB 96827612547, Vis,21480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96827612547</item>
      <item>, OIB 85821130368</item>
    </izvorni_sadrzaj>
    <derivirana_varijabla naziv="DomainObject.Predmet.SudioniciListNazivOIB_1">
      <item>, OIB 96827612547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BB3595-919C-4B6E-804E-17286C62DE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342</properties:Words>
  <properties:Characters>1829</properties:Characters>
  <properties:Lines>46</properties:Lines>
  <properties:Paragraphs>16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REPUBLIKA HRVATSKA</vt:lpstr>
      <vt:lpstr>        </vt:lpstr>
    </vt:vector>
  </properties:TitlesOfParts>
  <properties:LinksUpToDate>false</properties:LinksUpToDate>
  <properties:CharactersWithSpaces>2217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2018-03-29T06:55:00Z</dcterms:created>
  <dc:creator>Marija Elez</dc:creator>
  <cp:lastModifiedBy>Marija Elez</cp:lastModifiedBy>
  <cp:lastPrinted>2018-03-30T07:48:00Z</cp:lastPrinted>
  <dcterms:modified xmlns:xsi="http://www.w3.org/2001/XMLSchema-instance" xsi:type="dcterms:W3CDTF">2018-03-30T07:49:00Z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