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0445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504451">
                    <w:rPr>
                      <w:sz w:val="22"/>
                      <w:szCs w:val="22"/>
                    </w:rPr>
                    <w:t>185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504451"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5b160d" w14:paraId="45b160d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504451" w:rsidP="00504451" w:rsidR="00504451" w:rsidRPr="00504451">
      <w:pPr>
        <w:ind w:firstLine="708"/>
        <w:jc w:val="both"/>
        <w:rPr>
          <w:lang w:eastAsia="en-US"/>
        </w:rPr>
      </w:pPr>
      <w:r w:rsidRPr="00504451">
        <w:rPr>
          <w:lang w:eastAsia="en-US"/>
        </w:rPr>
        <w:t>Trgovački sud u Osijeku, po sutkinji Nadi Roso, na temelju prijedloga sudske savjetnice Marine Ljubičić Knežević, u stečajnom predmetu povodom zahtjeva Financijske agencije, Regionalnog centra Osijek, OIB: 85821130368, Osijek, L. Jagera 3, za provedbu skraćenog stečajnog postupka nad stečajnim dužnikom TILIA d.o.o. za proizvodnju, trgovinu i usluge, MBS: 030093907, OIB: 64878654707, Velimirovac, Alojzija Stepinca bb, 4. travnja 2018.</w:t>
      </w:r>
      <w:r w:rsidRPr="00504451">
        <w:rPr>
          <w:b/>
          <w:lang w:eastAsia="en-US"/>
        </w:rPr>
        <w:tab/>
      </w:r>
    </w:p>
    <w:p w:rsidRDefault="00504451" w:rsidP="00504451" w:rsidR="00504451" w:rsidRPr="00504451">
      <w:pPr>
        <w:tabs>
          <w:tab w:pos="6180" w:val="left"/>
        </w:tabs>
        <w:rPr>
          <w:b/>
          <w:lang w:eastAsia="en-US"/>
        </w:rPr>
      </w:pPr>
    </w:p>
    <w:p w:rsidRDefault="00504451" w:rsidP="00504451" w:rsidR="00504451" w:rsidRPr="00504451">
      <w:pPr>
        <w:jc w:val="center"/>
        <w:rPr>
          <w:bCs/>
          <w:lang w:eastAsia="en-US"/>
        </w:rPr>
      </w:pPr>
      <w:r w:rsidRPr="00504451">
        <w:rPr>
          <w:b/>
          <w:lang w:eastAsia="en-US"/>
        </w:rPr>
        <w:t xml:space="preserve">   </w:t>
      </w:r>
      <w:r w:rsidRPr="00504451">
        <w:rPr>
          <w:lang w:eastAsia="en-US"/>
        </w:rPr>
        <w:t xml:space="preserve"> r i j e š i o   j e</w:t>
      </w:r>
    </w:p>
    <w:p w:rsidRDefault="00504451" w:rsidP="00504451" w:rsidR="00504451" w:rsidRPr="00504451">
      <w:pPr>
        <w:jc w:val="both"/>
        <w:rPr>
          <w:lang w:eastAsia="en-US"/>
        </w:rPr>
      </w:pPr>
    </w:p>
    <w:p w:rsidRDefault="00504451" w:rsidP="00504451" w:rsidR="00504451" w:rsidRPr="00504451">
      <w:pPr>
        <w:ind w:firstLine="720"/>
        <w:jc w:val="both"/>
        <w:rPr>
          <w:lang w:eastAsia="en-US"/>
        </w:rPr>
      </w:pPr>
      <w:r w:rsidRPr="00504451">
        <w:rPr>
          <w:lang w:eastAsia="en-US"/>
        </w:rPr>
        <w:t xml:space="preserve">I. </w:t>
      </w:r>
      <w:r>
        <w:rPr>
          <w:lang w:eastAsia="en-US"/>
        </w:rPr>
        <w:tab/>
      </w:r>
      <w:r w:rsidRPr="00504451">
        <w:rPr>
          <w:lang w:eastAsia="en-US"/>
        </w:rPr>
        <w:t>Obustavlja se skraćeni stečajni postupak nad stečajnim dužnikom TILIA d.o.o. za proizvodnju, trgovinu i usluge, MBS: 030093907, OIB: 64878654707, Velimirovac, Alojzija Stepinca bb.</w:t>
      </w:r>
    </w:p>
    <w:p w:rsidRDefault="00504451" w:rsidP="00504451" w:rsidR="00504451" w:rsidRPr="00504451">
      <w:pPr>
        <w:tabs>
          <w:tab w:pos="7440" w:val="left"/>
        </w:tabs>
        <w:ind w:left="1845"/>
        <w:jc w:val="both"/>
        <w:rPr>
          <w:lang w:eastAsia="en-US"/>
        </w:rPr>
      </w:pPr>
      <w:r w:rsidRPr="00504451">
        <w:rPr>
          <w:lang w:eastAsia="en-US"/>
        </w:rPr>
        <w:tab/>
      </w:r>
    </w:p>
    <w:p w:rsidRDefault="00504451" w:rsidP="00504451" w:rsidR="00504451" w:rsidRPr="00504451">
      <w:pPr>
        <w:ind w:left="720"/>
        <w:jc w:val="both"/>
        <w:rPr>
          <w:lang w:eastAsia="en-US"/>
        </w:rPr>
      </w:pPr>
      <w:r w:rsidRPr="00504451">
        <w:rPr>
          <w:lang w:eastAsia="en-US"/>
        </w:rPr>
        <w:t xml:space="preserve">II. </w:t>
      </w:r>
      <w:r>
        <w:rPr>
          <w:lang w:eastAsia="en-US"/>
        </w:rPr>
        <w:tab/>
      </w:r>
      <w:r w:rsidRPr="00504451">
        <w:rPr>
          <w:lang w:eastAsia="en-US"/>
        </w:rPr>
        <w:t>Postupak će se nastaviti prema općim odredbama Stečajnog zakona.</w:t>
      </w:r>
    </w:p>
    <w:p w:rsidRDefault="00504451" w:rsidP="00504451" w:rsidR="00504451" w:rsidRPr="00504451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504451" w:rsidP="00504451" w:rsidR="00504451" w:rsidRPr="00504451">
      <w:pPr>
        <w:keepNext/>
        <w:jc w:val="center"/>
        <w:outlineLvl w:val="0"/>
        <w:rPr>
          <w:bCs/>
          <w:kern w:val="36"/>
          <w:lang w:eastAsia="en-US"/>
        </w:rPr>
      </w:pPr>
      <w:r w:rsidRPr="00504451">
        <w:rPr>
          <w:bCs/>
          <w:kern w:val="36"/>
          <w:lang w:eastAsia="en-US"/>
        </w:rPr>
        <w:t>Obrazloženje</w:t>
      </w:r>
    </w:p>
    <w:p w:rsidRDefault="00504451" w:rsidP="00504451" w:rsidR="00504451" w:rsidRPr="00504451">
      <w:pPr>
        <w:jc w:val="both"/>
        <w:rPr>
          <w:b/>
          <w:bCs/>
          <w:lang w:eastAsia="en-US"/>
        </w:rPr>
      </w:pPr>
    </w:p>
    <w:p w:rsidRDefault="00504451" w:rsidP="00504451" w:rsidR="00504451" w:rsidRPr="00504451">
      <w:pPr>
        <w:ind w:firstLine="720"/>
        <w:jc w:val="both"/>
        <w:rPr>
          <w:lang w:eastAsia="en-US"/>
        </w:rPr>
      </w:pPr>
      <w:r w:rsidRPr="00504451">
        <w:rPr>
          <w:lang w:eastAsia="en-US"/>
        </w:rPr>
        <w:t>Dana 26. veljače 2018. na ovome Sudu zaprimljen je zahtjev za provedbu skraćenog stečajnog postupka Financijske agencije, Regionalnog centra Osijek, Klasa: 110-07/18-01/04, Ur.broj: 04-06-18-899 od 23. veljače 2018. nad stečajnim dužnikom TILIA d.o.o. za proizvodnju, trgovinu i usluge, MBS: 030093907, OIB: 64878654707, Velimirovac, Alojzija Stepinca bb.</w:t>
      </w:r>
    </w:p>
    <w:p w:rsidRDefault="00504451" w:rsidP="00504451" w:rsidR="00504451" w:rsidRPr="00504451">
      <w:pPr>
        <w:ind w:firstLine="720"/>
        <w:jc w:val="both"/>
        <w:rPr>
          <w:lang w:eastAsia="en-US"/>
        </w:rPr>
      </w:pPr>
    </w:p>
    <w:p w:rsidRDefault="00504451" w:rsidP="00504451" w:rsidR="00504451" w:rsidRPr="00504451">
      <w:pPr>
        <w:ind w:firstLine="720"/>
        <w:jc w:val="both"/>
        <w:rPr>
          <w:lang w:eastAsia="en-US"/>
        </w:rPr>
      </w:pPr>
      <w:r w:rsidRPr="00504451">
        <w:rPr>
          <w:lang w:eastAsia="en-US"/>
        </w:rPr>
        <w:t xml:space="preserve">Nakon izvršenog uvida u Sudski registar Sud je 27. veljače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504451" w:rsidP="00504451" w:rsidR="00504451" w:rsidRPr="00504451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504451" w:rsidP="00504451" w:rsidR="00504451">
      <w:pPr>
        <w:tabs>
          <w:tab w:pos="2070" w:val="left"/>
        </w:tabs>
        <w:ind w:firstLine="720"/>
        <w:jc w:val="both"/>
        <w:rPr>
          <w:lang w:eastAsia="en-US"/>
        </w:rPr>
      </w:pPr>
      <w:r w:rsidRPr="00504451">
        <w:rPr>
          <w:lang w:eastAsia="en-US"/>
        </w:rPr>
        <w:t xml:space="preserve">Dana 9. ožujka 2018. zaprimljen je podnesak Županijskog državnog odvjetništva u Osijeku, broj: S-DO-62/2018 od 9. ožujka 2018. kojim je na posebnom obrascu sukladno čl. 16. SZ-a dostavljen prijedlog vjerovnika Republike Hrvatske, Ministarstva financija, Porezne uprave, Područnog ureda Osijek, za otvaranje stečajnog postupka nad predmetnim stečajnim </w:t>
      </w:r>
    </w:p>
    <w:p w:rsidRDefault="00504451" w:rsidP="00504451" w:rsidR="00504451">
      <w:pPr>
        <w:tabs>
          <w:tab w:pos="2070" w:val="left"/>
        </w:tabs>
        <w:jc w:val="both"/>
        <w:rPr>
          <w:lang w:eastAsia="en-US"/>
        </w:rPr>
      </w:pPr>
    </w:p>
    <w:p w:rsidRDefault="00504451" w:rsidP="00504451" w:rsidR="00504451">
      <w:pPr>
        <w:tabs>
          <w:tab w:pos="2070" w:val="left"/>
        </w:tabs>
        <w:jc w:val="both"/>
        <w:rPr>
          <w:lang w:eastAsia="en-US"/>
        </w:rPr>
      </w:pPr>
    </w:p>
    <w:p w:rsidRDefault="00504451" w:rsidP="00504451" w:rsidR="00504451" w:rsidRPr="00504451">
      <w:pPr>
        <w:tabs>
          <w:tab w:pos="2070" w:val="left"/>
        </w:tabs>
        <w:jc w:val="both"/>
        <w:rPr>
          <w:lang w:eastAsia="en-US"/>
        </w:rPr>
      </w:pPr>
      <w:r w:rsidRPr="00504451">
        <w:rPr>
          <w:lang w:eastAsia="en-US"/>
        </w:rPr>
        <w:t>dužnikom iz razloga što prema istom ima tražbinu u iznosu od 152.121,95 kuna evidentiranu u ISPU na dan 5. ožujka 2018., po osnovi neplaćenih javnih davanja, koju tražbinu stečajni dužnik nije namirio. Također, vjerovnik je naveo da kod stečajnog dužnika postoji stečajni razlog i to nesposobnost za plaćanje. Naime, prema podacima iz Potvrde o blokadi, Klasa: 418-01/2018-01/781, Ur.broj: 321-2018-016 na dan 2. ožujka 2018. dužnik je u neprekidnoj blokadi u trajanju od 127 dana, a u Očevidniku o redoslijedu plaćanja, Klasa: 418-01/2018-01/781, Ur.broj: 321-2018-018 od 2. ožujka 2018. iskazani su dospjeli nepodmireni nalozi za plaćanje u ukupnom iznosu od 649.522,19 kuna.</w:t>
      </w:r>
    </w:p>
    <w:p w:rsidRDefault="00504451" w:rsidP="00504451" w:rsidR="00504451" w:rsidRPr="00504451">
      <w:pPr>
        <w:tabs>
          <w:tab w:pos="2070" w:val="left"/>
        </w:tabs>
        <w:ind w:firstLine="720"/>
        <w:jc w:val="both"/>
        <w:rPr>
          <w:lang w:eastAsia="en-US"/>
        </w:rPr>
      </w:pPr>
      <w:r w:rsidRPr="00504451">
        <w:rPr>
          <w:lang w:eastAsia="en-US"/>
        </w:rPr>
        <w:tab/>
      </w:r>
    </w:p>
    <w:p w:rsidRDefault="00504451" w:rsidP="00504451" w:rsidR="00504451" w:rsidRPr="00504451">
      <w:pPr>
        <w:ind w:firstLine="720"/>
        <w:jc w:val="both"/>
        <w:rPr>
          <w:lang w:eastAsia="en-US"/>
        </w:rPr>
      </w:pPr>
      <w:r w:rsidRPr="00504451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504451" w:rsidP="00504451" w:rsidR="00504451">
      <w:pPr>
        <w:jc w:val="both"/>
        <w:rPr>
          <w:lang w:eastAsia="en-US"/>
        </w:rPr>
      </w:pPr>
    </w:p>
    <w:p w:rsidRDefault="00504451" w:rsidP="00504451" w:rsidR="00504451">
      <w:pPr>
        <w:jc w:val="both"/>
        <w:rPr>
          <w:bCs/>
          <w:lang w:eastAsia="en-US"/>
        </w:rPr>
      </w:pPr>
      <w:r w:rsidRPr="00504451">
        <w:rPr>
          <w:lang w:eastAsia="en-US"/>
        </w:rPr>
        <w:t xml:space="preserve">                                               </w:t>
      </w:r>
      <w:r w:rsidRPr="00504451">
        <w:rPr>
          <w:bCs/>
          <w:lang w:eastAsia="en-US"/>
        </w:rPr>
        <w:t xml:space="preserve">U Osijeku  4. travnja 2018. </w:t>
      </w:r>
    </w:p>
    <w:p w:rsidRDefault="00D41E70" w:rsidP="00504451" w:rsidR="00D41E70">
      <w:pPr>
        <w:jc w:val="both"/>
        <w:rPr>
          <w:bCs/>
          <w:lang w:eastAsia="en-US"/>
        </w:rPr>
      </w:pPr>
    </w:p>
    <w:p w:rsidRDefault="00D41E70" w:rsidP="00504451" w:rsidR="00D41E70">
      <w:pPr>
        <w:jc w:val="both"/>
        <w:rPr>
          <w:bCs/>
          <w:lang w:eastAsia="en-US"/>
        </w:rPr>
      </w:pPr>
    </w:p>
    <w:p w:rsidRDefault="00D41E70" w:rsidP="00D41E70" w:rsidR="00D41E70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ab/>
      </w:r>
      <w:r w:rsidR="009D50C3">
        <w:rPr>
          <w:bCs/>
          <w:lang w:eastAsia="en-US"/>
        </w:rPr>
        <w:t>Sudac</w:t>
      </w:r>
    </w:p>
    <w:p w:rsidRDefault="009D50C3" w:rsidP="009D50C3" w:rsidR="00D41E70" w:rsidRPr="00504451">
      <w:pPr>
        <w:tabs>
          <w:tab w:pos="6760" w:val="left"/>
        </w:tabs>
        <w:rPr>
          <w:bCs/>
          <w:lang w:eastAsia="en-US"/>
        </w:rPr>
      </w:pPr>
      <w:r>
        <w:rPr>
          <w:bCs/>
          <w:lang w:eastAsia="en-US"/>
        </w:rPr>
        <w:t xml:space="preserve">        Zapisničar                                                                                 NADA ROSO</w:t>
      </w:r>
    </w:p>
    <w:p w:rsidRDefault="009D50C3" w:rsidP="00504451" w:rsidR="00504451" w:rsidRPr="00504451">
      <w:pPr>
        <w:jc w:val="both"/>
        <w:rPr>
          <w:bCs/>
          <w:lang w:eastAsia="en-US"/>
        </w:rPr>
      </w:pPr>
      <w:r>
        <w:rPr>
          <w:bCs/>
          <w:lang w:eastAsia="en-US"/>
        </w:rPr>
        <w:t>Snježana Andrijanić</w:t>
      </w:r>
    </w:p>
    <w:p w:rsidRDefault="00D41E70" w:rsidP="000F1550" w:rsidR="00D41E70" w:rsidRPr="000F1550">
      <w:pPr>
        <w:rPr>
          <w:b/>
        </w:rPr>
      </w:pPr>
      <w:r w:rsidRPr="000F1550">
        <w:t xml:space="preserve">      </w:t>
      </w:r>
      <w:r w:rsidRPr="000F1550">
        <w:tab/>
        <w:t xml:space="preserve"> </w:t>
      </w:r>
      <w:r w:rsidRPr="000F1550">
        <w:tab/>
      </w:r>
      <w:r w:rsidRPr="000F1550">
        <w:tab/>
      </w:r>
      <w:r w:rsidRPr="000F1550">
        <w:tab/>
      </w:r>
      <w:r w:rsidRPr="000F1550">
        <w:tab/>
      </w:r>
      <w:r w:rsidRPr="000F1550">
        <w:tab/>
        <w:t xml:space="preserve">          </w:t>
      </w:r>
      <w:r w:rsidRPr="000F1550">
        <w:tab/>
      </w:r>
      <w:r w:rsidRPr="000F1550">
        <w:tab/>
        <w:t xml:space="preserve">          Sudska savjetnica</w:t>
      </w:r>
    </w:p>
    <w:p w:rsidRDefault="00D41E70" w:rsidP="000F1550" w:rsidR="00D41E70" w:rsidRPr="000F1550">
      <w:pPr>
        <w:jc w:val="both"/>
      </w:pPr>
      <w:r w:rsidRPr="000F1550">
        <w:t xml:space="preserve"> </w:t>
      </w:r>
      <w:r w:rsidRPr="000F1550">
        <w:tab/>
      </w:r>
      <w:r w:rsidRPr="000F1550">
        <w:tab/>
      </w:r>
      <w:r w:rsidRPr="000F1550">
        <w:tab/>
      </w:r>
      <w:r w:rsidRPr="000F1550">
        <w:tab/>
      </w:r>
      <w:r w:rsidRPr="000F1550">
        <w:tab/>
      </w:r>
      <w:r w:rsidRPr="000F1550">
        <w:tab/>
        <w:t xml:space="preserve">                 </w:t>
      </w:r>
      <w:r w:rsidR="009D50C3">
        <w:t xml:space="preserve">    </w:t>
      </w:r>
      <w:r w:rsidRPr="000F1550">
        <w:t>MARINA LJUBIČIĆ KNEŽEVIĆ</w:t>
      </w:r>
    </w:p>
    <w:p w:rsidRDefault="00504451" w:rsidP="00D41E70" w:rsidR="00504451" w:rsidRPr="00504451">
      <w:pPr>
        <w:keepNext/>
        <w:jc w:val="both"/>
        <w:outlineLvl w:val="1"/>
        <w:rPr>
          <w:bCs/>
          <w:lang w:eastAsia="en-US"/>
        </w:rPr>
      </w:pPr>
      <w:r w:rsidRPr="00504451">
        <w:rPr>
          <w:b/>
          <w:bCs/>
          <w:lang w:eastAsia="en-US"/>
        </w:rPr>
        <w:t xml:space="preserve">                                                                           </w:t>
      </w:r>
      <w:r w:rsidRPr="00504451">
        <w:rPr>
          <w:b/>
          <w:bCs/>
          <w:lang w:eastAsia="en-US"/>
        </w:rPr>
        <w:tab/>
      </w:r>
      <w:r w:rsidRPr="00504451">
        <w:rPr>
          <w:bCs/>
          <w:lang w:eastAsia="en-US"/>
        </w:rPr>
        <w:tab/>
        <w:t xml:space="preserve">              </w:t>
      </w:r>
      <w:r w:rsidR="00D41E70">
        <w:rPr>
          <w:bCs/>
          <w:lang w:eastAsia="en-US"/>
        </w:rPr>
        <w:t xml:space="preserve"> </w:t>
      </w:r>
    </w:p>
    <w:p w:rsidRDefault="00504451" w:rsidP="00504451" w:rsidR="00504451" w:rsidRPr="00504451">
      <w:pPr>
        <w:jc w:val="both"/>
        <w:rPr>
          <w:b/>
          <w:bCs/>
          <w:lang w:eastAsia="en-US"/>
        </w:rPr>
      </w:pPr>
    </w:p>
    <w:p w:rsidRDefault="00504451" w:rsidP="00504451" w:rsidR="00504451" w:rsidRPr="00504451">
      <w:pPr>
        <w:jc w:val="both"/>
        <w:rPr>
          <w:lang w:eastAsia="en-US"/>
        </w:rPr>
      </w:pPr>
      <w:r w:rsidRPr="00504451">
        <w:rPr>
          <w:lang w:eastAsia="en-US"/>
        </w:rPr>
        <w:t>UPUTA O PRAVNOM LIJEKU:</w:t>
      </w:r>
    </w:p>
    <w:p w:rsidRDefault="00504451" w:rsidP="00504451" w:rsidR="00504451" w:rsidRPr="00504451">
      <w:pPr>
        <w:jc w:val="both"/>
        <w:rPr>
          <w:b/>
          <w:bCs/>
          <w:lang w:eastAsia="en-US"/>
        </w:rPr>
      </w:pPr>
      <w:r w:rsidRPr="00504451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504451" w:rsidP="00504451" w:rsidR="00504451" w:rsidRPr="00504451">
      <w:pPr>
        <w:jc w:val="both"/>
        <w:rPr>
          <w:lang w:eastAsia="en-US" w:val="en-US"/>
        </w:rPr>
      </w:pPr>
      <w:r w:rsidRPr="00504451">
        <w:rPr>
          <w:lang w:eastAsia="en-US" w:val="en-US"/>
        </w:rPr>
        <w:t>           </w:t>
      </w:r>
    </w:p>
    <w:p w:rsidRDefault="00504451" w:rsidP="00504451" w:rsidR="00504451" w:rsidRPr="00504451">
      <w:pPr>
        <w:jc w:val="both"/>
        <w:rPr>
          <w:lang w:eastAsia="en-US" w:val="en-US"/>
        </w:rPr>
      </w:pPr>
      <w:r w:rsidRPr="00504451">
        <w:rPr>
          <w:lang w:eastAsia="en-US" w:val="en-US"/>
        </w:rPr>
        <w:t>     </w:t>
      </w:r>
    </w:p>
    <w:p w:rsidRDefault="00504451" w:rsidP="00504451" w:rsidR="00504451" w:rsidRPr="00504451">
      <w:pPr>
        <w:jc w:val="both"/>
        <w:rPr>
          <w:bCs/>
          <w:lang w:eastAsia="en-US"/>
        </w:rPr>
      </w:pPr>
      <w:r w:rsidRPr="00504451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04451" w:rsidP="00504451" w:rsidR="00504451" w:rsidRPr="00504451">
      <w:pPr>
        <w:jc w:val="both"/>
        <w:rPr>
          <w:bCs/>
          <w:lang w:eastAsia="en-US"/>
        </w:rPr>
      </w:pPr>
      <w:r w:rsidRPr="00504451">
        <w:rPr>
          <w:bCs/>
          <w:lang w:eastAsia="en-US"/>
        </w:rPr>
        <w:t>D N A :</w:t>
      </w:r>
    </w:p>
    <w:p w:rsidRDefault="00504451" w:rsidP="00504451" w:rsidR="00504451" w:rsidRPr="00504451">
      <w:pPr>
        <w:numPr>
          <w:ilvl w:val="0"/>
          <w:numId w:val="6"/>
        </w:numPr>
        <w:jc w:val="both"/>
        <w:rPr>
          <w:lang w:eastAsia="en-US"/>
        </w:rPr>
      </w:pPr>
      <w:r w:rsidRPr="00504451">
        <w:rPr>
          <w:lang w:eastAsia="en-US"/>
        </w:rPr>
        <w:t>FINA, RC Osijek</w:t>
      </w:r>
    </w:p>
    <w:p w:rsidRDefault="00504451" w:rsidP="00504451" w:rsidR="00504451" w:rsidRPr="00504451">
      <w:pPr>
        <w:numPr>
          <w:ilvl w:val="0"/>
          <w:numId w:val="6"/>
        </w:numPr>
        <w:jc w:val="both"/>
        <w:rPr>
          <w:lang w:eastAsia="en-US"/>
        </w:rPr>
      </w:pPr>
      <w:r w:rsidRPr="00504451">
        <w:rPr>
          <w:lang w:eastAsia="en-US"/>
        </w:rPr>
        <w:t>ŽDO Osijek</w:t>
      </w:r>
    </w:p>
    <w:p w:rsidRDefault="00504451" w:rsidP="00504451" w:rsidR="00504451" w:rsidRPr="00504451">
      <w:pPr>
        <w:numPr>
          <w:ilvl w:val="0"/>
          <w:numId w:val="6"/>
        </w:numPr>
        <w:jc w:val="both"/>
        <w:rPr>
          <w:lang w:eastAsia="en-US"/>
        </w:rPr>
      </w:pPr>
      <w:r w:rsidRPr="00504451">
        <w:rPr>
          <w:lang w:eastAsia="en-US"/>
        </w:rPr>
        <w:t>Stečajni dužnik</w:t>
      </w:r>
    </w:p>
    <w:p w:rsidRDefault="00504451" w:rsidP="00504451" w:rsidR="00504451" w:rsidRPr="00504451">
      <w:pPr>
        <w:numPr>
          <w:ilvl w:val="0"/>
          <w:numId w:val="6"/>
        </w:numPr>
        <w:jc w:val="both"/>
        <w:rPr>
          <w:lang w:eastAsia="en-US"/>
        </w:rPr>
      </w:pPr>
      <w:r w:rsidRPr="00504451">
        <w:rPr>
          <w:lang w:eastAsia="en-US"/>
        </w:rPr>
        <w:t xml:space="preserve">e-oglasna ploča suda uz podnesak ŽDO Osijek </w:t>
      </w:r>
    </w:p>
    <w:p w:rsidRDefault="00504451" w:rsidP="00504451" w:rsidR="00504451" w:rsidRPr="00504451">
      <w:pPr>
        <w:ind w:left="720"/>
        <w:jc w:val="both"/>
        <w:rPr>
          <w:lang w:eastAsia="en-US"/>
        </w:rPr>
      </w:pPr>
      <w:r w:rsidRPr="00504451">
        <w:rPr>
          <w:lang w:eastAsia="en-US"/>
        </w:rPr>
        <w:t>od 9. ožujka 2018. (str. 5-7 spisa)</w:t>
      </w:r>
    </w:p>
    <w:p w:rsidRDefault="00504451" w:rsidP="00504451" w:rsidR="00504451" w:rsidRPr="00504451">
      <w:pPr>
        <w:numPr>
          <w:ilvl w:val="0"/>
          <w:numId w:val="6"/>
        </w:numPr>
        <w:jc w:val="both"/>
        <w:rPr>
          <w:lang w:eastAsia="en-US"/>
        </w:rPr>
      </w:pPr>
      <w:r w:rsidRPr="00504451">
        <w:rPr>
          <w:lang w:eastAsia="en-US"/>
        </w:rPr>
        <w:t>riješeno obustavom</w:t>
      </w:r>
    </w:p>
    <w:p w:rsidRDefault="00504451" w:rsidP="00504451" w:rsidR="00504451" w:rsidRPr="00504451">
      <w:pPr>
        <w:numPr>
          <w:ilvl w:val="0"/>
          <w:numId w:val="6"/>
        </w:numPr>
        <w:jc w:val="both"/>
        <w:rPr>
          <w:lang w:eastAsia="en-US"/>
        </w:rPr>
      </w:pPr>
      <w:r w:rsidRPr="00504451">
        <w:rPr>
          <w:lang w:eastAsia="en-US"/>
        </w:rPr>
        <w:t>kal. 25. travnja 2018.</w:t>
      </w:r>
    </w:p>
    <w:p w:rsidRDefault="00504451" w:rsidP="00504451" w:rsidR="00504451" w:rsidRPr="00504451">
      <w:pPr>
        <w:jc w:val="both"/>
        <w:rPr>
          <w:lang w:eastAsia="en-US"/>
        </w:rPr>
      </w:pPr>
    </w:p>
    <w:p w:rsidRDefault="00504451" w:rsidP="00504451" w:rsidR="00504451" w:rsidRPr="00504451">
      <w:pPr>
        <w:jc w:val="both"/>
        <w:rPr>
          <w:lang w:eastAsia="en-US"/>
        </w:rPr>
      </w:pPr>
    </w:p>
    <w:p w:rsidRDefault="00504451" w:rsidP="00504451" w:rsidR="00504451" w:rsidRPr="00504451">
      <w:pPr>
        <w:jc w:val="both"/>
        <w:rPr>
          <w:lang w:eastAsia="en-US"/>
        </w:rPr>
      </w:pPr>
    </w:p>
    <w:p w:rsidRDefault="00504451" w:rsidP="00504451" w:rsidR="00504451" w:rsidRPr="00504451">
      <w:pPr>
        <w:jc w:val="both"/>
        <w:rPr>
          <w:lang w:eastAsia="en-US"/>
        </w:rPr>
      </w:pPr>
    </w:p>
    <w:p w:rsidRDefault="00504451" w:rsidP="00504451" w:rsidR="00504451" w:rsidRPr="00504451">
      <w:pPr>
        <w:jc w:val="both"/>
        <w:rPr>
          <w:lang w:eastAsia="en-US"/>
        </w:rPr>
      </w:pPr>
    </w:p>
    <w:p w:rsidRDefault="00504451" w:rsidP="00504451" w:rsidR="00504451" w:rsidRPr="00504451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A0643C" w:rsidP="00BA6D37" w:rsidR="004777DC">
      <w:pPr>
        <w:pStyle w:val="Tijeloteksta"/>
        <w:jc w:val="center"/>
      </w:pP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43C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504451">
      <w:t>185</w:t>
    </w:r>
    <w:r w:rsidR="00BA6D37">
      <w:t>/2018</w:t>
    </w:r>
    <w:r w:rsidR="00504451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0643C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 d.o.o. za proizvodnju, trgovinu i usluge</izvorni_sadrzaj>
    <derivirana_varijabla naziv="DomainObject.Predmet.ProtustrankaFormated_1">  TILIA d.o.o. za proizvodnju, trgovinu i usluge</derivirana_varijabla>
  </DomainObject.Predmet.ProtustrankaFormated>
  <DomainObject.Predmet.ProtustrankaFormatedOIB>
    <izvorni_sadrzaj>  TILIA d.o.o. za proizvodnju, trgovinu i usluge, OIB 64878654707</izvorni_sadrzaj>
    <derivirana_varijabla naziv="DomainObject.Predmet.ProtustrankaFormatedOIB_1">  TILIA d.o.o. za proizvodnju, trgovinu i usluge, OIB 64878654707</derivirana_varijabla>
  </DomainObject.Predmet.ProtustrankaFormatedOIB>
  <DomainObject.Predmet.ProtustrankaFormatedWithAdress>
    <izvorni_sadrzaj> TILIA d.o.o. za proizvodnju, trgovinu i usluge, Alojzija Stepinca/bb, 31500 Velimirovac</izvorni_sadrzaj>
    <derivirana_varijabla naziv="DomainObject.Predmet.ProtustrankaFormatedWithAdress_1"> TILIA d.o.o. za proizvodnju, trgovinu i usluge, Alojzija Stepinca/bb, 31500 Velimirovac</derivirana_varijabla>
  </DomainObject.Predmet.ProtustrankaFormatedWithAdress>
  <DomainObject.Predmet.ProtustrankaFormatedWithAdressOIB>
    <izvorni_sadrzaj> TILIA d.o.o. za proizvodnju, trgovinu i usluge, OIB 64878654707, Alojzija Stepinca/bb, 31500 Velimirovac</izvorni_sadrzaj>
    <derivirana_varijabla naziv="DomainObject.Predmet.ProtustrankaFormatedWithAdressOIB_1"> TILIA d.o.o. za proizvodnju, trgovinu i usluge, OIB 64878654707, Alojzija Stepinca/bb, 31500 Velimirovac</derivirana_varijabla>
  </DomainObject.Predmet.ProtustrankaFormatedWithAdressOIB>
  <DomainObject.Predmet.ProtustrankaWithAdress>
    <izvorni_sadrzaj>TILIA d.o.o. za proizvodnju, trgovinu i usluge Alojzija Stepinca/bb, 31500 Velimirovac</izvorni_sadrzaj>
    <derivirana_varijabla naziv="DomainObject.Predmet.ProtustrankaWithAdress_1">TILIA d.o.o. za proizvodnju, trgovinu i usluge Alojzija Stepinca/bb, 31500 Velimirovac</derivirana_varijabla>
  </DomainObject.Predmet.ProtustrankaWithAdress>
  <DomainObject.Predmet.ProtustrankaWithAdressOIB>
    <izvorni_sadrzaj>TILIA d.o.o. za proizvodnju, trgovinu i usluge, OIB 64878654707, Alojzija Stepinca/bb, 31500 Velimirovac</izvorni_sadrzaj>
    <derivirana_varijabla naziv="DomainObject.Predmet.ProtustrankaWithAdressOIB_1">TILIA d.o.o. za proizvodnju, trgovinu i usluge, OIB 64878654707, Alojzija Stepinca/bb, 31500 Velimirovac</derivirana_varijabla>
  </DomainObject.Predmet.ProtustrankaWithAdressOIB>
  <DomainObject.Predmet.ProtustrankaNazivFormated>
    <izvorni_sadrzaj>TILIA d.o.o. za proizvodnju, trgovinu i usluge</izvorni_sadrzaj>
    <derivirana_varijabla naziv="DomainObject.Predmet.ProtustrankaNazivFormated_1">TILIA d.o.o. za proizvodnju, trgovinu i usluge</derivirana_varijabla>
  </DomainObject.Predmet.ProtustrankaNazivFormated>
  <DomainObject.Predmet.ProtustrankaNazivFormatedOIB>
    <izvorni_sadrzaj>TILIA d.o.o. za proizvodnju, trgovinu i usluge, OIB 64878654707</izvorni_sadrzaj>
    <derivirana_varijabla naziv="DomainObject.Predmet.ProtustrankaNazivFormatedOIB_1">TILIA d.o.o. za proizvodnju, trgovinu i usluge, OIB 64878654707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TILIA d.o.o. za proizvodnju, trgovinu i usluge</item>
    </izvorni_sadrzaj>
    <derivirana_varijabla naziv="DomainObject.Predmet.ProtuStrankaListFormated_1">
      <item>TILIA d.o.o. za proizvodnju, trgovinu i usluge</item>
    </derivirana_varijabla>
  </DomainObject.Predmet.ProtuStrankaListFormated>
  <DomainObject.Predmet.ProtuStrankaListFormatedOIB>
    <izvorni_sadrzaj>
      <item>TILIA d.o.o. za proizvodnju, trgovinu i usluge, OIB 64878654707</item>
    </izvorni_sadrzaj>
    <derivirana_varijabla naziv="DomainObject.Predmet.ProtuStrankaListFormatedOIB_1">
      <item>TILIA d.o.o. za proizvodnju, trgovinu i usluge, OIB 64878654707</item>
    </derivirana_varijabla>
  </DomainObject.Predmet.ProtuStrankaListFormatedOIB>
  <DomainObject.Predmet.ProtuStrankaListFormatedWithAdress>
    <izvorni_sadrzaj>
      <item>TILIA d.o.o. za proizvodnju, trgovinu i usluge, Alojzija Stepinca/bb, 31500 Velimirovac</item>
    </izvorni_sadrzaj>
    <derivirana_varijabla naziv="DomainObject.Predmet.ProtuStrankaListFormatedWithAdress_1">
      <item>TILIA d.o.o. za proizvodnju, trgovinu i usluge, Alojzija Stepinca/bb, 31500 Velimirovac</item>
    </derivirana_varijabla>
  </DomainObject.Predmet.ProtuStrankaListFormatedWithAdress>
  <DomainObject.Predmet.ProtuStrankaListFormatedWithAdressOIB>
    <izvorni_sadrzaj>
      <item>TILIA d.o.o. za proizvodnju, trgovinu i usluge, OIB 64878654707, Alojzija Stepinca/bb, 31500 Velimirovac</item>
    </izvorni_sadrzaj>
    <derivirana_varijabla naziv="DomainObject.Predmet.ProtuStrankaListFormatedWithAdressOIB_1">
      <item>TILIA d.o.o. za proizvodnju, trgovinu i usluge, OIB 64878654707, Alojzija Stepinca/bb, 31500 Velimirovac</item>
    </derivirana_varijabla>
  </DomainObject.Predmet.ProtuStrankaListFormatedWithAdressOIB>
  <DomainObject.Predmet.ProtuStrankaListNazivFormated>
    <izvorni_sadrzaj>
      <item>TILIA d.o.o. za proizvodnju, trgovinu i usluge</item>
    </izvorni_sadrzaj>
    <derivirana_varijabla naziv="DomainObject.Predmet.ProtuStrankaListNazivFormated_1">
      <item>TILIA d.o.o. za proizvodnju, trgovinu i usluge</item>
    </derivirana_varijabla>
  </DomainObject.Predmet.ProtuStrankaListNazivFormated>
  <DomainObject.Predmet.ProtuStrankaListNazivFormatedOIB>
    <izvorni_sadrzaj>
      <item>TILIA d.o.o. za proizvodnju, trgovinu i usluge, OIB 64878654707</item>
    </izvorni_sadrzaj>
    <derivirana_varijabla naziv="DomainObject.Predmet.ProtuStrankaListNazivFormatedOIB_1">
      <item>TILIA d.o.o. za proizvodnju, trgovinu i usluge, OIB 64878654707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TILIA d.o.o. za proizvodnju, trgovinu i usluge</izvorni_sadrzaj>
    <derivirana_varijabla naziv="DomainObject.Predmet.ProtustrankaIDrugi_1">TILIA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TILIA d.o.o. za proizvodnju, trgovinu i usluge, OIB 64878654707, Alojzija Stepinca/bb, 31500 Velimirovac</izvorni_sadrzaj>
    <derivirana_varijabla naziv="DomainObject.Predmet.ProtustrankaIDrugiAdressOIB_1">TILIA d.o.o. za proizvodnju, trgovinu i usluge, OIB 64878654707, Alojzija Stepinca/bb, 31500 Velimirovac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TILIA d.o.o. za proizvodnju, trgovinu i usluge</item>
    </izvorni_sadrzaj>
    <derivirana_varijabla naziv="DomainObject.Predmet.SudioniciListNaziv_1">
      <item>FINA RC OSIJEK</item>
      <item>TILIA d.o.o. za proizvodnju, trgovinu i usluge</item>
    </derivirana_varijabla>
  </DomainObject.Predmet.SudioniciListNaziv>
  <DomainObject.Predmet.SudioniciListAdressOIB>
    <izvorni_sadrzaj>
      <item>FINA RC OSIJEK, OIB 85821130368</item>
      <item>TILIA d.o.o. za proizvodnju, trgovinu i usluge, OIB 64878654707, Alojzija Stepinca/bb,31500 Velimirovac</item>
    </izvorni_sadrzaj>
    <derivirana_varijabla naziv="DomainObject.Predmet.SudioniciListAdressOIB_1">
      <item>FINA RC OSIJEK, OIB 85821130368</item>
      <item>TILIA d.o.o. za proizvodnju, trgovinu i usluge, OIB 64878654707, Alojzija Stepinca/bb,31500 Velimirovac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64878654707</item>
    </izvorni_sadrzaj>
    <derivirana_varijabla naziv="DomainObject.Predmet.SudioniciListNazivOIB_1">
      <item>, OIB 85821130368</item>
      <item>, OIB 64878654707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3204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2018-04-05T06:45:00Z</dcterms:created>
  <dc:creator>Snježana Andrijanić</dc:creator>
  <cp:lastModifiedBy>Snježana Andrijanić</cp:lastModifiedBy>
  <cp:lastPrinted>2018-04-05T06:45:00Z</cp:lastPrinted>
  <dcterms:modified xmlns:xsi="http://www.w3.org/2001/XMLSchema-instance" xsi:type="dcterms:W3CDTF">2018-04-05T06:52:00Z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(St-185-18.docx)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