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8f42" w14:paraId="f348f42" w:rsidRDefault="00937FF9" w:rsidP="00632202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2202" w:rsidP="00632202" w:rsidR="00632202">
      <w:pPr>
        <w:jc w:val="right"/>
        <w:rPr>
          <w:b/>
        </w:rPr>
      </w:pPr>
      <w:r>
        <w:rPr>
          <w:b/>
        </w:rPr>
        <w:t>3 St-1320/2016-22</w:t>
      </w:r>
    </w:p>
    <w:p w:rsidRDefault="00632202" w:rsidP="00632202" w:rsidR="00632202">
      <w:pPr>
        <w:jc w:val="center"/>
        <w:rPr>
          <w:b/>
        </w:rPr>
      </w:pPr>
      <w:r>
        <w:rPr>
          <w:b/>
        </w:rPr>
        <w:t xml:space="preserve">R </w:t>
      </w:r>
      <w:r>
        <w:rPr>
          <w:b/>
        </w:rPr>
        <w:t>E P U B L I K A  H R V A T S K A</w:t>
      </w:r>
    </w:p>
    <w:p w:rsidRDefault="00632202" w:rsidP="00632202" w:rsidR="00632202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632202" w:rsidP="00632202" w:rsidR="00632202">
      <w:pPr>
        <w:jc w:val="both"/>
      </w:pPr>
      <w:r>
        <w:rPr>
          <w:b/>
        </w:rPr>
        <w:tab/>
      </w:r>
      <w:r>
        <w:t>TRGOVAČKI SUD U BJELOVARU</w:t>
      </w:r>
      <w:r>
        <w:rPr>
          <w:b/>
        </w:rPr>
        <w:t xml:space="preserve">, </w:t>
      </w:r>
      <w:r>
        <w:t xml:space="preserve">OIB 07942269267, po sucu Sanjani Zorinc, u </w:t>
      </w:r>
      <w:proofErr w:type="spellStart"/>
      <w:r>
        <w:t>predstečajnom</w:t>
      </w:r>
      <w:proofErr w:type="spellEnd"/>
      <w:r>
        <w:t xml:space="preserve"> postupku nad dužnikom VRTINVEST d.o.o. Bjelovar, Matice Hrvatske 4/I, OIB 22535621645, dana 10. ožujka 2017. godine</w:t>
      </w:r>
    </w:p>
    <w:p w:rsidRDefault="00632202" w:rsidP="00632202" w:rsidR="00632202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632202" w:rsidP="00632202" w:rsidR="00632202"/>
    <w:p w:rsidRDefault="00632202" w:rsidP="00632202" w:rsidR="00632202">
      <w:pPr>
        <w:jc w:val="both"/>
      </w:pPr>
      <w:r>
        <w:tab/>
        <w:t xml:space="preserve">I. Obustavlja se </w:t>
      </w:r>
      <w:proofErr w:type="spellStart"/>
      <w:r>
        <w:t>predstečajni</w:t>
      </w:r>
      <w:proofErr w:type="spellEnd"/>
      <w:r>
        <w:t xml:space="preserve"> postupak.</w:t>
      </w:r>
    </w:p>
    <w:p w:rsidRDefault="00632202" w:rsidP="00632202" w:rsidR="00632202">
      <w:pPr>
        <w:jc w:val="both"/>
      </w:pPr>
      <w:r>
        <w:tab/>
        <w:t xml:space="preserve">II. Nakon pravomoćnosti ovog rješenja sud će po službenoj dužnosti nastaviti postupak kao da je podnesen prijedlog za otvaranje stečajnog postupka. </w:t>
      </w:r>
    </w:p>
    <w:p w:rsidRDefault="00632202" w:rsidP="00632202" w:rsidR="00632202">
      <w:pPr>
        <w:jc w:val="center"/>
        <w:rPr>
          <w:b/>
        </w:rPr>
      </w:pPr>
      <w:r>
        <w:rPr>
          <w:b/>
        </w:rPr>
        <w:t>Obrazloženje</w:t>
      </w:r>
    </w:p>
    <w:p w:rsidRDefault="00632202" w:rsidP="00632202" w:rsidR="00632202">
      <w:pPr>
        <w:jc w:val="both"/>
      </w:pPr>
      <w:r>
        <w:tab/>
        <w:t xml:space="preserve">Na ročištu radi ispitivanja tražbina koje je održano 3. studenog 2016. godine u </w:t>
      </w:r>
      <w:proofErr w:type="spellStart"/>
      <w:r>
        <w:t>predstečajnom</w:t>
      </w:r>
      <w:proofErr w:type="spellEnd"/>
      <w:r>
        <w:t xml:space="preserve"> postupku nad dužnikom VRTINVEST d.o.o. Bjelovar utvrđene su tražbine u iznosu od 20.211.042,96 kn.</w:t>
      </w:r>
    </w:p>
    <w:p w:rsidRDefault="00632202" w:rsidP="00632202" w:rsidR="00632202">
      <w:pPr>
        <w:jc w:val="both"/>
      </w:pPr>
    </w:p>
    <w:p w:rsidRDefault="00632202" w:rsidP="00632202" w:rsidR="00632202">
      <w:pPr>
        <w:jc w:val="both"/>
      </w:pPr>
      <w:r>
        <w:tab/>
        <w:t xml:space="preserve">U prijedlogu za otvaranje </w:t>
      </w:r>
      <w:proofErr w:type="spellStart"/>
      <w:r>
        <w:t>predstečajnog</w:t>
      </w:r>
      <w:proofErr w:type="spellEnd"/>
      <w:r>
        <w:t xml:space="preserve"> postupka od 3. ožujka 2016. godine dužnik je naveo  da njegove obveze prema vjerovnicima iznose 5.051.031,65 kn.</w:t>
      </w:r>
    </w:p>
    <w:p w:rsidRDefault="00632202" w:rsidP="00632202" w:rsidR="00632202">
      <w:pPr>
        <w:jc w:val="both"/>
      </w:pPr>
      <w:r>
        <w:tab/>
        <w:t xml:space="preserve">Iz navedenog proizlazi da razlika između prijavljenog dugovanja u prijedlogu za otvaranje </w:t>
      </w:r>
      <w:proofErr w:type="spellStart"/>
      <w:r>
        <w:t>predstečajnog</w:t>
      </w:r>
      <w:proofErr w:type="spellEnd"/>
      <w:r>
        <w:t xml:space="preserve"> postupka i utvrđenih tražbina na ročištu iznosi 15.160.011,31 kn, što znači da je iznos utvrđenih tražbina za 75% veći od iznosa obveza prema vjerovnicima koje je dužnik naveo u prijedlogu.</w:t>
      </w:r>
    </w:p>
    <w:p w:rsidRDefault="00632202" w:rsidP="00632202" w:rsidR="00632202">
      <w:pPr>
        <w:jc w:val="both"/>
      </w:pPr>
      <w:r>
        <w:tab/>
        <w:t xml:space="preserve">S obzirom na navedeno, temeljem čl. 64. st. 1. t. 2. Stečajnog zakona ("Narodne novine" br. 71/15, dalje SZ) obustavljen je </w:t>
      </w:r>
      <w:proofErr w:type="spellStart"/>
      <w:r>
        <w:t>predstečajni</w:t>
      </w:r>
      <w:proofErr w:type="spellEnd"/>
      <w:r>
        <w:t xml:space="preserve"> postupak te je temeljem čl. 64. st. 2. SZ-a riješeno kao u točki II. izreke.</w:t>
      </w:r>
    </w:p>
    <w:p w:rsidRDefault="00632202" w:rsidP="00632202" w:rsidR="00632202">
      <w:pPr>
        <w:jc w:val="center"/>
      </w:pPr>
      <w:r>
        <w:t xml:space="preserve">U Bjelovaru, 10. ožujka 2017. godine </w:t>
      </w:r>
    </w:p>
    <w:p w:rsidRDefault="00632202" w:rsidP="00632202" w:rsidR="00632202">
      <w:pPr>
        <w:jc w:val="both"/>
        <w:rPr>
          <w:b/>
        </w:rPr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rPr>
          <w:b/>
        </w:rPr>
        <w:t xml:space="preserve">S U D A C </w:t>
      </w:r>
    </w:p>
    <w:p w:rsidRDefault="00632202" w:rsidP="00632202" w:rsidR="0063220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SANJANA ZORINC</w:t>
      </w:r>
    </w:p>
    <w:p w:rsidRDefault="00632202" w:rsidP="00632202" w:rsidR="00632202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32202" w:rsidP="00632202" w:rsidR="00632202">
      <w:pPr>
        <w:jc w:val="center"/>
      </w:pPr>
      <w:r>
        <w:lastRenderedPageBreak/>
        <w:t>-2-</w:t>
      </w:r>
    </w:p>
    <w:p w:rsidRDefault="00632202" w:rsidP="00632202" w:rsidR="00632202">
      <w:pPr>
        <w:jc w:val="right"/>
        <w:rPr>
          <w:b/>
        </w:rPr>
      </w:pPr>
      <w:r>
        <w:rPr>
          <w:b/>
        </w:rPr>
        <w:t>3 St-1320/2016-22</w:t>
      </w:r>
    </w:p>
    <w:p w:rsidRDefault="00632202" w:rsidP="00632202" w:rsidR="00632202">
      <w:pPr>
        <w:jc w:val="both"/>
      </w:pPr>
      <w:bookmarkStart w:name="_GoBack" w:id="0"/>
      <w:bookmarkEnd w:id="0"/>
    </w:p>
    <w:p w:rsidRDefault="00632202" w:rsidP="00632202" w:rsidR="00632202">
      <w:pPr>
        <w:jc w:val="both"/>
      </w:pPr>
      <w:proofErr w:type="spellStart"/>
      <w:r>
        <w:t>Rj</w:t>
      </w:r>
      <w:proofErr w:type="spellEnd"/>
      <w:r>
        <w:t>.</w:t>
      </w:r>
    </w:p>
    <w:p w:rsidRDefault="00632202" w:rsidP="00632202" w:rsidR="00632202">
      <w:pPr>
        <w:jc w:val="both"/>
      </w:pPr>
      <w:r>
        <w:t>Dna: pun. dužnika putem pošte i putem e-oglasne ploče</w:t>
      </w:r>
    </w:p>
    <w:p w:rsidRDefault="00632202" w:rsidP="00632202" w:rsidR="00632202">
      <w:pPr>
        <w:jc w:val="both"/>
      </w:pPr>
      <w:r>
        <w:t xml:space="preserve">         povjereniku putem pošte i putem e-oglasne ploče</w:t>
      </w:r>
    </w:p>
    <w:p w:rsidRDefault="00632202" w:rsidP="00632202" w:rsidR="00632202">
      <w:pPr>
        <w:jc w:val="both"/>
      </w:pPr>
      <w:r>
        <w:t xml:space="preserve">         e-oglasna ploča </w:t>
      </w:r>
    </w:p>
    <w:p w:rsidRDefault="00632202" w:rsidP="00632202" w:rsidR="00632202">
      <w:pPr>
        <w:jc w:val="both"/>
      </w:pPr>
      <w:r>
        <w:t>Sc. pravomoćnost</w:t>
      </w:r>
    </w:p>
    <w:p w:rsidRDefault="00632202" w:rsidP="00632202" w:rsidR="00632202">
      <w:pPr>
        <w:jc w:val="both"/>
      </w:pPr>
      <w:proofErr w:type="spellStart"/>
      <w:r>
        <w:t>Bj</w:t>
      </w:r>
      <w:proofErr w:type="spellEnd"/>
      <w:r>
        <w:t>. 10.3.2017.</w:t>
      </w:r>
    </w:p>
    <w:p w:rsidRDefault="00CB0EA4" w:rsidP="00632202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202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03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St-1320/2016-22</izvorni_sadrzaj>
    <derivirana_varijabla naziv="DomainObject.Oznaka_1">St-1320/2016-22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St-1320/2016-22</izvorni_sadrzaj>
    <derivirana_varijabla naziv="DomainObject.PoslovniBrojDokumenta_1">St-1320/2016-22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</izvorni_sadrzaj>
    <derivirana_varijabla naziv="DomainObject.Predmet.SudioniciListNaziv_1">
      <item>VRTINVEST društvo s ograničenom odgovornošću za trgovinu i usluge</item>
      <item>Pavao Mrkonjić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Ante Topić Mimare 24,10000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55FE9-F971-45B3-A60F-8FF3BDBB8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1590</properties:Characters>
  <properties:Lines>45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2017-03-10T12:11:00Z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St-1320/2016-22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