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772b" w14:paraId="d9f772b" w:rsidRDefault="003C2FD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1914525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C2FD3" w:rsidP="003C2FD3" w:rsidR="00AE649C">
      <w:pPr>
        <w:pStyle w:val="NormaleSPIS"/>
        <w:spacing w:after="0"/>
      </w:pPr>
      <w:r>
        <w:t xml:space="preserve">        Republika Hrvatska</w:t>
      </w:r>
    </w:p>
    <w:p w:rsidRDefault="003C2FD3" w:rsidP="003C2FD3" w:rsidR="003C2FD3">
      <w:pPr>
        <w:pStyle w:val="NormaleSPIS"/>
        <w:spacing w:after="0"/>
      </w:pPr>
      <w:r>
        <w:t xml:space="preserve">       Trgovački sud u Bjelovaru</w:t>
      </w:r>
    </w:p>
    <w:p w:rsidRDefault="003C2FD3" w:rsidP="004F27AE" w:rsidR="003C2FD3" w:rsidRPr="00B76F3C">
      <w:pPr>
        <w:pStyle w:val="NormaleSPIS"/>
      </w:pPr>
      <w:r>
        <w:t>Bjelovar, Šetalište dr.I.Lebovića 42.</w:t>
      </w:r>
    </w:p>
    <w:p w:rsidRDefault="003C2FD3" w:rsidP="003C2FD3" w:rsidR="003C2FD3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St-230/2017-2</w:t>
      </w:r>
    </w:p>
    <w:p w:rsidRDefault="003C2FD3" w:rsidP="003C2FD3" w:rsidR="003C2FD3">
      <w:pPr>
        <w:jc w:val="right"/>
        <w:outlineLvl w:val="0"/>
        <w:rPr>
          <w:rFonts w:cs="Arial" w:hAnsi="Arial" w:ascii="Arial"/>
          <w:b/>
          <w:noProof/>
        </w:rPr>
      </w:pPr>
    </w:p>
    <w:p w:rsidRDefault="003C2FD3" w:rsidP="003C2FD3" w:rsidR="003C2FD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3C2FD3" w:rsidP="003C2FD3" w:rsidR="003C2FD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          </w:t>
      </w:r>
    </w:p>
    <w:p w:rsidRDefault="003C2FD3" w:rsidP="003C2FD3" w:rsidR="003C2FD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 </w:t>
      </w:r>
    </w:p>
    <w:p w:rsidRDefault="003C2FD3" w:rsidP="003C2FD3" w:rsidR="003C2FD3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Bjelovar, za otvaranje stečajnog postupka nad dužnikom TOLERO d.o.o. za trgovinu i usluge iz Čazme, Milana Novačića 61, MBS 080057947, OIB 03122498519, 22. ožujka 2018.    </w:t>
      </w:r>
    </w:p>
    <w:p w:rsidRDefault="003C2FD3" w:rsidP="003C2FD3" w:rsidR="003C2FD3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3C2FD3" w:rsidP="003C2FD3" w:rsidR="003C2FD3">
      <w:pPr>
        <w:jc w:val="center"/>
        <w:outlineLvl w:val="0"/>
        <w:rPr>
          <w:noProof/>
        </w:rPr>
      </w:pPr>
    </w:p>
    <w:p w:rsidRDefault="003C2FD3" w:rsidP="003C2FD3" w:rsidR="003C2FD3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Filipu </w:t>
      </w:r>
      <w:proofErr w:type="spellStart"/>
      <w:r>
        <w:rPr>
          <w:lang w:eastAsia="hr-HR"/>
        </w:rPr>
        <w:t>Franješ</w:t>
      </w:r>
      <w:proofErr w:type="spellEnd"/>
      <w:r>
        <w:rPr>
          <w:lang w:eastAsia="hr-HR"/>
        </w:rPr>
        <w:t xml:space="preserve"> iz Zagreba, Zagrebačka cesta 76/B, OIB 97273365768, kao osobi ovlaštenoj za zastupanje dužnika po zakonu, da u roku od 8 dana plati predujam za namirenje troškova stečajnog postupka i to iznos od 1.000,00 kn u Fond za namirenje troškova postupka koji se vodi kod ovog suda, IBAN: HR6123900011300000630 model HR00 50-230-17 i dodatni iznos predujma od 5.000,00 kuna na račun ovog suda br. IBAN:HR6123900011300000630 model HR05 540-230-17. Rok od 8 dana počinje teći istekom osmog dana od objave ovog rješenja na e-oglasnoj ploči ovog suda.</w:t>
      </w:r>
    </w:p>
    <w:p w:rsidRDefault="003C2FD3" w:rsidP="003C2FD3" w:rsidR="003C2FD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Filip </w:t>
      </w:r>
      <w:proofErr w:type="spellStart"/>
      <w:r>
        <w:rPr>
          <w:lang w:eastAsia="hr-HR"/>
        </w:rPr>
        <w:t>Franješ</w:t>
      </w:r>
      <w:proofErr w:type="spellEnd"/>
      <w:r>
        <w:rPr>
          <w:lang w:eastAsia="hr-HR"/>
        </w:rPr>
        <w:t xml:space="preserve"> iz Zagreba, Zagrebačka cesta 76/B, OIB 97273365768,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3C2FD3" w:rsidP="003C2FD3" w:rsidR="003C2FD3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 TOLERO d.o.o. za trgovinu i usluge iz Čazme, Milana Novačića 61, MBS 080057947, OIB 03122498519,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50-230-17 i dodatni iznos predujma od 5.000,00 kuna na račun ovog suda br. IBAN:HR6123900011300000630 model HR05 540-230-17. </w:t>
      </w:r>
    </w:p>
    <w:p w:rsidRDefault="003C2FD3" w:rsidP="003C2FD3" w:rsidR="003C2FD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</w:t>
      </w:r>
    </w:p>
    <w:p w:rsidRDefault="003C2FD3" w:rsidP="003C2FD3" w:rsidR="003C2FD3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3C2FD3" w:rsidP="003C2FD3" w:rsidR="003C2FD3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St-230/2017-2</w:t>
      </w:r>
    </w:p>
    <w:p w:rsidRDefault="003C2FD3" w:rsidP="003C2FD3" w:rsidR="003C2FD3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3C2FD3" w:rsidP="003C2FD3" w:rsidR="003C2FD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3C2FD3" w:rsidP="003C2FD3" w:rsidR="003C2FD3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Bjelovar podnijela je ovom sudu prijedlog za otvaranje stečajnog postupka nad dužnikom TOLERO d.o.o. za trgovinu i usluge iz Čazme, Milana Novačića 61, MBS 080057947, OIB 03122498519. U prijedlogu navodi da na dan 07. ožujka 2017. godine dužnik u očevidniku redoslijeda osnova za plaćanje ima evidentirane neizvršene osnove za plaćanje u neprekidnom razdoblju od 120 dan u ukupnom iznosu od 47.639,85 kuna.</w:t>
      </w:r>
    </w:p>
    <w:p w:rsidRDefault="003C2FD3" w:rsidP="003C2FD3" w:rsidR="003C2FD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3C2FD3" w:rsidP="003C2FD3" w:rsidR="003C2FD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3C2FD3" w:rsidP="003C2FD3" w:rsidR="003C2FD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Filip </w:t>
      </w:r>
      <w:proofErr w:type="spellStart"/>
      <w:r>
        <w:rPr>
          <w:lang w:eastAsia="hr-HR"/>
        </w:rPr>
        <w:t>Franješ</w:t>
      </w:r>
      <w:proofErr w:type="spellEnd"/>
      <w:r>
        <w:rPr>
          <w:lang w:eastAsia="hr-HR"/>
        </w:rPr>
        <w:t xml:space="preserve"> iz Zagreba, Zagrebačka cesta 76/B, OIB 97273365768.  </w:t>
      </w:r>
    </w:p>
    <w:p w:rsidRDefault="003C2FD3" w:rsidP="003C2FD3" w:rsidR="003C2FD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Miljenka </w:t>
      </w:r>
      <w:proofErr w:type="spellStart"/>
      <w:r>
        <w:rPr>
          <w:lang w:eastAsia="hr-HR"/>
        </w:rPr>
        <w:t>Stunjak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3C2FD3" w:rsidP="003C2FD3" w:rsidR="003C2FD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3C2FD3" w:rsidP="003C2FD3" w:rsidR="003C2FD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</w:p>
    <w:p w:rsidRDefault="003C2FD3" w:rsidP="003C2FD3" w:rsidR="003C2FD3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3C2FD3" w:rsidP="003C2FD3" w:rsidR="003C2FD3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St-230/2017-2</w:t>
      </w:r>
    </w:p>
    <w:p w:rsidRDefault="003C2FD3" w:rsidP="003C2FD3" w:rsidR="003C2FD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3C2FD3" w:rsidP="003C2FD3" w:rsidR="003C2FD3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22. ožujka 2018.</w:t>
      </w:r>
    </w:p>
    <w:p w:rsidRDefault="003C2FD3" w:rsidP="003C2FD3" w:rsidR="003C2FD3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          S u d a c</w:t>
      </w:r>
    </w:p>
    <w:p w:rsidRDefault="003C2FD3" w:rsidP="003C2FD3" w:rsidR="003C2FD3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3C2FD3" w:rsidP="003C2FD3" w:rsidR="003C2FD3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3C2FD3" w:rsidP="003C2FD3" w:rsidR="003C2FD3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Jasmina </w:t>
      </w:r>
      <w:proofErr w:type="spellStart"/>
      <w:r>
        <w:rPr>
          <w:lang w:eastAsia="hr-HR"/>
        </w:rPr>
        <w:t>Tubić</w:t>
      </w:r>
      <w:proofErr w:type="spellEnd"/>
    </w:p>
    <w:p w:rsidRDefault="003C2FD3" w:rsidP="003C2FD3" w:rsidR="003C2FD3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r>
        <w:rPr>
          <w:lang w:eastAsia="hr-HR"/>
        </w:rPr>
        <w:t xml:space="preserve"> </w:t>
      </w:r>
      <w:bookmarkStart w:name="_GoBack" w:id="0"/>
      <w:bookmarkEnd w:id="0"/>
      <w:r>
        <w:rPr>
          <w:lang w:eastAsia="hr-HR"/>
        </w:rPr>
        <w:t>Žalba ne odgađa provedbu rješenja (čl.19. st.3. SZ-a).</w:t>
      </w:r>
    </w:p>
    <w:p w:rsidRDefault="003C2FD3" w:rsidP="003C2FD3" w:rsidR="003C2FD3">
      <w:pPr>
        <w:autoSpaceDN w:val="false"/>
        <w:jc w:val="both"/>
      </w:pPr>
    </w:p>
    <w:p w:rsidRDefault="003C2FD3" w:rsidP="003C2FD3" w:rsidR="003C2FD3">
      <w:pPr>
        <w:autoSpaceDN w:val="false"/>
        <w:jc w:val="both"/>
      </w:pPr>
    </w:p>
    <w:p w:rsidRDefault="003C2FD3" w:rsidP="003C2FD3" w:rsidR="003C2FD3">
      <w:pPr>
        <w:autoSpaceDN w:val="false"/>
        <w:jc w:val="both"/>
      </w:pPr>
    </w:p>
    <w:p w:rsidRDefault="003C2FD3" w:rsidP="003C2FD3" w:rsidR="003C2FD3">
      <w:pPr>
        <w:autoSpaceDN w:val="false"/>
        <w:jc w:val="both"/>
      </w:pPr>
    </w:p>
    <w:sectPr w:rsidSect="0032366B" w:rsidR="003C2FD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2FD3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28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St-230/2017-2</izvorni_sadrzaj>
    <derivirana_varijabla naziv="DomainObject.Oznaka_1">St-230/2017-2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St-230/2017</izvorni_sadrzaj>
    <derivirana_varijabla naziv="DomainObject.Predmet.OznakaBroj_1">St-230/2017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TOLERO d.o.o. za trgovinu i usluge</izvorni_sadrzaj>
    <derivirana_varijabla naziv="DomainObject.Predmet.ProtustrankaFormated_1">  TOLERO d.o.o. za trgovinu i usluge</derivirana_varijabla>
  </DomainObject.Predmet.ProtustrankaFormated>
  <DomainObject.Predmet.ProtustrankaFormatedOIB>
    <izvorni_sadrzaj>  TOLERO d.o.o. za trgovinu i usluge, OIB 03122498519</izvorni_sadrzaj>
    <derivirana_varijabla naziv="DomainObject.Predmet.ProtustrankaFormatedOIB_1">  TOLERO d.o.o. za trgovinu i usluge, OIB 03122498519</derivirana_varijabla>
  </DomainObject.Predmet.ProtustrankaFormatedOIB>
  <DomainObject.Predmet.ProtustrankaFormatedWithAdress>
    <izvorni_sadrzaj> TOLERO d.o.o. za trgovinu i usluge, Milana Novačića 61, 43240 Čazma</izvorni_sadrzaj>
    <derivirana_varijabla naziv="DomainObject.Predmet.ProtustrankaFormatedWithAdress_1"> TOLERO d.o.o. za trgovinu i usluge, Milana Novačića 61, 43240 Čazma</derivirana_varijabla>
  </DomainObject.Predmet.ProtustrankaFormatedWithAdress>
  <DomainObject.Predmet.ProtustrankaFormatedWithAdressOIB>
    <izvorni_sadrzaj> TOLERO d.o.o. za trgovinu i usluge, OIB 03122498519, Milana Novačića 61, 43240 Čazma</izvorni_sadrzaj>
    <derivirana_varijabla naziv="DomainObject.Predmet.ProtustrankaFormatedWithAdressOIB_1"> TOLERO d.o.o. za trgovinu i usluge, OIB 03122498519, Milana Novačića 61, 43240 Čazma</derivirana_varijabla>
  </DomainObject.Predmet.ProtustrankaFormatedWithAdressOIB>
  <DomainObject.Predmet.ProtustrankaWithAdress>
    <izvorni_sadrzaj>TOLERO d.o.o. za trgovinu i usluge Milana Novačića 61, 43240 Čazma</izvorni_sadrzaj>
    <derivirana_varijabla naziv="DomainObject.Predmet.ProtustrankaWithAdress_1">TOLERO d.o.o. za trgovinu i usluge Milana Novačića 61, 43240 Čazma</derivirana_varijabla>
  </DomainObject.Predmet.ProtustrankaWithAdress>
  <DomainObject.Predmet.ProtustrankaWithAdressOIB>
    <izvorni_sadrzaj>TOLERO d.o.o. za trgovinu i usluge, OIB 03122498519, Milana Novačića 61, 43240 Čazma</izvorni_sadrzaj>
    <derivirana_varijabla naziv="DomainObject.Predmet.ProtustrankaWithAdressOIB_1">TOLERO d.o.o. za trgovinu i usluge, OIB 03122498519, Milana Novačića 61, 43240 Čazma</derivirana_varijabla>
  </DomainObject.Predmet.ProtustrankaWithAdressOIB>
  <DomainObject.Predmet.ProtustrankaNazivFormated>
    <izvorni_sadrzaj>TOLERO d.o.o. za trgovinu i usluge</izvorni_sadrzaj>
    <derivirana_varijabla naziv="DomainObject.Predmet.ProtustrankaNazivFormated_1">TOLERO d.o.o. za trgovinu i usluge</derivirana_varijabla>
  </DomainObject.Predmet.ProtustrankaNazivFormated>
  <DomainObject.Predmet.ProtustrankaNazivFormatedOIB>
    <izvorni_sadrzaj>TOLERO d.o.o. za trgovinu i usluge, OIB 03122498519</izvorni_sadrzaj>
    <derivirana_varijabla naziv="DomainObject.Predmet.ProtustrankaNazivFormatedOIB_1">TOLERO d.o.o. za trgovinu i usluge, OIB 03122498519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ZAGREB. Podružnica BJELOVAR</izvorni_sadrzaj>
    <derivirana_varijabla naziv="DomainObject.Predmet.StrankaFormated_1">  FINA, RC ZAGREB. Podružnica BJELOVAR</derivirana_varijabla>
  </DomainObject.Predmet.StrankaFormated>
  <DomainObject.Predmet.StrankaFormatedOIB>
    <izvorni_sadrzaj>  FINA, RC ZAGREB. Podružnica BJELOVAR, OIB 85821130368</izvorni_sadrzaj>
    <derivirana_varijabla naziv="DomainObject.Predmet.StrankaFormatedOIB_1">  FINA, RC ZAGREB. Podružnica BJELOVAR, OIB 85821130368</derivirana_varijabla>
  </DomainObject.Predmet.StrankaFormatedOIB>
  <DomainObject.Predmet.StrankaFormatedWithAdress>
    <izvorni_sadrzaj> FINA, RC ZAGREB. Podružnica BJELOVAR, F. Supila 4, 43000 Bjelovar</izvorni_sadrzaj>
    <derivirana_varijabla naziv="DomainObject.Predmet.StrankaFormatedWithAdress_1"> FINA, RC ZAGREB. Podružnica BJELOVAR, F. Supila 4, 43000 Bjelovar</derivirana_varijabla>
  </DomainObject.Predmet.StrankaFormatedWithAdress>
  <DomainObject.Predmet.StrankaFormatedWithAdressOIB>
    <izvorni_sadrzaj> FINA, RC ZAGREB. Podružnica BJELOVAR, OIB 85821130368, F. Supila 4, 43000 Bjelovar</izvorni_sadrzaj>
    <derivirana_varijabla naziv="DomainObject.Predmet.StrankaFormatedWithAdressOIB_1"> FINA, RC ZAGREB. Podružnica BJELOVAR, OIB 85821130368, F. Supila 4, 43000 Bjelovar</derivirana_varijabla>
  </DomainObject.Predmet.StrankaFormatedWithAdressOIB>
  <DomainObject.Predmet.StrankaWithAdress>
    <izvorni_sadrzaj>FINA, RC ZAGREB. Podružnica BJELOVAR F. Supila 4,43000 Bjelovar</izvorni_sadrzaj>
    <derivirana_varijabla naziv="DomainObject.Predmet.StrankaWithAdress_1">FINA, RC ZAGREB. Podružnica BJELOVAR F. Supila 4,43000 Bjelovar</derivirana_varijabla>
  </DomainObject.Predmet.StrankaWithAdress>
  <DomainObject.Predmet.StrankaWithAdressOIB>
    <izvorni_sadrzaj>FINA, RC ZAGREB. Podružnica BJELOVAR, OIB 85821130368, F. Supila 4,43000 Bjelovar</izvorni_sadrzaj>
    <derivirana_varijabla naziv="DomainObject.Predmet.StrankaWithAdressOIB_1">FINA, RC ZAGREB. Podružnica BJELOVAR, OIB 85821130368, F. Supila 4,43000 Bjelovar</derivirana_varijabla>
  </DomainObject.Predmet.StrankaWithAdressOIB>
  <DomainObject.Predmet.StrankaNazivFormated>
    <izvorni_sadrzaj>FINA, RC ZAGREB. Podružnica BJELOVAR</izvorni_sadrzaj>
    <derivirana_varijabla naziv="DomainObject.Predmet.StrankaNazivFormated_1">FINA, RC ZAGREB. Podružnica BJELOVAR</derivirana_varijabla>
  </DomainObject.Predmet.StrankaNazivFormated>
  <DomainObject.Predmet.StrankaNazivFormatedOIB>
    <izvorni_sadrzaj>FINA, RC ZAGREB. Podružnica BJELOVAR, OIB 85821130368</izvorni_sadrzaj>
    <derivirana_varijabla naziv="DomainObject.Predmet.StrankaNazivFormatedOIB_1">FINA, RC ZAGREB.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ZAGREB. Podružnica BJELOVAR</item>
    </izvorni_sadrzaj>
    <derivirana_varijabla naziv="DomainObject.Predmet.StrankaListFormated_1">
      <item>FINA, RC ZAGREB. Podružnica BJELOVAR</item>
    </derivirana_varijabla>
  </DomainObject.Predmet.StrankaListFormated>
  <DomainObject.Predmet.StrankaListFormatedOIB>
    <izvorni_sadrzaj>
      <item>FINA, RC ZAGREB. Podružnica BJELOVAR, OIB 85821130368</item>
    </izvorni_sadrzaj>
    <derivirana_varijabla naziv="DomainObject.Predmet.StrankaListFormatedOIB_1">
      <item>FINA, RC ZAGREB. Podružnica BJELOVAR, OIB 85821130368</item>
    </derivirana_varijabla>
  </DomainObject.Predmet.StrankaListFormatedOIB>
  <DomainObject.Predmet.StrankaListFormatedWithAdress>
    <izvorni_sadrzaj>
      <item>FINA, RC ZAGREB. Podružnica BJELOVAR, F. Supila 4, 43000 Bjelovar</item>
    </izvorni_sadrzaj>
    <derivirana_varijabla naziv="DomainObject.Predmet.StrankaListFormatedWithAdress_1">
      <item>FINA, RC ZAGREB. Podružnica BJELOVAR, F. Supila 4, 43000 Bjelovar</item>
    </derivirana_varijabla>
  </DomainObject.Predmet.StrankaListFormatedWithAdress>
  <DomainObject.Predmet.StrankaListFormatedWithAdressOIB>
    <izvorni_sadrzaj>
      <item>FINA, RC ZAGREB. Podružnica BJELOVAR, OIB 85821130368, F. Supila 4, 43000 Bjelovar</item>
    </izvorni_sadrzaj>
    <derivirana_varijabla naziv="DomainObject.Predmet.StrankaListFormatedWithAdressOIB_1">
      <item>FINA, RC ZAGREB. Podružnica BJELOVAR, OIB 85821130368, F. Supila 4, 43000 Bjelovar</item>
    </derivirana_varijabla>
  </DomainObject.Predmet.StrankaListFormatedWithAdressOIB>
  <DomainObject.Predmet.StrankaListNazivFormated>
    <izvorni_sadrzaj>
      <item>FINA, RC ZAGREB. Podružnica BJELOVAR</item>
    </izvorni_sadrzaj>
    <derivirana_varijabla naziv="DomainObject.Predmet.StrankaListNazivFormated_1">
      <item>FINA, RC ZAGREB. Podružnica BJELOVAR</item>
    </derivirana_varijabla>
  </DomainObject.Predmet.StrankaListNazivFormated>
  <DomainObject.Predmet.StrankaListNazivFormatedOIB>
    <izvorni_sadrzaj>
      <item>FINA, RC ZAGREB. Podružnica BJELOVAR, OIB 85821130368</item>
    </izvorni_sadrzaj>
    <derivirana_varijabla naziv="DomainObject.Predmet.StrankaListNazivFormatedOIB_1">
      <item>FINA, RC ZAGREB. Podružnica BJELOVAR, OIB 85821130368</item>
    </derivirana_varijabla>
  </DomainObject.Predmet.StrankaListNazivFormatedOIB>
  <DomainObject.Predmet.ProtuStrankaListFormated>
    <izvorni_sadrzaj>
      <item>TOLERO d.o.o. za trgovinu i usluge</item>
    </izvorni_sadrzaj>
    <derivirana_varijabla naziv="DomainObject.Predmet.ProtuStrankaListFormated_1">
      <item>TOLERO d.o.o. za trgovinu i usluge</item>
    </derivirana_varijabla>
  </DomainObject.Predmet.ProtuStrankaListFormated>
  <DomainObject.Predmet.ProtuStrankaListFormatedOIB>
    <izvorni_sadrzaj>
      <item>TOLERO d.o.o. za trgovinu i usluge, OIB 03122498519</item>
    </izvorni_sadrzaj>
    <derivirana_varijabla naziv="DomainObject.Predmet.ProtuStrankaListFormatedOIB_1">
      <item>TOLERO d.o.o. za trgovinu i usluge, OIB 03122498519</item>
    </derivirana_varijabla>
  </DomainObject.Predmet.ProtuStrankaListFormatedOIB>
  <DomainObject.Predmet.ProtuStrankaListFormatedWithAdress>
    <izvorni_sadrzaj>
      <item>TOLERO d.o.o. za trgovinu i usluge, Milana Novačića 61, 43240 Čazma</item>
    </izvorni_sadrzaj>
    <derivirana_varijabla naziv="DomainObject.Predmet.ProtuStrankaListFormatedWithAdress_1">
      <item>TOLERO d.o.o. za trgovinu i usluge, Milana Novačića 61, 43240 Čazma</item>
    </derivirana_varijabla>
  </DomainObject.Predmet.ProtuStrankaListFormatedWithAdress>
  <DomainObject.Predmet.ProtuStrankaListFormatedWithAdressOIB>
    <izvorni_sadrzaj>
      <item>TOLERO d.o.o. za trgovinu i usluge, OIB 03122498519, Milana Novačića 61, 43240 Čazma</item>
    </izvorni_sadrzaj>
    <derivirana_varijabla naziv="DomainObject.Predmet.ProtuStrankaListFormatedWithAdressOIB_1">
      <item>TOLERO d.o.o. za trgovinu i usluge, OIB 03122498519, Milana Novačića 61, 43240 Čazma</item>
    </derivirana_varijabla>
  </DomainObject.Predmet.ProtuStrankaListFormatedWithAdressOIB>
  <DomainObject.Predmet.ProtuStrankaListNazivFormated>
    <izvorni_sadrzaj>
      <item>TOLERO d.o.o. za trgovinu i usluge</item>
    </izvorni_sadrzaj>
    <derivirana_varijabla naziv="DomainObject.Predmet.ProtuStrankaListNazivFormated_1">
      <item>TOLERO d.o.o. za trgovinu i usluge</item>
    </derivirana_varijabla>
  </DomainObject.Predmet.ProtuStrankaListNazivFormated>
  <DomainObject.Predmet.ProtuStrankaListNazivFormatedOIB>
    <izvorni_sadrzaj>
      <item>TOLERO d.o.o. za trgovinu i usluge, OIB 03122498519</item>
    </izvorni_sadrzaj>
    <derivirana_varijabla naziv="DomainObject.Predmet.ProtuStrankaListNazivFormatedOIB_1">
      <item>TOLERO d.o.o. za trgovinu i usluge, OIB 03122498519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St-230/2017-2</izvorni_sadrzaj>
    <derivirana_varijabla naziv="DomainObject.PoslovniBrojDokumenta_1">St-230/2017-2</derivirana_varijabla>
  </DomainObject.PoslovniBrojDokumenta>
  <DomainObject.Predmet.StrankaIDrugi>
    <izvorni_sadrzaj>FINA, RC ZAGREB. Podružnica BJELOVAR</izvorni_sadrzaj>
    <derivirana_varijabla naziv="DomainObject.Predmet.StrankaIDrugi_1">FINA, RC ZAGREB. Podružnica BJELOVAR</derivirana_varijabla>
  </DomainObject.Predmet.StrankaIDrugi>
  <DomainObject.Predmet.ProtustrankaIDrugi>
    <izvorni_sadrzaj>TOLERO d.o.o. za trgovinu i usluge</izvorni_sadrzaj>
    <derivirana_varijabla naziv="DomainObject.Predmet.ProtustrankaIDrugi_1">TOLERO d.o.o. za trgovinu i usluge</derivirana_varijabla>
  </DomainObject.Predmet.ProtustrankaIDrugi>
  <DomainObject.Predmet.StrankaIDrugiAdressOIB>
    <izvorni_sadrzaj>FINA, RC ZAGREB. Podružnica BJELOVAR, OIB 85821130368, F. Supila 4, 43000 Bjelovar</izvorni_sadrzaj>
    <derivirana_varijabla naziv="DomainObject.Predmet.StrankaIDrugiAdressOIB_1">FINA, RC ZAGREB. Podružnica BJELOVAR, OIB 85821130368, F. Supila 4, 43000 Bjelovar</derivirana_varijabla>
  </DomainObject.Predmet.StrankaIDrugiAdressOIB>
  <DomainObject.Predmet.ProtustrankaIDrugiAdressOIB>
    <izvorni_sadrzaj>TOLERO d.o.o. za trgovinu i usluge, OIB 03122498519, Milana Novačića 61, 43240 Čazma</izvorni_sadrzaj>
    <derivirana_varijabla naziv="DomainObject.Predmet.ProtustrankaIDrugiAdressOIB_1">TOLERO d.o.o. za trgovinu i usluge, OIB 03122498519, Milana Novačića 61,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ZAGREB. Podružnica BJELOVAR</item>
      <item>TOLERO d.o.o. za trgovinu i usluge</item>
    </izvorni_sadrzaj>
    <derivirana_varijabla naziv="DomainObject.Predmet.SudioniciListNaziv_1">
      <item>FINA, RC ZAGREB. Podružnica BJELOVAR</item>
      <item>TOLERO d.o.o. za trgovinu i usluge</item>
    </derivirana_varijabla>
  </DomainObject.Predmet.SudioniciListNaziv>
  <DomainObject.Predmet.SudioniciListAdressOIB>
    <izvorni_sadrzaj>
      <item>FINA, RC ZAGREB. Podružnica BJELOVAR, OIB 85821130368, F. Supila 4,43000 Bjelovar</item>
      <item>TOLERO d.o.o. za trgovinu i usluge, OIB 03122498519, Milana Novačića 61,43240 Čazma</item>
    </izvorni_sadrzaj>
    <derivirana_varijabla naziv="DomainObject.Predmet.SudioniciListAdressOIB_1">
      <item>FINA, RC ZAGREB. Podružnica BJELOVAR, OIB 85821130368, F. Supila 4,43000 Bjelovar</item>
      <item>TOLERO d.o.o. za trgovinu i usluge, OIB 03122498519, Milana Novačića 61,43240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A6AEDA-FE94-4E5F-A3B6-4AC7EF630A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936</properties:Words>
  <properties:Characters>5224</properties:Characters>
  <properties:Lines>98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2018-03-22T12:22:00Z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