
<file path=[Content_Types].xml><?xml version="1.0" encoding="utf-8"?>
<Types xmlns="http://schemas.openxmlformats.org/package/2006/content-types">
  <Default ContentType="image/jpeg" Extension="JP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3c72" w14:paraId="2b93c72" w:rsidRDefault="005A6CAF" w:rsidP="005A6CAF" w:rsidR="005A6CAF">
      <w:pPr>
        <w:spacing w:lineRule="auto" w:line="276"/>
        <w:jc w:val="right"/>
        <w15:collapsed w:val="false"/>
      </w:pPr>
      <w:bookmarkStart w:name="_GoBack" w:id="0"/>
      <w:bookmarkEnd w:id="0"/>
      <w:r w:rsidRPr="007D2E2F">
        <w:rPr>
          <w:b/>
        </w:rPr>
        <w:t>St- 734/17</w:t>
      </w:r>
    </w:p>
    <w:p w:rsidRDefault="001F5E6B" w:rsidP="001F5E6B" w:rsidR="001F5E6B" w:rsidRPr="004F768D">
      <w:pPr>
        <w:spacing w:lineRule="auto" w:line="276"/>
      </w:pPr>
      <w:r>
        <w:t xml:space="preserve">STEČAJNA UPRAVITELJICA NADA RELJIĆ </w:t>
      </w:r>
      <w:r w:rsidRPr="004F768D">
        <w:t xml:space="preserve">OIB: </w:t>
      </w:r>
      <w:r>
        <w:t>63776354688</w:t>
      </w:r>
    </w:p>
    <w:p w:rsidRDefault="001F5E6B" w:rsidP="001F5E6B" w:rsidR="001F5E6B" w:rsidRPr="004F768D">
      <w:pPr>
        <w:spacing w:lineRule="auto" w:line="276"/>
      </w:pPr>
      <w:r>
        <w:t xml:space="preserve">Slavonski Brod, naselje </w:t>
      </w:r>
      <w:proofErr w:type="spellStart"/>
      <w:r>
        <w:t>A.Hebrang</w:t>
      </w:r>
      <w:proofErr w:type="spellEnd"/>
      <w:r>
        <w:t xml:space="preserve"> blok 7/9</w:t>
      </w:r>
    </w:p>
    <w:p w:rsidRDefault="001F5E6B" w:rsidP="001F5E6B" w:rsidR="001F5E6B" w:rsidRPr="004F768D">
      <w:pPr>
        <w:spacing w:lineRule="auto" w:line="276"/>
      </w:pPr>
      <w:proofErr w:type="spellStart"/>
      <w:r w:rsidRPr="004F768D">
        <w:t>Tel</w:t>
      </w:r>
      <w:proofErr w:type="spellEnd"/>
      <w:r w:rsidRPr="004F768D">
        <w:t>:</w:t>
      </w:r>
      <w:r w:rsidRPr="004F768D">
        <w:tab/>
        <w:t>0</w:t>
      </w:r>
      <w:r>
        <w:t>35</w:t>
      </w:r>
      <w:r w:rsidRPr="004F768D">
        <w:t>/</w:t>
      </w:r>
      <w:r>
        <w:t>451015</w:t>
      </w:r>
      <w:r w:rsidRPr="004F768D">
        <w:t>Mob:</w:t>
      </w:r>
      <w:r w:rsidRPr="004F768D">
        <w:tab/>
        <w:t>091/</w:t>
      </w:r>
      <w:r>
        <w:t>451-7640</w:t>
      </w:r>
    </w:p>
    <w:p w:rsidRDefault="001F5E6B" w:rsidP="001F5E6B" w:rsidR="001F5E6B" w:rsidRPr="004F768D">
      <w:pPr>
        <w:pBdr>
          <w:bottom w:space="1" w:sz="6" w:color="auto" w:val="single"/>
        </w:pBdr>
        <w:spacing w:lineRule="auto" w:line="276"/>
      </w:pPr>
      <w:r w:rsidRPr="004F768D">
        <w:t xml:space="preserve">E-mail: </w:t>
      </w:r>
      <w:hyperlink r:id="rId7" w:history="true">
        <w:r w:rsidRPr="00B02993">
          <w:rPr>
            <w:rStyle w:val="Hiperveza"/>
          </w:rPr>
          <w:t>nada.reljic@gmail.com</w:t>
        </w:r>
      </w:hyperlink>
    </w:p>
    <w:p w:rsidRDefault="001F5E6B" w:rsidP="001F5E6B" w:rsidR="001F5E6B" w:rsidRPr="00784561">
      <w:pPr>
        <w:ind w:firstLine="11" w:left="3544"/>
        <w:jc w:val="right"/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>TRGOVAČKI SUD U ZAGREBU</w:t>
      </w:r>
    </w:p>
    <w:p w:rsidRDefault="001F5E6B" w:rsidP="001F5E6B" w:rsidR="001F5E6B" w:rsidRPr="007D2E2F">
      <w:pPr>
        <w:ind w:firstLine="11" w:left="3544"/>
        <w:jc w:val="right"/>
        <w:rPr>
          <w:b/>
        </w:rPr>
      </w:pPr>
      <w:bookmarkStart w:name="_Hlk506850139" w:id="1"/>
      <w:r w:rsidRPr="007D2E2F">
        <w:rPr>
          <w:rFonts w:cs="Arial" w:hAnsi="Arial" w:ascii="Arial"/>
          <w:b/>
        </w:rPr>
        <w:t xml:space="preserve">Na </w:t>
      </w:r>
      <w:proofErr w:type="spellStart"/>
      <w:r w:rsidRPr="007D2E2F">
        <w:rPr>
          <w:rFonts w:cs="Arial" w:hAnsi="Arial" w:ascii="Arial"/>
          <w:b/>
        </w:rPr>
        <w:t>posl</w:t>
      </w:r>
      <w:proofErr w:type="spellEnd"/>
      <w:r w:rsidRPr="007D2E2F">
        <w:rPr>
          <w:rFonts w:cs="Arial" w:hAnsi="Arial" w:ascii="Arial"/>
          <w:b/>
        </w:rPr>
        <w:t xml:space="preserve">. br. </w:t>
      </w:r>
      <w:bookmarkStart w:name="_Hlk506850204" w:id="2"/>
      <w:r w:rsidRPr="007D2E2F">
        <w:rPr>
          <w:b/>
        </w:rPr>
        <w:t>St- 734/17</w:t>
      </w:r>
      <w:bookmarkEnd w:id="2"/>
    </w:p>
    <w:bookmarkEnd w:id="1"/>
    <w:p w:rsidRDefault="001F5E6B" w:rsidP="001F5E6B" w:rsidR="007D2E2F">
      <w:pPr>
        <w:ind w:firstLine="11" w:left="3544"/>
        <w:jc w:val="right"/>
      </w:pPr>
      <w:proofErr w:type="spellStart"/>
      <w:r w:rsidRPr="007D2E2F">
        <w:rPr>
          <w:rFonts w:cs="Arial" w:hAnsi="Arial" w:ascii="Arial"/>
        </w:rPr>
        <w:t>Steč</w:t>
      </w:r>
      <w:proofErr w:type="spellEnd"/>
      <w:r w:rsidR="007D2E2F">
        <w:rPr>
          <w:rFonts w:cs="Arial" w:hAnsi="Arial" w:ascii="Arial"/>
        </w:rPr>
        <w:t>.</w:t>
      </w:r>
      <w:r w:rsidRPr="007D2E2F">
        <w:rPr>
          <w:rFonts w:cs="Arial" w:hAnsi="Arial" w:ascii="Arial"/>
        </w:rPr>
        <w:t xml:space="preserve"> masa </w:t>
      </w:r>
      <w:r w:rsidRPr="007D2E2F">
        <w:t>iza</w:t>
      </w:r>
      <w:r w:rsidRPr="00643BC4">
        <w:rPr>
          <w:b/>
        </w:rPr>
        <w:t xml:space="preserve"> </w:t>
      </w:r>
      <w:bookmarkStart w:name="_Hlk503102902" w:id="3"/>
      <w:r w:rsidRPr="00075CBE">
        <w:t>Probitak d.o.o.,</w:t>
      </w:r>
      <w:r w:rsidRPr="00571E94">
        <w:t xml:space="preserve"> </w:t>
      </w:r>
    </w:p>
    <w:p w:rsidRDefault="001F5E6B" w:rsidP="001F5E6B" w:rsidR="007D2E2F">
      <w:pPr>
        <w:ind w:firstLine="11" w:left="3544"/>
        <w:jc w:val="right"/>
      </w:pPr>
      <w:r w:rsidRPr="005B5C97">
        <w:t xml:space="preserve">OIB </w:t>
      </w:r>
      <w:r w:rsidRPr="00075CBE">
        <w:t>55499687784</w:t>
      </w:r>
      <w:r w:rsidRPr="005B5C97">
        <w:t>,</w:t>
      </w:r>
    </w:p>
    <w:p w:rsidRDefault="001F5E6B" w:rsidP="001F5E6B" w:rsidR="001F5E6B" w:rsidRPr="00643BC4">
      <w:pPr>
        <w:ind w:firstLine="11" w:left="3544"/>
        <w:jc w:val="right"/>
        <w:rPr>
          <w:rFonts w:cs="Arial" w:hAnsi="Arial" w:ascii="Arial"/>
          <w:b/>
        </w:rPr>
      </w:pPr>
      <w:r w:rsidRPr="005B5C97">
        <w:t xml:space="preserve"> </w:t>
      </w:r>
      <w:r w:rsidRPr="00643BC4">
        <w:rPr>
          <w:b/>
        </w:rPr>
        <w:t xml:space="preserve">Slavonski  Brod, Nas Andrije Hebranga 7/9, </w:t>
      </w:r>
    </w:p>
    <w:bookmarkEnd w:id="3"/>
    <w:p w:rsidRDefault="001F5E6B" w:rsidP="001F5E6B" w:rsidR="001F5E6B">
      <w:pPr>
        <w:ind w:left="-284"/>
        <w:rPr>
          <w:rFonts w:cs="Arial" w:hAnsi="Arial" w:ascii="Arial"/>
          <w:b/>
        </w:rPr>
      </w:pPr>
    </w:p>
    <w:p w:rsidRDefault="001F5E6B" w:rsidP="001F5E6B" w:rsidR="002E12CD">
      <w:pPr>
        <w:ind w:left="-284"/>
      </w:pPr>
      <w:r w:rsidRPr="003B1EB7">
        <w:rPr>
          <w:rFonts w:cs="Arial" w:hAnsi="Arial" w:ascii="Arial"/>
          <w:b/>
        </w:rPr>
        <w:t>TABLICA ISPITANIH TRAŽBINA  VJEROVNIKA</w:t>
      </w:r>
      <w:r w:rsidR="00D409D6" w:rsidRPr="00D409D6">
        <w:rPr>
          <w:rFonts w:cs="Arial" w:hAnsi="Arial" w:ascii="Arial"/>
          <w:b/>
        </w:rPr>
        <w:t xml:space="preserve"> </w:t>
      </w:r>
      <w:r w:rsidR="00D409D6" w:rsidRPr="003B1EB7">
        <w:rPr>
          <w:rFonts w:cs="Arial" w:hAnsi="Arial" w:ascii="Arial"/>
          <w:b/>
        </w:rPr>
        <w:t>STEČAJN</w:t>
      </w:r>
      <w:r w:rsidR="00D409D6">
        <w:rPr>
          <w:rFonts w:cs="Arial" w:hAnsi="Arial" w:ascii="Arial"/>
          <w:b/>
        </w:rPr>
        <w:t>A MASA IZA  PROBITAK</w:t>
      </w:r>
      <w:r w:rsidR="00D409D6" w:rsidRPr="003B1EB7">
        <w:rPr>
          <w:rFonts w:cs="Arial" w:hAnsi="Arial" w:ascii="Arial"/>
          <w:b/>
        </w:rPr>
        <w:t xml:space="preserve"> </w:t>
      </w:r>
      <w:r w:rsidR="00D409D6">
        <w:rPr>
          <w:rFonts w:cs="Arial" w:hAnsi="Arial" w:ascii="Arial"/>
          <w:b/>
        </w:rPr>
        <w:t xml:space="preserve">d.o.o </w:t>
      </w:r>
      <w:r w:rsidRPr="0063239F">
        <w:rPr>
          <w:b/>
          <w:bCs/>
        </w:rPr>
        <w:t xml:space="preserve">ZA ISPITNO ROČIŠTE </w:t>
      </w:r>
      <w:r>
        <w:rPr>
          <w:b/>
          <w:bCs/>
        </w:rPr>
        <w:t xml:space="preserve">za 7.OŽUJAK u </w:t>
      </w:r>
      <w:r w:rsidRPr="007D2E2F">
        <w:rPr>
          <w:b/>
        </w:rPr>
        <w:t>11:15 sati</w:t>
      </w:r>
    </w:p>
    <w:p w:rsidRDefault="001F5E6B" w:rsidP="001F5E6B" w:rsidR="001F5E6B">
      <w:pPr>
        <w:ind w:left="-284"/>
      </w:pPr>
    </w:p>
    <w:p w:rsidRDefault="001F5E6B" w:rsidP="001F5E6B" w:rsidR="001F5E6B">
      <w:pPr>
        <w:ind w:left="-284"/>
        <w:jc w:val="center"/>
        <w:rPr>
          <w:rFonts w:cs="Arial" w:hAnsi="Arial" w:ascii="Arial"/>
          <w:b/>
        </w:rPr>
      </w:pPr>
      <w:r w:rsidRPr="004E4687">
        <w:rPr>
          <w:rFonts w:cs="Arial" w:hAnsi="Arial" w:ascii="Arial"/>
          <w:b/>
        </w:rPr>
        <w:t xml:space="preserve">TABLICA ISPITANIH TRAŽBINA  STEČAJNIH VJEROVNIKA </w:t>
      </w:r>
      <w:r>
        <w:rPr>
          <w:rFonts w:cs="Arial" w:hAnsi="Arial" w:ascii="Arial"/>
          <w:b/>
        </w:rPr>
        <w:t>PRVOG</w:t>
      </w:r>
      <w:r w:rsidRPr="004E4687">
        <w:rPr>
          <w:rFonts w:cs="Arial" w:hAnsi="Arial" w:ascii="Arial"/>
          <w:b/>
        </w:rPr>
        <w:t xml:space="preserve"> VIŠEG ISPLATNOG REDA</w:t>
      </w:r>
    </w:p>
    <w:tbl>
      <w:tblPr>
        <w:tblW w:type="dxa" w:w="16160"/>
        <w:tblInd w:type="dxa" w:w="-386"/>
        <w:tblLayout w:type="fixed"/>
        <w:tblLook w:val="04A0" w:noVBand="1" w:noHBand="0" w:lastColumn="0" w:firstColumn="1" w:lastRow="0" w:firstRow="1"/>
      </w:tblPr>
      <w:tblGrid>
        <w:gridCol w:w="816"/>
        <w:gridCol w:w="1701"/>
        <w:gridCol w:w="1548"/>
        <w:gridCol w:w="1958"/>
        <w:gridCol w:w="3118"/>
        <w:gridCol w:w="1774"/>
        <w:gridCol w:w="2268"/>
        <w:gridCol w:w="1486"/>
        <w:gridCol w:w="1491"/>
      </w:tblGrid>
      <w:tr w:rsidTr="00E92279" w:rsidR="001F5E6B" w:rsidRPr="002340ED">
        <w:trPr>
          <w:trHeight w:val="560"/>
        </w:trPr>
        <w:tc>
          <w:tcPr>
            <w:tcW w:type="dxa" w:w="816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1F5E6B" w:rsidP="001F5E6B" w:rsidR="001F5E6B" w:rsidRPr="002340ED">
            <w:pPr>
              <w:ind w:firstLine="164" w:right="-380" w:left="-276"/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>R</w:t>
            </w:r>
            <w:r>
              <w:rPr>
                <w:color w:val="000000"/>
              </w:rPr>
              <w:t>BR</w:t>
            </w:r>
            <w:r w:rsidRPr="002340ED">
              <w:rPr>
                <w:color w:val="000000"/>
              </w:rPr>
              <w:t xml:space="preserve"> </w:t>
            </w:r>
          </w:p>
        </w:tc>
        <w:tc>
          <w:tcPr>
            <w:tcW w:type="dxa" w:w="170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5E6B" w:rsidP="008C2AD3" w:rsidR="001F5E6B" w:rsidRPr="002340ED">
            <w:pPr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>Ime i prezime / tvrtka  ili naziv vjerovnika</w:t>
            </w:r>
          </w:p>
        </w:tc>
        <w:tc>
          <w:tcPr>
            <w:tcW w:type="dxa" w:w="154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5E6B" w:rsidP="008C2AD3" w:rsidR="001F5E6B" w:rsidRPr="002340ED">
            <w:pPr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 xml:space="preserve">OIB vjerovnika </w:t>
            </w:r>
          </w:p>
        </w:tc>
        <w:tc>
          <w:tcPr>
            <w:tcW w:type="dxa" w:w="195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5E6B" w:rsidP="008C2AD3" w:rsidR="001F5E6B" w:rsidRPr="002340ED">
            <w:pPr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>Adresa / sjedište vjerovnika</w:t>
            </w:r>
          </w:p>
        </w:tc>
        <w:tc>
          <w:tcPr>
            <w:tcW w:type="dxa" w:w="311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538B2" w:rsidP="008C2AD3" w:rsidR="001F5E6B" w:rsidRPr="00363DAE">
            <w:pPr>
              <w:jc w:val="left"/>
              <w:rPr>
                <w:sz w:val="20"/>
                <w:szCs w:val="20"/>
              </w:rPr>
            </w:pPr>
            <w:hyperlink r:id="rId8" w:anchor="Sheet1!#REF!" w:history="true">
              <w:r w:rsidR="001F5E6B" w:rsidRPr="00363DAE">
                <w:rPr>
                  <w:sz w:val="20"/>
                  <w:szCs w:val="20"/>
                </w:rPr>
                <w:t>PRIJAVLJENA</w:t>
              </w:r>
            </w:hyperlink>
            <w:r w:rsidR="001F5E6B" w:rsidRPr="00363DAE">
              <w:rPr>
                <w:sz w:val="20"/>
                <w:szCs w:val="20"/>
              </w:rPr>
              <w:t xml:space="preserve"> TRAŽBINA</w:t>
            </w:r>
          </w:p>
        </w:tc>
        <w:tc>
          <w:tcPr>
            <w:tcW w:type="dxa" w:w="1774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5E6B" w:rsidP="008C2AD3" w:rsidR="001F5E6B" w:rsidRPr="002340ED">
            <w:pPr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>Pravna osnova prijavljene tražbine</w:t>
            </w:r>
          </w:p>
        </w:tc>
        <w:tc>
          <w:tcPr>
            <w:tcW w:type="dxa" w:w="226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5E6B" w:rsidP="008C2AD3" w:rsidR="001F5E6B" w:rsidRPr="002340ED">
            <w:pPr>
              <w:ind w:firstLine="415" w:left="-533"/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 xml:space="preserve">Iznos priznate tražbine  </w:t>
            </w:r>
          </w:p>
        </w:tc>
        <w:tc>
          <w:tcPr>
            <w:tcW w:type="dxa" w:w="1486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color w:val="000000"/>
              </w:rPr>
            </w:pPr>
            <w:r w:rsidRPr="002340ED">
              <w:rPr>
                <w:color w:val="000000"/>
              </w:rPr>
              <w:t>osnova priznate tražbine</w:t>
            </w:r>
          </w:p>
        </w:tc>
        <w:tc>
          <w:tcPr>
            <w:tcW w:type="dxa" w:w="149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5E6B" w:rsidP="008C2AD3" w:rsidR="001F5E6B" w:rsidRPr="002340ED">
            <w:pPr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>OSPORENE TRAŽBINE</w:t>
            </w:r>
          </w:p>
        </w:tc>
      </w:tr>
      <w:tr w:rsidTr="00E92279" w:rsidR="001F5E6B" w:rsidRPr="002340ED">
        <w:trPr>
          <w:trHeight w:val="458"/>
        </w:trPr>
        <w:tc>
          <w:tcPr>
            <w:tcW w:type="dxa" w:w="81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ind w:firstLine="135" w:right="-380" w:left="-247"/>
              <w:jc w:val="left"/>
              <w:rPr>
                <w:color w:val="000000"/>
              </w:rPr>
            </w:pPr>
          </w:p>
        </w:tc>
        <w:tc>
          <w:tcPr>
            <w:tcW w:type="dxa" w:w="170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54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95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311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rFonts w:cs="Calibri" w:hAnsi="Calibri" w:ascii="Calibri"/>
                <w:u w:val="single"/>
              </w:rPr>
            </w:pPr>
          </w:p>
        </w:tc>
        <w:tc>
          <w:tcPr>
            <w:tcW w:type="dxa" w:w="1774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226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ind w:firstLine="415" w:left="-533"/>
              <w:jc w:val="left"/>
              <w:rPr>
                <w:color w:val="000000"/>
              </w:rPr>
            </w:pPr>
          </w:p>
        </w:tc>
        <w:tc>
          <w:tcPr>
            <w:tcW w:type="dxa" w:w="148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49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color w:val="000000"/>
              </w:rPr>
            </w:pPr>
          </w:p>
        </w:tc>
      </w:tr>
      <w:tr w:rsidTr="00E92279" w:rsidR="001F5E6B" w:rsidRPr="002340ED">
        <w:trPr>
          <w:trHeight w:val="420"/>
        </w:trPr>
        <w:tc>
          <w:tcPr>
            <w:tcW w:type="dxa" w:w="81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1F5E6B" w:rsidP="008C2AD3" w:rsidR="001F5E6B" w:rsidRPr="002340ED">
            <w:pPr>
              <w:ind w:firstLine="135" w:right="-380" w:left="-247"/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170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GRAJNER ZDRAVKO </w:t>
            </w:r>
          </w:p>
        </w:tc>
        <w:tc>
          <w:tcPr>
            <w:tcW w:type="dxa" w:w="154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F5E6B" w:rsidP="008C2AD3" w:rsidR="001F5E6B" w:rsidRPr="00BB6138">
            <w:pPr>
              <w:jc w:val="right"/>
              <w:rPr>
                <w:b/>
                <w:color w:val="222222"/>
              </w:rPr>
            </w:pPr>
            <w:r w:rsidRPr="00BB6138">
              <w:rPr>
                <w:b/>
                <w:color w:val="222222"/>
                <w:sz w:val="22"/>
                <w:szCs w:val="22"/>
                <w:shd w:fill="FFFFFF" w:color="auto" w:val="clear"/>
              </w:rPr>
              <w:t>02698615700</w:t>
            </w:r>
          </w:p>
          <w:p w:rsidRDefault="001F5E6B" w:rsidP="008C2AD3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5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color w:val="000000"/>
              </w:rPr>
            </w:pPr>
            <w:proofErr w:type="spellStart"/>
            <w:r w:rsidRPr="002340ED">
              <w:rPr>
                <w:color w:val="000000"/>
                <w:lang w:val="hr-BA"/>
              </w:rPr>
              <w:t>rematinački</w:t>
            </w:r>
            <w:proofErr w:type="spellEnd"/>
            <w:r w:rsidRPr="002340ED">
              <w:rPr>
                <w:color w:val="000000"/>
                <w:lang w:val="hr-BA"/>
              </w:rPr>
              <w:t xml:space="preserve"> gaj 10 b</w:t>
            </w:r>
            <w:r w:rsidRPr="002340ED">
              <w:rPr>
                <w:rFonts w:cs="Calibri" w:hAnsi="Calibri" w:ascii="Calibri"/>
                <w:color w:val="000000"/>
                <w:sz w:val="22"/>
                <w:szCs w:val="22"/>
                <w:lang w:val="hr-BA"/>
              </w:rPr>
              <w:t xml:space="preserve"> ZAGREB</w:t>
            </w:r>
          </w:p>
        </w:tc>
        <w:tc>
          <w:tcPr>
            <w:tcW w:type="dxa" w:w="31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43DDA" w:rsidP="00B4081D" w:rsidR="00443DDA">
            <w:pPr>
              <w:jc w:val="left"/>
              <w:rPr>
                <w:rFonts w:cs="Calibri" w:hAnsi="Calibri" w:ascii="Calibri"/>
                <w:color w:val="000000"/>
              </w:rPr>
            </w:pPr>
          </w:p>
          <w:p w:rsidRDefault="001F5E6B" w:rsidP="00B4081D" w:rsidR="001F5E6B" w:rsidRPr="00B4081D">
            <w:pPr>
              <w:jc w:val="left"/>
              <w:rPr>
                <w:rFonts w:cs="Calibri" w:hAnsi="Calibri" w:ascii="Calibri"/>
                <w:color w:val="000000"/>
              </w:rPr>
            </w:pPr>
            <w:r w:rsidRPr="00B4081D">
              <w:rPr>
                <w:rFonts w:cs="Calibri" w:hAnsi="Calibri" w:ascii="Calibri"/>
                <w:color w:val="000000"/>
                <w:sz w:val="22"/>
                <w:szCs w:val="22"/>
              </w:rPr>
              <w:t>NETO</w:t>
            </w:r>
            <w:r w:rsidR="00B4081D" w:rsidRPr="00B4081D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</w:t>
            </w:r>
            <w:r w:rsidRPr="00B4081D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</w:t>
            </w:r>
            <w:r w:rsidR="00B4081D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     </w:t>
            </w:r>
            <w:r w:rsidRPr="00B4081D">
              <w:rPr>
                <w:rFonts w:cs="Calibri" w:hAnsi="Calibri" w:ascii="Calibri"/>
                <w:color w:val="000000"/>
                <w:sz w:val="22"/>
                <w:szCs w:val="22"/>
              </w:rPr>
              <w:t>85.000,00</w:t>
            </w:r>
          </w:p>
          <w:p w:rsidRDefault="001F5E6B" w:rsidP="00682E32" w:rsidR="00682E32">
            <w:pPr>
              <w:jc w:val="left"/>
              <w:rPr>
                <w:rFonts w:cs="Calibri" w:hAnsi="Calibri" w:ascii="Calibri"/>
                <w:color w:val="000000"/>
              </w:rPr>
            </w:pPr>
            <w:r w:rsidRPr="00B4081D">
              <w:rPr>
                <w:rFonts w:cs="Calibri" w:hAnsi="Calibri" w:ascii="Calibri"/>
                <w:color w:val="000000"/>
                <w:sz w:val="22"/>
                <w:szCs w:val="22"/>
              </w:rPr>
              <w:t>BRUTO</w:t>
            </w:r>
            <w:r w:rsidR="00B4081D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 </w:t>
            </w:r>
            <w:r w:rsidRPr="00B4081D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</w:t>
            </w:r>
            <w:r w:rsidR="00682E32">
              <w:rPr>
                <w:rFonts w:cs="Calibri" w:hAnsi="Calibri" w:ascii="Calibri"/>
                <w:color w:val="000000"/>
                <w:sz w:val="22"/>
                <w:szCs w:val="22"/>
              </w:rPr>
              <w:t>103.860,</w:t>
            </w:r>
            <w:r w:rsidR="00220F44">
              <w:rPr>
                <w:rFonts w:cs="Calibri" w:hAnsi="Calibri" w:ascii="Calibri"/>
                <w:color w:val="000000"/>
                <w:sz w:val="22"/>
                <w:szCs w:val="22"/>
              </w:rPr>
              <w:t>16</w:t>
            </w:r>
          </w:p>
          <w:p w:rsidRDefault="00682E32" w:rsidP="00B4081D" w:rsidR="00682E32" w:rsidRPr="00B4081D">
            <w:pPr>
              <w:jc w:val="left"/>
              <w:rPr>
                <w:rFonts w:cs="Calibri" w:hAnsi="Calibri" w:ascii="Calibri"/>
                <w:color w:val="000000"/>
              </w:rPr>
            </w:pPr>
          </w:p>
          <w:p w:rsidRDefault="001F5E6B" w:rsidP="00682E32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77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PRESUDA Pr1648/06-31 pravomoćna od 28.04.2011</w:t>
            </w:r>
          </w:p>
        </w:tc>
        <w:tc>
          <w:tcPr>
            <w:tcW w:type="dxa" w:w="226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F5E6B" w:rsidP="007D2E2F" w:rsidR="001F5E6B">
            <w:pPr>
              <w:jc w:val="center"/>
              <w:rPr>
                <w:rFonts w:cs="Calibri" w:hAnsi="Calibri" w:ascii="Calibri"/>
                <w:color w:val="000000"/>
              </w:rPr>
            </w:pPr>
            <w:r w:rsidRPr="007D2E2F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NETO </w:t>
            </w:r>
            <w:r w:rsidR="007D2E2F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       </w:t>
            </w:r>
            <w:r>
              <w:rPr>
                <w:rFonts w:cs="Calibri" w:hAnsi="Calibri" w:ascii="Calibri"/>
                <w:color w:val="000000"/>
                <w:sz w:val="22"/>
                <w:szCs w:val="22"/>
              </w:rPr>
              <w:t>85.000,00</w:t>
            </w:r>
          </w:p>
          <w:p w:rsidRDefault="007D2E2F" w:rsidP="007D2E2F" w:rsidR="001F5E6B" w:rsidRPr="002340ED">
            <w:pPr>
              <w:ind w:firstLine="415" w:left="-533"/>
              <w:rPr>
                <w:rFonts w:cs="Calibri" w:hAnsi="Calibri" w:ascii="Calibri"/>
                <w:color w:val="000000"/>
              </w:rPr>
            </w:pPr>
            <w:r w:rsidRPr="007D2E2F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  </w:t>
            </w:r>
            <w:r w:rsidR="001F5E6B" w:rsidRPr="007D2E2F">
              <w:rPr>
                <w:rFonts w:cs="Calibri" w:hAnsi="Calibri" w:ascii="Calibri"/>
                <w:color w:val="000000"/>
                <w:sz w:val="22"/>
                <w:szCs w:val="22"/>
              </w:rPr>
              <w:t>BRUTO</w:t>
            </w:r>
            <w:r w:rsidR="001F5E6B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    </w:t>
            </w:r>
            <w:r w:rsidR="00AD2B71">
              <w:rPr>
                <w:rFonts w:cs="Calibri" w:hAnsi="Calibri" w:ascii="Calibri"/>
                <w:color w:val="000000"/>
                <w:sz w:val="22"/>
                <w:szCs w:val="22"/>
              </w:rPr>
              <w:t>103.860,</w:t>
            </w:r>
            <w:r w:rsidR="00443DDA">
              <w:rPr>
                <w:rFonts w:cs="Calibri" w:hAnsi="Calibri" w:asci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type="dxa" w:w="148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1F5E6B" w:rsidP="008C2AD3" w:rsidR="001F5E6B">
            <w:pPr>
              <w:jc w:val="lef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Presuda </w:t>
            </w:r>
            <w:r w:rsidR="00E6613C">
              <w:rPr>
                <w:rFonts w:cs="Calibri" w:hAnsi="Calibri" w:ascii="Calibri"/>
                <w:color w:val="000000"/>
              </w:rPr>
              <w:t xml:space="preserve">neto </w:t>
            </w:r>
            <w:r>
              <w:rPr>
                <w:rFonts w:cs="Calibri" w:hAnsi="Calibri" w:ascii="Calibri"/>
                <w:color w:val="000000"/>
              </w:rPr>
              <w:t>Pr1648/06-31</w:t>
            </w:r>
          </w:p>
          <w:p w:rsidRDefault="00B4081D" w:rsidP="008C2AD3" w:rsidR="00E6613C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D</w:t>
            </w:r>
            <w:r w:rsidR="00E6613C">
              <w:rPr>
                <w:rFonts w:cs="Calibri" w:hAnsi="Calibri" w:ascii="Calibri"/>
                <w:color w:val="000000"/>
              </w:rPr>
              <w:t>op</w:t>
            </w:r>
            <w:r>
              <w:rPr>
                <w:rFonts w:cs="Calibri" w:hAnsi="Calibri" w:ascii="Calibri"/>
                <w:color w:val="000000"/>
              </w:rPr>
              <w:t>.na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RSM</w:t>
            </w:r>
          </w:p>
        </w:tc>
        <w:tc>
          <w:tcPr>
            <w:tcW w:type="dxa" w:w="149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F5E6B" w:rsidP="008C2AD3" w:rsidR="001F5E6B" w:rsidRPr="002340ED">
            <w:pPr>
              <w:jc w:val="right"/>
              <w:rPr>
                <w:color w:val="000000"/>
              </w:rPr>
            </w:pPr>
          </w:p>
        </w:tc>
      </w:tr>
      <w:tr w:rsidTr="00E92279" w:rsidR="001F5E6B" w:rsidRPr="002340ED">
        <w:trPr>
          <w:trHeight w:val="458"/>
        </w:trPr>
        <w:tc>
          <w:tcPr>
            <w:tcW w:type="dxa" w:w="81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ind w:firstLine="135" w:right="-380" w:left="-247"/>
              <w:jc w:val="left"/>
              <w:rPr>
                <w:color w:val="000000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54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5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31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77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26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ind w:firstLine="415" w:left="-533"/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48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49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color w:val="000000"/>
              </w:rPr>
            </w:pPr>
          </w:p>
        </w:tc>
      </w:tr>
      <w:tr w:rsidTr="00A432F7" w:rsidR="001F5E6B" w:rsidRPr="002340ED">
        <w:trPr>
          <w:trHeight w:val="420"/>
        </w:trPr>
        <w:tc>
          <w:tcPr>
            <w:tcW w:type="dxa" w:w="81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1F5E6B" w:rsidP="008C2AD3" w:rsidR="001F5E6B" w:rsidRPr="002340ED">
            <w:pPr>
              <w:ind w:firstLine="135" w:right="-380" w:left="-247"/>
              <w:jc w:val="right"/>
              <w:rPr>
                <w:color w:val="000000"/>
              </w:rPr>
            </w:pPr>
            <w:r w:rsidRPr="002340ED">
              <w:rPr>
                <w:color w:val="000000"/>
              </w:rPr>
              <w:t>2</w:t>
            </w:r>
          </w:p>
        </w:tc>
        <w:tc>
          <w:tcPr>
            <w:tcW w:type="dxa" w:w="170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1F5E6B" w:rsidP="00A432F7" w:rsidR="001F5E6B" w:rsidRPr="002340ED">
            <w:pPr>
              <w:jc w:val="left"/>
              <w:rPr>
                <w:color w:val="000000"/>
              </w:rPr>
            </w:pPr>
            <w:r w:rsidRPr="002340ED">
              <w:rPr>
                <w:color w:val="000000"/>
              </w:rPr>
              <w:t xml:space="preserve">KELAVA MIRKO </w:t>
            </w:r>
          </w:p>
        </w:tc>
        <w:tc>
          <w:tcPr>
            <w:tcW w:type="dxa" w:w="154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1F5E6B" w:rsidP="00A432F7" w:rsidR="001F5E6B" w:rsidRPr="002340ED">
            <w:pPr>
              <w:jc w:val="left"/>
              <w:rPr>
                <w:color w:val="000000"/>
              </w:rPr>
            </w:pPr>
            <w:r>
              <w:rPr>
                <w:b/>
              </w:rPr>
              <w:t>0</w:t>
            </w:r>
            <w:r w:rsidRPr="00C51F2E">
              <w:rPr>
                <w:rFonts w:cs="Arial" w:hAnsi="Arial" w:ascii="Arial"/>
                <w:b/>
                <w:color w:val="222222"/>
                <w:sz w:val="20"/>
                <w:szCs w:val="20"/>
              </w:rPr>
              <w:t>2233361367</w:t>
            </w:r>
          </w:p>
        </w:tc>
        <w:tc>
          <w:tcPr>
            <w:tcW w:type="dxa" w:w="1958"/>
            <w:tcBorders>
              <w:top w:val="nil"/>
              <w:left w:val="nil"/>
              <w:bottom w:val="nil"/>
              <w:right w:space="0" w:sz="8" w:color="auto" w:val="single"/>
            </w:tcBorders>
            <w:shd w:fill="FFFFFF" w:color="000000" w:val="clear"/>
            <w:noWrap/>
            <w:hideMark/>
          </w:tcPr>
          <w:p w:rsidRDefault="001F5E6B" w:rsidP="00A432F7" w:rsidR="001F5E6B" w:rsidRPr="002340ED">
            <w:pPr>
              <w:jc w:val="left"/>
              <w:rPr>
                <w:color w:val="000000"/>
              </w:rPr>
            </w:pPr>
            <w:proofErr w:type="spellStart"/>
            <w:r w:rsidRPr="002340ED">
              <w:rPr>
                <w:color w:val="000000"/>
              </w:rPr>
              <w:t>Čalogovičeva</w:t>
            </w:r>
            <w:proofErr w:type="spellEnd"/>
            <w:r w:rsidRPr="002340ED">
              <w:rPr>
                <w:color w:val="000000"/>
              </w:rPr>
              <w:t xml:space="preserve"> 20</w:t>
            </w:r>
            <w:r>
              <w:rPr>
                <w:color w:val="000000"/>
              </w:rPr>
              <w:t xml:space="preserve"> Zagreb </w:t>
            </w:r>
          </w:p>
        </w:tc>
        <w:tc>
          <w:tcPr>
            <w:tcW w:type="dxa" w:w="31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0B4612" w:rsidP="00A432F7" w:rsidR="00B4081D" w:rsidRPr="00AD2B71">
            <w:pPr>
              <w:jc w:val="lef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B4081D" w:rsidRPr="00AD2B71">
              <w:rPr>
                <w:color w:val="000000"/>
                <w:sz w:val="22"/>
                <w:szCs w:val="22"/>
              </w:rPr>
              <w:t xml:space="preserve">NETO     </w:t>
            </w:r>
            <w:r w:rsidR="00AD2B71" w:rsidRPr="00AD2B71">
              <w:rPr>
                <w:color w:val="000000"/>
                <w:sz w:val="22"/>
                <w:szCs w:val="22"/>
                <w:shd w:fill="FFFFFF" w:color="auto" w:val="clear"/>
              </w:rPr>
              <w:t>21.888,97</w:t>
            </w:r>
          </w:p>
          <w:p w:rsidRDefault="00B4081D" w:rsidP="00A432F7" w:rsidR="00AD2B71">
            <w:pPr>
              <w:jc w:val="left"/>
              <w:rPr>
                <w:color w:val="000000"/>
              </w:rPr>
            </w:pPr>
            <w:r w:rsidRPr="007D2E2F">
              <w:rPr>
                <w:rFonts w:cs="Calibri" w:hAnsi="Calibri" w:ascii="Calibri"/>
                <w:color w:val="000000"/>
              </w:rPr>
              <w:t xml:space="preserve"> </w:t>
            </w:r>
            <w:r w:rsidRPr="007D2E2F">
              <w:rPr>
                <w:color w:val="000000"/>
                <w:sz w:val="22"/>
                <w:szCs w:val="22"/>
              </w:rPr>
              <w:t xml:space="preserve">BRUTO  </w:t>
            </w:r>
            <w:r w:rsidR="007906CA">
              <w:rPr>
                <w:color w:val="000000"/>
                <w:sz w:val="22"/>
                <w:szCs w:val="22"/>
              </w:rPr>
              <w:t>45</w:t>
            </w:r>
            <w:r w:rsidR="00AD2B71">
              <w:rPr>
                <w:color w:val="000000"/>
                <w:sz w:val="22"/>
                <w:szCs w:val="22"/>
              </w:rPr>
              <w:t>.</w:t>
            </w:r>
            <w:r w:rsidR="00A432F7">
              <w:rPr>
                <w:color w:val="000000"/>
                <w:sz w:val="22"/>
                <w:szCs w:val="22"/>
              </w:rPr>
              <w:t>327</w:t>
            </w:r>
            <w:r w:rsidR="00AD2B71">
              <w:rPr>
                <w:color w:val="000000"/>
                <w:sz w:val="22"/>
                <w:szCs w:val="22"/>
              </w:rPr>
              <w:t>,</w:t>
            </w:r>
            <w:r w:rsidR="00A432F7">
              <w:rPr>
                <w:color w:val="000000"/>
                <w:sz w:val="22"/>
                <w:szCs w:val="22"/>
              </w:rPr>
              <w:t>24</w:t>
            </w:r>
          </w:p>
          <w:p w:rsidRDefault="001F5E6B" w:rsidP="00A432F7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77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hideMark/>
          </w:tcPr>
          <w:p w:rsidRDefault="001F5E6B" w:rsidP="00A432F7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RADNI ODNOS </w:t>
            </w: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DO 1.3.2003</w:t>
            </w:r>
            <w:r w:rsidR="00A432F7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</w:t>
            </w: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DO 15.2.2004  </w:t>
            </w:r>
          </w:p>
        </w:tc>
        <w:tc>
          <w:tcPr>
            <w:tcW w:type="dxa" w:w="226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1F5E6B" w:rsidP="00A432F7" w:rsidR="007D2E2F">
            <w:pPr>
              <w:jc w:val="left"/>
              <w:rPr>
                <w:rFonts w:cs="Calibri" w:hAnsi="Calibri" w:ascii="Calibri"/>
                <w:color w:val="000000"/>
              </w:rPr>
            </w:pPr>
            <w:r w:rsidRPr="007D2E2F">
              <w:rPr>
                <w:rFonts w:cs="Calibri" w:hAnsi="Calibri" w:ascii="Calibri"/>
                <w:color w:val="000000"/>
              </w:rPr>
              <w:t>NETO</w:t>
            </w:r>
            <w:r w:rsidR="007D2E2F" w:rsidRPr="007D2E2F">
              <w:rPr>
                <w:rFonts w:cs="Calibri" w:hAnsi="Calibri" w:ascii="Calibri"/>
                <w:color w:val="000000"/>
              </w:rPr>
              <w:t xml:space="preserve">         </w:t>
            </w:r>
            <w:r w:rsidR="00AD2B71">
              <w:rPr>
                <w:rFonts w:cs="Calibri" w:hAnsi="Calibri" w:ascii="Calibri"/>
                <w:color w:val="000000"/>
              </w:rPr>
              <w:t>21.888,97</w:t>
            </w:r>
          </w:p>
          <w:p w:rsidRDefault="001F5E6B" w:rsidP="00A432F7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 w:rsidRPr="007D2E2F">
              <w:rPr>
                <w:color w:val="000000"/>
                <w:sz w:val="22"/>
                <w:szCs w:val="22"/>
              </w:rPr>
              <w:t>BRUTO</w:t>
            </w:r>
            <w:r w:rsidR="007D2E2F" w:rsidRPr="007D2E2F">
              <w:rPr>
                <w:color w:val="000000"/>
                <w:sz w:val="22"/>
                <w:szCs w:val="22"/>
              </w:rPr>
              <w:t xml:space="preserve">  </w:t>
            </w:r>
            <w:r w:rsidR="00A432F7">
              <w:rPr>
                <w:color w:val="000000"/>
                <w:sz w:val="22"/>
                <w:szCs w:val="22"/>
              </w:rPr>
              <w:t xml:space="preserve">  </w:t>
            </w:r>
            <w:r w:rsidR="007D2E2F" w:rsidRPr="007D2E2F">
              <w:rPr>
                <w:color w:val="000000"/>
                <w:sz w:val="22"/>
                <w:szCs w:val="22"/>
              </w:rPr>
              <w:t xml:space="preserve">  </w:t>
            </w:r>
            <w:r w:rsidR="00A432F7">
              <w:rPr>
                <w:color w:val="000000"/>
                <w:sz w:val="22"/>
                <w:szCs w:val="22"/>
              </w:rPr>
              <w:t>45.327,24</w:t>
            </w:r>
            <w:r w:rsidR="00AD2B71">
              <w:rPr>
                <w:color w:val="000000"/>
                <w:sz w:val="22"/>
                <w:szCs w:val="22"/>
              </w:rPr>
              <w:t xml:space="preserve"> </w:t>
            </w:r>
            <w:r w:rsidR="007D2E2F" w:rsidRPr="007D2E2F">
              <w:rPr>
                <w:color w:val="000000"/>
                <w:sz w:val="22"/>
                <w:szCs w:val="22"/>
              </w:rPr>
              <w:t xml:space="preserve"> </w:t>
            </w:r>
            <w:r w:rsidR="007D2E2F" w:rsidRPr="007D2E2F">
              <w:rPr>
                <w:color w:val="000000"/>
                <w:sz w:val="22"/>
                <w:szCs w:val="22"/>
                <w:u w:val="single"/>
              </w:rPr>
              <w:t xml:space="preserve"> </w:t>
            </w:r>
            <w:r w:rsidR="007D2E2F" w:rsidRPr="007D2E2F">
              <w:rPr>
                <w:bCs/>
                <w:color w:val="000000"/>
                <w:sz w:val="22"/>
                <w:szCs w:val="22"/>
                <w:bdr w:frame="true" w:space="0" w:sz="0" w:color="auto" w:val="none"/>
                <w:shd w:fill="FFFFFF" w:color="auto" w:val="clear"/>
              </w:rPr>
              <w:t xml:space="preserve"> </w:t>
            </w:r>
          </w:p>
        </w:tc>
        <w:tc>
          <w:tcPr>
            <w:tcW w:type="dxa" w:w="148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1F5E6B" w:rsidP="00A432F7" w:rsidR="001F5E6B" w:rsidRPr="00913A2B">
            <w:pPr>
              <w:jc w:val="lef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Obračun </w:t>
            </w:r>
            <w:r w:rsidR="00B4081D">
              <w:rPr>
                <w:color w:val="000000"/>
                <w:sz w:val="22"/>
                <w:szCs w:val="22"/>
              </w:rPr>
              <w:t>RSM</w:t>
            </w:r>
            <w:r w:rsidR="00B9159F">
              <w:rPr>
                <w:color w:val="000000"/>
                <w:sz w:val="22"/>
                <w:szCs w:val="22"/>
              </w:rPr>
              <w:t xml:space="preserve"> I JOPPD</w:t>
            </w:r>
          </w:p>
        </w:tc>
        <w:tc>
          <w:tcPr>
            <w:tcW w:type="dxa" w:w="149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F5E6B" w:rsidP="00A432F7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</w:tr>
      <w:tr w:rsidTr="00A432F7" w:rsidR="001F5E6B" w:rsidRPr="002340ED">
        <w:trPr>
          <w:trHeight w:val="420"/>
        </w:trPr>
        <w:tc>
          <w:tcPr>
            <w:tcW w:type="dxa" w:w="81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ind w:firstLine="135" w:right="-380" w:left="-247"/>
              <w:jc w:val="left"/>
              <w:rPr>
                <w:color w:val="000000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54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9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31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77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26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ind w:firstLine="415" w:left="-533"/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48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49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F5E6B" w:rsidP="008C2AD3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</w:tr>
      <w:tr w:rsidTr="00A432F7" w:rsidR="001F5E6B" w:rsidRPr="002340ED">
        <w:trPr>
          <w:trHeight w:val="420"/>
        </w:trPr>
        <w:tc>
          <w:tcPr>
            <w:tcW w:type="dxa" w:w="81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F5E6B" w:rsidP="008C2AD3" w:rsidR="001F5E6B" w:rsidRPr="002340ED">
            <w:pPr>
              <w:ind w:firstLine="135" w:right="-380" w:left="-247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F5E6B" w:rsidP="00A432F7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RH </w:t>
            </w: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HZMO</w:t>
            </w: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putem PU</w:t>
            </w:r>
          </w:p>
        </w:tc>
        <w:tc>
          <w:tcPr>
            <w:tcW w:type="dxa" w:w="15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F5E6B" w:rsidP="00A432F7" w:rsidR="001F5E6B" w:rsidRPr="002340ED">
            <w:pPr>
              <w:jc w:val="left"/>
              <w:rPr>
                <w:color w:val="000000"/>
              </w:rPr>
            </w:pPr>
            <w:r w:rsidRPr="002340ED">
              <w:rPr>
                <w:color w:val="000000"/>
              </w:rPr>
              <w:t>18683136487</w:t>
            </w:r>
          </w:p>
        </w:tc>
        <w:tc>
          <w:tcPr>
            <w:tcW w:type="dxa" w:w="19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1F5E6B" w:rsidP="00A432F7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ZAGREB SAVSKA 1</w:t>
            </w:r>
          </w:p>
        </w:tc>
        <w:tc>
          <w:tcPr>
            <w:tcW w:type="dxa" w:w="31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F5E6B" w:rsidP="00A432F7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141</w:t>
            </w:r>
            <w:r>
              <w:rPr>
                <w:rFonts w:cs="Calibri" w:hAnsi="Calibri" w:ascii="Calibri"/>
                <w:color w:val="000000"/>
                <w:sz w:val="22"/>
                <w:szCs w:val="22"/>
              </w:rPr>
              <w:t>.</w:t>
            </w: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813,6</w:t>
            </w:r>
            <w:r w:rsidR="00B4081D">
              <w:rPr>
                <w:rFonts w:cs="Calibri"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dxa" w:w="17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F5E6B" w:rsidP="00A432F7" w:rsidR="001F5E6B">
            <w:pPr>
              <w:jc w:val="left"/>
              <w:rPr>
                <w:rFonts w:cs="Calibri" w:hAnsi="Calibri" w:ascii="Calibri"/>
                <w:color w:val="000000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22"/>
                <w:szCs w:val="22"/>
              </w:rPr>
              <w:t>Rj.ovr</w:t>
            </w:r>
            <w:proofErr w:type="spellEnd"/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31.12.2006</w:t>
            </w:r>
          </w:p>
          <w:p w:rsidRDefault="001F5E6B" w:rsidP="00A432F7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SO.31.12.2011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F5E6B" w:rsidP="00A432F7" w:rsidR="001F5E6B" w:rsidRPr="002340ED">
            <w:pPr>
              <w:ind w:firstLine="415" w:left="-533"/>
              <w:jc w:val="lef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F5E6B" w:rsidP="00A432F7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ZOP ZASTARA</w:t>
            </w:r>
          </w:p>
        </w:tc>
        <w:tc>
          <w:tcPr>
            <w:tcW w:type="dxa" w:w="14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F5E6B" w:rsidP="00A432F7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141</w:t>
            </w:r>
            <w:r>
              <w:rPr>
                <w:rFonts w:cs="Calibri" w:hAnsi="Calibri" w:ascii="Calibri"/>
                <w:color w:val="000000"/>
                <w:sz w:val="22"/>
                <w:szCs w:val="22"/>
              </w:rPr>
              <w:t>.</w:t>
            </w: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813,6</w:t>
            </w:r>
            <w:r w:rsidR="00B4081D">
              <w:rPr>
                <w:rFonts w:cs="Calibri" w:hAnsi="Calibri" w:ascii="Calibri"/>
                <w:color w:val="000000"/>
                <w:sz w:val="22"/>
                <w:szCs w:val="22"/>
              </w:rPr>
              <w:t>0</w:t>
            </w:r>
          </w:p>
        </w:tc>
      </w:tr>
      <w:tr w:rsidTr="00A432F7" w:rsidR="001F5E6B" w:rsidRPr="002340ED">
        <w:trPr>
          <w:trHeight w:val="420"/>
        </w:trPr>
        <w:tc>
          <w:tcPr>
            <w:tcW w:type="dxa" w:w="81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F5E6B" w:rsidP="008C2AD3" w:rsidR="001F5E6B" w:rsidRPr="002340ED">
            <w:pPr>
              <w:ind w:firstLine="135" w:right="-380" w:left="-247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F5E6B" w:rsidP="00A432F7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RH </w:t>
            </w: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POREZ I PRIREZ NA DOH</w:t>
            </w: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type="dxa" w:w="15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F5E6B" w:rsidP="00A432F7" w:rsidR="001F5E6B" w:rsidRPr="002340ED">
            <w:pPr>
              <w:jc w:val="left"/>
              <w:rPr>
                <w:color w:val="000000"/>
              </w:rPr>
            </w:pPr>
            <w:r w:rsidRPr="002340ED">
              <w:rPr>
                <w:color w:val="000000"/>
              </w:rPr>
              <w:t>18683136487</w:t>
            </w:r>
          </w:p>
        </w:tc>
        <w:tc>
          <w:tcPr>
            <w:tcW w:type="dxa" w:w="19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1F5E6B" w:rsidP="00A432F7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ZAGREB SAVSKA 1</w:t>
            </w:r>
          </w:p>
        </w:tc>
        <w:tc>
          <w:tcPr>
            <w:tcW w:type="dxa" w:w="31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F5E6B" w:rsidP="00A432F7" w:rsidR="001F5E6B">
            <w:pPr>
              <w:jc w:val="left"/>
              <w:rPr>
                <w:rFonts w:cs="Calibri" w:hAnsi="Calibri" w:ascii="Calibri"/>
                <w:color w:val="000000"/>
              </w:rPr>
            </w:pPr>
          </w:p>
          <w:p w:rsidRDefault="001F5E6B" w:rsidP="00A432F7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58</w:t>
            </w:r>
            <w:r>
              <w:rPr>
                <w:rFonts w:cs="Calibri" w:hAnsi="Calibri" w:ascii="Calibri"/>
                <w:color w:val="000000"/>
                <w:sz w:val="22"/>
                <w:szCs w:val="22"/>
              </w:rPr>
              <w:t>.</w:t>
            </w: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672,04</w:t>
            </w:r>
          </w:p>
        </w:tc>
        <w:tc>
          <w:tcPr>
            <w:tcW w:type="dxa" w:w="17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F5E6B" w:rsidP="00A432F7" w:rsidR="001F5E6B">
            <w:pPr>
              <w:jc w:val="lef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31.12.2006</w:t>
            </w:r>
          </w:p>
          <w:p w:rsidRDefault="001F5E6B" w:rsidP="00A432F7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SO.31.12.2011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F5E6B" w:rsidP="00A432F7" w:rsidR="001F5E6B" w:rsidRPr="002340ED">
            <w:pPr>
              <w:ind w:firstLine="415" w:left="-533"/>
              <w:jc w:val="lef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F5E6B" w:rsidP="00A432F7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ZOP ZASTARA</w:t>
            </w:r>
          </w:p>
        </w:tc>
        <w:tc>
          <w:tcPr>
            <w:tcW w:type="dxa" w:w="14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F5E6B" w:rsidP="00A432F7" w:rsidR="001F5E6B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58</w:t>
            </w:r>
            <w:r>
              <w:rPr>
                <w:rFonts w:cs="Calibri" w:hAnsi="Calibri" w:ascii="Calibri"/>
                <w:color w:val="000000"/>
                <w:sz w:val="22"/>
                <w:szCs w:val="22"/>
              </w:rPr>
              <w:t>.</w:t>
            </w: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672,04</w:t>
            </w:r>
          </w:p>
        </w:tc>
      </w:tr>
      <w:tr w:rsidTr="00E92279" w:rsidR="001F5E6B" w:rsidRPr="002340ED">
        <w:trPr>
          <w:trHeight w:val="420"/>
        </w:trPr>
        <w:tc>
          <w:tcPr>
            <w:tcW w:type="dxa" w:w="81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F5E6B" w:rsidP="008C2AD3" w:rsidR="001F5E6B" w:rsidRPr="002340ED">
            <w:pPr>
              <w:ind w:firstLine="135" w:right="-380" w:left="-247"/>
              <w:jc w:val="lef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92279" w:rsidP="008C2AD3" w:rsidR="001F5E6B" w:rsidRPr="002340ED">
            <w:pPr>
              <w:jc w:val="left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UKUPNO</w:t>
            </w:r>
          </w:p>
        </w:tc>
        <w:tc>
          <w:tcPr>
            <w:tcW w:type="dxa" w:w="15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F5E6B" w:rsidP="008C2AD3" w:rsidR="001F5E6B" w:rsidRPr="002340ED">
            <w:pPr>
              <w:jc w:val="left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F5E6B" w:rsidP="008C2AD3" w:rsidR="001F5E6B" w:rsidRPr="002340ED">
            <w:pPr>
              <w:jc w:val="left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1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9159F" w:rsidP="00B9159F" w:rsidR="00B9159F" w:rsidRPr="00C133BB">
            <w:pPr>
              <w:jc w:val="left"/>
              <w:rPr>
                <w:rFonts w:cs="Calibri" w:hAnsi="Calibri" w:ascii="Calibri"/>
                <w:b/>
                <w:color w:val="000000"/>
              </w:rPr>
            </w:pPr>
            <w:r w:rsidRPr="00C133BB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349.673,04</w:t>
            </w:r>
          </w:p>
          <w:p w:rsidRDefault="001F5E6B" w:rsidP="00E92279" w:rsidR="001F5E6B" w:rsidRPr="00C133BB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F5E6B" w:rsidP="008C2AD3" w:rsidR="001F5E6B" w:rsidRPr="00C133BB">
            <w:pPr>
              <w:jc w:val="left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9159F" w:rsidP="00B9159F" w:rsidR="00B9159F" w:rsidRPr="00C133BB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 w:rsidRPr="00C133BB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149.187,40</w:t>
            </w:r>
          </w:p>
          <w:p w:rsidRDefault="001F5E6B" w:rsidP="00B9159F" w:rsidR="001F5E6B" w:rsidRPr="00C133BB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F5E6B" w:rsidP="008C2AD3" w:rsidR="001F5E6B" w:rsidRPr="00C133BB">
            <w:pPr>
              <w:jc w:val="left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4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9159F" w:rsidP="00B9159F" w:rsidR="00B9159F" w:rsidRPr="00C133BB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 w:rsidRPr="00C133BB">
              <w:rPr>
                <w:rFonts w:cs="Calibri" w:hAnsi="Calibri" w:ascii="Calibri"/>
                <w:b/>
                <w:color w:val="000000"/>
                <w:sz w:val="22"/>
                <w:szCs w:val="22"/>
              </w:rPr>
              <w:t>200.485,64</w:t>
            </w:r>
          </w:p>
          <w:p w:rsidRDefault="001F5E6B" w:rsidP="008C2AD3" w:rsidR="001F5E6B" w:rsidRPr="00C133BB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</w:tbl>
    <w:p w:rsidRDefault="005A6CAF" w:rsidP="005A6CAF" w:rsidR="005A6CAF" w:rsidRPr="005A6CAF">
      <w:r>
        <w:t>U Slavonskom Brodu, 2</w:t>
      </w:r>
      <w:r w:rsidR="00D409D6">
        <w:t>1</w:t>
      </w:r>
      <w:r>
        <w:t xml:space="preserve">.02.2018                                                                                                                 Stečajna upraviteljica Nada Reljić </w:t>
      </w:r>
    </w:p>
    <w:p w:rsidRDefault="001F5E6B" w:rsidP="001F5E6B" w:rsidR="001F5E6B">
      <w:pPr>
        <w:ind w:left="-284"/>
        <w:jc w:val="center"/>
      </w:pPr>
    </w:p>
    <w:p w:rsidRDefault="00FA27DC" w:rsidP="001F5E6B" w:rsidR="00FA27DC">
      <w:pPr>
        <w:ind w:left="-284"/>
        <w:jc w:val="center"/>
      </w:pPr>
    </w:p>
    <w:p w:rsidRDefault="00FA27DC" w:rsidP="001F5E6B" w:rsidR="00FA27DC">
      <w:pPr>
        <w:ind w:left="-284"/>
        <w:jc w:val="center"/>
      </w:pPr>
    </w:p>
    <w:p w:rsidRDefault="00FA27DC" w:rsidP="005A62CF" w:rsidR="00FA27DC">
      <w:pPr>
        <w:tabs>
          <w:tab w:pos="3402" w:val="center"/>
        </w:tabs>
        <w:ind w:left="-284"/>
        <w:jc w:val="center"/>
        <w:rPr>
          <w:rFonts w:cs="Arial" w:hAnsi="Arial" w:ascii="Arial"/>
          <w:b/>
        </w:rPr>
      </w:pPr>
      <w:r w:rsidRPr="004E4687">
        <w:rPr>
          <w:rFonts w:cs="Arial" w:hAnsi="Arial" w:ascii="Arial"/>
          <w:b/>
        </w:rPr>
        <w:t xml:space="preserve">TABLICA ISPITANIH TRAŽBINA  STEČAJNIH VJEROVNIKA </w:t>
      </w:r>
      <w:r>
        <w:rPr>
          <w:rFonts w:cs="Arial" w:hAnsi="Arial" w:ascii="Arial"/>
          <w:b/>
        </w:rPr>
        <w:t xml:space="preserve">DRUGOG </w:t>
      </w:r>
      <w:r w:rsidRPr="004E4687">
        <w:rPr>
          <w:rFonts w:cs="Arial" w:hAnsi="Arial" w:ascii="Arial"/>
          <w:b/>
        </w:rPr>
        <w:t xml:space="preserve"> VIŠEG ISPLATNOG REDA</w:t>
      </w:r>
    </w:p>
    <w:p w:rsidRDefault="00FA27DC" w:rsidP="001F5E6B" w:rsidR="00FA27DC">
      <w:pPr>
        <w:ind w:left="-284"/>
        <w:jc w:val="center"/>
      </w:pPr>
    </w:p>
    <w:tbl>
      <w:tblPr>
        <w:tblW w:type="dxa" w:w="15310"/>
        <w:tblInd w:type="dxa" w:w="-176"/>
        <w:tblLayout w:type="fixed"/>
        <w:tblLook w:val="04A0" w:noVBand="1" w:noHBand="0" w:lastColumn="0" w:firstColumn="1" w:lastRow="0" w:firstRow="1"/>
      </w:tblPr>
      <w:tblGrid>
        <w:gridCol w:w="1135"/>
        <w:gridCol w:w="2693"/>
        <w:gridCol w:w="1843"/>
        <w:gridCol w:w="1559"/>
        <w:gridCol w:w="1276"/>
        <w:gridCol w:w="2126"/>
        <w:gridCol w:w="1559"/>
        <w:gridCol w:w="1560"/>
        <w:gridCol w:w="1559"/>
      </w:tblGrid>
      <w:tr w:rsidTr="007653E8" w:rsidR="005A62CF" w:rsidRPr="002340ED">
        <w:trPr>
          <w:trHeight w:val="560"/>
        </w:trPr>
        <w:tc>
          <w:tcPr>
            <w:tcW w:type="dxa" w:w="1135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5A62CF" w:rsidP="008C2AD3" w:rsidR="005A62CF" w:rsidRPr="002340ED">
            <w:pPr>
              <w:ind w:firstLine="164" w:right="-380" w:left="-276"/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>R</w:t>
            </w:r>
            <w:r>
              <w:rPr>
                <w:color w:val="000000"/>
              </w:rPr>
              <w:t>BR</w:t>
            </w:r>
            <w:r w:rsidRPr="002340ED">
              <w:rPr>
                <w:color w:val="000000"/>
              </w:rPr>
              <w:t xml:space="preserve"> </w:t>
            </w:r>
          </w:p>
        </w:tc>
        <w:tc>
          <w:tcPr>
            <w:tcW w:type="dxa" w:w="269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A62CF" w:rsidP="008C2AD3" w:rsidR="005A62CF" w:rsidRPr="002340ED">
            <w:pPr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>Ime i prezime / tvrtka  ili naziv vjerovnika</w:t>
            </w:r>
          </w:p>
        </w:tc>
        <w:tc>
          <w:tcPr>
            <w:tcW w:type="dxa" w:w="184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A62CF" w:rsidP="008C2AD3" w:rsidR="005A62CF" w:rsidRPr="002340ED">
            <w:pPr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 xml:space="preserve">OIB vjerovnika </w:t>
            </w:r>
          </w:p>
        </w:tc>
        <w:tc>
          <w:tcPr>
            <w:tcW w:type="dxa" w:w="1559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A62CF" w:rsidP="008C2AD3" w:rsidR="005A62CF" w:rsidRPr="002340ED">
            <w:pPr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>Adresa / sjedište vjerovnika</w:t>
            </w:r>
          </w:p>
        </w:tc>
        <w:tc>
          <w:tcPr>
            <w:tcW w:type="dxa" w:w="1276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538B2" w:rsidP="008C2AD3" w:rsidR="005A62CF" w:rsidRPr="00363DAE">
            <w:pPr>
              <w:jc w:val="left"/>
              <w:rPr>
                <w:sz w:val="20"/>
                <w:szCs w:val="20"/>
              </w:rPr>
            </w:pPr>
            <w:hyperlink r:id="rId9" w:anchor="Sheet1!#REF!" w:history="true">
              <w:r w:rsidR="005A62CF" w:rsidRPr="00363DAE">
                <w:rPr>
                  <w:sz w:val="20"/>
                  <w:szCs w:val="20"/>
                </w:rPr>
                <w:t>PRIJAVLJENA</w:t>
              </w:r>
            </w:hyperlink>
            <w:r w:rsidR="005A62CF" w:rsidRPr="00363DAE">
              <w:rPr>
                <w:sz w:val="20"/>
                <w:szCs w:val="20"/>
              </w:rPr>
              <w:t xml:space="preserve"> TRAŽBINA</w:t>
            </w:r>
          </w:p>
        </w:tc>
        <w:tc>
          <w:tcPr>
            <w:tcW w:type="dxa" w:w="2126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A62CF" w:rsidP="008C2AD3" w:rsidR="005A62CF" w:rsidRPr="002340ED">
            <w:pPr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>Pravna osnova prijavljene tražbine</w:t>
            </w:r>
          </w:p>
        </w:tc>
        <w:tc>
          <w:tcPr>
            <w:tcW w:type="dxa" w:w="1559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A62CF" w:rsidP="008C2AD3" w:rsidR="005A62CF" w:rsidRPr="002340ED">
            <w:pPr>
              <w:ind w:firstLine="415" w:left="-533"/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 xml:space="preserve">Iznos priznate tražbine  </w:t>
            </w:r>
          </w:p>
        </w:tc>
        <w:tc>
          <w:tcPr>
            <w:tcW w:type="dxa" w:w="156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A62CF" w:rsidP="008C2AD3" w:rsidR="005A62CF" w:rsidRPr="002340ED">
            <w:pPr>
              <w:jc w:val="left"/>
              <w:rPr>
                <w:color w:val="000000"/>
              </w:rPr>
            </w:pPr>
            <w:r w:rsidRPr="002340ED">
              <w:rPr>
                <w:color w:val="000000"/>
              </w:rPr>
              <w:t>osnova priznate tražbine</w:t>
            </w:r>
          </w:p>
        </w:tc>
        <w:tc>
          <w:tcPr>
            <w:tcW w:type="dxa" w:w="1559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A62CF" w:rsidP="008C2AD3" w:rsidR="005A62CF" w:rsidRPr="002340ED">
            <w:pPr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>OSPORENE TRAŽBINE</w:t>
            </w:r>
          </w:p>
        </w:tc>
      </w:tr>
      <w:tr w:rsidTr="007653E8" w:rsidR="005A62CF" w:rsidRPr="002340ED">
        <w:trPr>
          <w:trHeight w:val="458"/>
        </w:trPr>
        <w:tc>
          <w:tcPr>
            <w:tcW w:type="dxa" w:w="113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ind w:firstLine="135" w:right="-380" w:left="-247"/>
              <w:jc w:val="left"/>
              <w:rPr>
                <w:color w:val="000000"/>
              </w:rPr>
            </w:pPr>
          </w:p>
        </w:tc>
        <w:tc>
          <w:tcPr>
            <w:tcW w:type="dxa" w:w="269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84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559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27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jc w:val="left"/>
              <w:rPr>
                <w:rFonts w:cs="Calibri" w:hAnsi="Calibri" w:ascii="Calibri"/>
                <w:u w:val="single"/>
              </w:rPr>
            </w:pPr>
          </w:p>
        </w:tc>
        <w:tc>
          <w:tcPr>
            <w:tcW w:type="dxa" w:w="212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559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ind w:firstLine="415" w:left="-533"/>
              <w:jc w:val="left"/>
              <w:rPr>
                <w:color w:val="000000"/>
              </w:rPr>
            </w:pPr>
          </w:p>
        </w:tc>
        <w:tc>
          <w:tcPr>
            <w:tcW w:type="dxa" w:w="15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559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jc w:val="left"/>
              <w:rPr>
                <w:color w:val="000000"/>
              </w:rPr>
            </w:pPr>
          </w:p>
        </w:tc>
      </w:tr>
      <w:tr w:rsidTr="007653E8" w:rsidR="007653E8" w:rsidRPr="002340ED">
        <w:trPr>
          <w:trHeight w:val="420"/>
        </w:trPr>
        <w:tc>
          <w:tcPr>
            <w:tcW w:type="dxa" w:w="113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5A62CF" w:rsidP="008C2AD3" w:rsidR="005A62CF" w:rsidRPr="002340ED">
            <w:pPr>
              <w:ind w:firstLine="135" w:right="-380" w:left="-247"/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269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E4BC6" w:rsidP="008C2AD3" w:rsidR="005A62CF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 xml:space="preserve">HEP-Elektra </w:t>
            </w:r>
            <w:proofErr w:type="spellStart"/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>zagreb</w:t>
            </w:r>
            <w:proofErr w:type="spellEnd"/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5A62CF" w:rsidR="005A62CF" w:rsidRPr="002340ED">
            <w:pPr>
              <w:jc w:val="right"/>
              <w:rPr>
                <w:rFonts w:cs="Calibri" w:hAnsi="Calibri" w:ascii="Calibri"/>
                <w:color w:val="000000"/>
              </w:rPr>
            </w:pPr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>46830600751</w:t>
            </w:r>
          </w:p>
        </w:tc>
        <w:tc>
          <w:tcPr>
            <w:tcW w:type="dxa" w:w="155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E4BC6" w:rsidP="008C2AD3" w:rsidR="005A62CF" w:rsidRPr="002340ED">
            <w:pPr>
              <w:jc w:val="left"/>
              <w:rPr>
                <w:color w:val="000000"/>
              </w:rPr>
            </w:pPr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>Zagreb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>gunduličeva</w:t>
            </w:r>
            <w:proofErr w:type="spellEnd"/>
          </w:p>
        </w:tc>
        <w:tc>
          <w:tcPr>
            <w:tcW w:type="dxa" w:w="127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8C2AD3" w:rsidR="005A62CF" w:rsidRPr="002340ED">
            <w:pPr>
              <w:jc w:val="right"/>
              <w:rPr>
                <w:rFonts w:cs="Calibri" w:hAnsi="Calibri" w:ascii="Calibri"/>
                <w:color w:val="000000"/>
              </w:rPr>
            </w:pPr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>301,96</w:t>
            </w:r>
          </w:p>
        </w:tc>
        <w:tc>
          <w:tcPr>
            <w:tcW w:type="dxa" w:w="212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E4BC6" w:rsidP="008C2AD3" w:rsidR="005A62CF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RAČUN</w:t>
            </w:r>
          </w:p>
        </w:tc>
        <w:tc>
          <w:tcPr>
            <w:tcW w:type="dxa" w:w="155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8C2AD3" w:rsidR="005A62CF" w:rsidRPr="002340ED">
            <w:pPr>
              <w:ind w:firstLine="415" w:left="-533"/>
              <w:jc w:val="right"/>
              <w:rPr>
                <w:rFonts w:cs="Calibri" w:hAnsi="Calibri" w:ascii="Calibri"/>
                <w:color w:val="000000"/>
              </w:rPr>
            </w:pPr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>301,96</w:t>
            </w:r>
          </w:p>
        </w:tc>
        <w:tc>
          <w:tcPr>
            <w:tcW w:type="dxa" w:w="156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E4BC6" w:rsidP="008C2AD3" w:rsidR="005A62CF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RAČUN</w:t>
            </w:r>
          </w:p>
        </w:tc>
        <w:tc>
          <w:tcPr>
            <w:tcW w:type="dxa" w:w="155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8C2AD3" w:rsidR="005A62CF" w:rsidRPr="002340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Tr="007653E8" w:rsidR="005A62CF" w:rsidRPr="002340ED">
        <w:trPr>
          <w:trHeight w:val="458"/>
        </w:trPr>
        <w:tc>
          <w:tcPr>
            <w:tcW w:type="dxa" w:w="113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ind w:firstLine="135" w:right="-380" w:left="-247"/>
              <w:jc w:val="left"/>
              <w:rPr>
                <w:color w:val="000000"/>
              </w:rPr>
            </w:pPr>
          </w:p>
        </w:tc>
        <w:tc>
          <w:tcPr>
            <w:tcW w:type="dxa" w:w="269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27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2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ind w:firstLine="415" w:left="-533"/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A62CF" w:rsidP="008C2AD3" w:rsidR="005A62CF" w:rsidRPr="002340ED">
            <w:pPr>
              <w:jc w:val="left"/>
              <w:rPr>
                <w:color w:val="000000"/>
              </w:rPr>
            </w:pPr>
          </w:p>
        </w:tc>
      </w:tr>
      <w:tr w:rsidTr="007653E8" w:rsidR="007653E8" w:rsidRPr="002340ED">
        <w:trPr>
          <w:trHeight w:val="420"/>
        </w:trPr>
        <w:tc>
          <w:tcPr>
            <w:tcW w:type="dxa" w:w="113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AE4BC6" w:rsidP="008C2AD3" w:rsidR="00AE4BC6" w:rsidRPr="002340ED">
            <w:pPr>
              <w:ind w:firstLine="135" w:right="-380" w:left="-247"/>
              <w:jc w:val="right"/>
              <w:rPr>
                <w:color w:val="000000"/>
              </w:rPr>
            </w:pPr>
            <w:r w:rsidRPr="002340ED">
              <w:rPr>
                <w:color w:val="000000"/>
              </w:rPr>
              <w:t>2</w:t>
            </w:r>
          </w:p>
        </w:tc>
        <w:tc>
          <w:tcPr>
            <w:tcW w:type="dxa" w:w="269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AE4BC6" w:rsidP="008C2AD3" w:rsidR="00AE4BC6" w:rsidRPr="002340ED">
            <w:pPr>
              <w:jc w:val="left"/>
              <w:rPr>
                <w:color w:val="000000"/>
              </w:rPr>
            </w:pPr>
            <w:r w:rsidRPr="00F3613D">
              <w:rPr>
                <w:color w:val="000000"/>
              </w:rPr>
              <w:t>RH MF PU Zagreb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AE4BC6" w:rsidP="00AE4BC6" w:rsidR="00AE4BC6" w:rsidRPr="002340ED">
            <w:pPr>
              <w:jc w:val="right"/>
              <w:rPr>
                <w:color w:val="000000"/>
              </w:rPr>
            </w:pPr>
            <w:r w:rsidRPr="002340ED">
              <w:rPr>
                <w:color w:val="000000"/>
              </w:rPr>
              <w:t>18683136487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E4BC6" w:rsidP="008C2AD3" w:rsidR="00AE4BC6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ZAGREB SAVSKA 1</w:t>
            </w:r>
          </w:p>
        </w:tc>
        <w:tc>
          <w:tcPr>
            <w:tcW w:type="dxa" w:w="127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AE4BC6" w:rsidP="00AE4BC6" w:rsidR="00AE4BC6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557</w:t>
            </w:r>
            <w:r w:rsidR="009970F3">
              <w:rPr>
                <w:rFonts w:hAnsi="Calibri" w:ascii="Calibri"/>
                <w:color w:val="000000"/>
                <w:sz w:val="22"/>
                <w:szCs w:val="22"/>
              </w:rPr>
              <w:t>.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t>816,</w:t>
            </w:r>
            <w:r w:rsidR="00EB2243">
              <w:rPr>
                <w:rFonts w:hAnsi="Calibri" w:ascii="Calibri"/>
                <w:color w:val="000000"/>
                <w:sz w:val="22"/>
                <w:szCs w:val="22"/>
              </w:rPr>
              <w:t>82</w:t>
            </w:r>
          </w:p>
          <w:p w:rsidRDefault="00AE4BC6" w:rsidP="008C2AD3" w:rsidR="00AE4BC6" w:rsidRPr="002340ED">
            <w:pPr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2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:rsidRDefault="00AE4BC6" w:rsidP="00AE4BC6" w:rsidR="007653E8">
            <w:pPr>
              <w:jc w:val="right"/>
              <w:rPr>
                <w:rFonts w:cs="Calibri"/>
                <w:color w:val="000000"/>
              </w:rPr>
            </w:pPr>
            <w:r w:rsidRPr="00F3613D">
              <w:rPr>
                <w:rFonts w:cs="Calibri"/>
                <w:color w:val="000000"/>
              </w:rPr>
              <w:t>porezi,doprinosi</w:t>
            </w:r>
            <w:r>
              <w:rPr>
                <w:rFonts w:cs="Calibri"/>
                <w:color w:val="000000"/>
              </w:rPr>
              <w:t xml:space="preserve"> </w:t>
            </w:r>
            <w:proofErr w:type="spellStart"/>
            <w:r w:rsidR="007653E8">
              <w:rPr>
                <w:rFonts w:cs="Calibri"/>
                <w:color w:val="000000"/>
              </w:rPr>
              <w:t>OVR.RJEŠENJE</w:t>
            </w:r>
            <w:proofErr w:type="spellEnd"/>
            <w:r w:rsidR="007653E8">
              <w:rPr>
                <w:rFonts w:cs="Calibri"/>
                <w:color w:val="000000"/>
              </w:rPr>
              <w:t xml:space="preserve"> 31.12.2006 </w:t>
            </w:r>
          </w:p>
          <w:p w:rsidRDefault="00AE4BC6" w:rsidP="00AE4BC6" w:rsidR="00AE4BC6" w:rsidRPr="002340ED">
            <w:pPr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55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7653E8" w:rsidP="008C2AD3" w:rsidR="00AE4BC6" w:rsidRPr="002340ED">
            <w:pPr>
              <w:ind w:firstLine="415" w:left="-533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0,00</w:t>
            </w:r>
          </w:p>
        </w:tc>
        <w:tc>
          <w:tcPr>
            <w:tcW w:type="dxa" w:w="156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7653E8" w:rsidP="007653E8" w:rsidR="00AE4BC6" w:rsidRPr="00913A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NEMA-ZASTARA</w:t>
            </w:r>
          </w:p>
        </w:tc>
        <w:tc>
          <w:tcPr>
            <w:tcW w:type="dxa" w:w="155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E4BC6" w:rsidP="00AE4BC6" w:rsidR="00AE4BC6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557816,</w:t>
            </w:r>
            <w:r w:rsidR="00EB2243">
              <w:rPr>
                <w:rFonts w:hAnsi="Calibri" w:ascii="Calibri"/>
                <w:color w:val="000000"/>
                <w:sz w:val="22"/>
                <w:szCs w:val="22"/>
              </w:rPr>
              <w:t>82</w:t>
            </w:r>
          </w:p>
          <w:p w:rsidRDefault="00AE4BC6" w:rsidP="008C2AD3" w:rsidR="00AE4BC6" w:rsidRPr="002340ED">
            <w:pPr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653E8" w:rsidR="007653E8" w:rsidRPr="002340ED">
        <w:trPr>
          <w:trHeight w:val="446"/>
        </w:trPr>
        <w:tc>
          <w:tcPr>
            <w:tcW w:type="dxa" w:w="113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E4BC6" w:rsidP="008C2AD3" w:rsidR="00AE4BC6" w:rsidRPr="002340ED">
            <w:pPr>
              <w:ind w:firstLine="135" w:right="-380" w:left="-247"/>
              <w:jc w:val="left"/>
              <w:rPr>
                <w:color w:val="000000"/>
              </w:rPr>
            </w:pPr>
          </w:p>
        </w:tc>
        <w:tc>
          <w:tcPr>
            <w:tcW w:type="dxa" w:w="269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E4BC6" w:rsidP="008C2AD3" w:rsidR="00AE4BC6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E4BC6" w:rsidP="008C2AD3" w:rsidR="00AE4BC6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E4BC6" w:rsidP="008C2AD3" w:rsidR="00AE4BC6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27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E4BC6" w:rsidP="008C2AD3" w:rsidR="00AE4BC6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2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E4BC6" w:rsidP="008C2AD3" w:rsidR="00AE4BC6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E4BC6" w:rsidP="008C2AD3" w:rsidR="00AE4BC6" w:rsidRPr="002340ED">
            <w:pPr>
              <w:ind w:firstLine="415" w:left="-533"/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E4BC6" w:rsidP="008C2AD3" w:rsidR="00AE4BC6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E4BC6" w:rsidP="008C2AD3" w:rsidR="00AE4BC6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</w:tr>
      <w:tr w:rsidTr="007653E8" w:rsidR="00AE4BC6" w:rsidRPr="002340ED">
        <w:trPr>
          <w:trHeight w:val="420"/>
        </w:trPr>
        <w:tc>
          <w:tcPr>
            <w:tcW w:type="dxa" w:w="113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8C2AD3" w:rsidR="00AE4BC6" w:rsidRPr="002340ED">
            <w:pPr>
              <w:ind w:firstLine="135" w:right="-380" w:left="-247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2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8C2AD3" w:rsidR="00AE4BC6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>gradsko stambeno komunalno gospodarstvo za Suvlasnike  stambene zgrade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AE4BC6" w:rsidR="00AE4BC6" w:rsidRPr="002340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>3744272526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4BC6" w:rsidP="008C2AD3" w:rsidR="00AE4BC6" w:rsidRPr="00F3613D">
            <w:pPr>
              <w:jc w:val="left"/>
              <w:rPr>
                <w:rFonts w:hAnsi="Calibri" w:ascii="Calibri"/>
                <w:color w:val="000000"/>
              </w:rPr>
            </w:pPr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 xml:space="preserve">strojarska cesta </w:t>
            </w:r>
            <w:proofErr w:type="spellStart"/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>br</w:t>
            </w:r>
            <w:proofErr w:type="spellEnd"/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 xml:space="preserve"> 4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8C2AD3" w:rsidR="00AE4BC6" w:rsidRPr="002340ED">
            <w:pPr>
              <w:jc w:val="right"/>
              <w:rPr>
                <w:rFonts w:cs="Calibri" w:hAnsi="Calibri" w:ascii="Calibri"/>
                <w:color w:val="000000"/>
              </w:rPr>
            </w:pPr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>54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t>.</w:t>
            </w:r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>125,65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8C2AD3" w:rsidR="00AE4BC6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>računi troškovi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C10A03" w:rsidR="00AE4BC6" w:rsidRPr="002340ED">
            <w:pPr>
              <w:ind w:firstLine="415" w:left="-533"/>
              <w:jc w:val="right"/>
              <w:rPr>
                <w:rFonts w:cs="Calibri" w:hAnsi="Calibri" w:ascii="Calibri"/>
                <w:color w:val="000000"/>
              </w:rPr>
            </w:pPr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>54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t>.</w:t>
            </w:r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>125,6</w:t>
            </w:r>
            <w:r w:rsidR="00C10A03">
              <w:rPr>
                <w:rFonts w:hAnsi="Calibri" w:asci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8C2AD3" w:rsidR="00AE4BC6" w:rsidRPr="002340ED">
            <w:pPr>
              <w:jc w:val="left"/>
              <w:rPr>
                <w:rFonts w:cs="Calibri" w:hAnsi="Calibri" w:ascii="Calibri"/>
                <w:color w:val="000000"/>
              </w:rPr>
            </w:pPr>
            <w:r w:rsidRPr="00F3613D">
              <w:rPr>
                <w:rFonts w:hAnsi="Calibri" w:ascii="Calibri"/>
                <w:color w:val="000000"/>
                <w:sz w:val="22"/>
                <w:szCs w:val="22"/>
              </w:rPr>
              <w:t>računi troškovi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8C2AD3" w:rsidR="00AE4BC6" w:rsidRPr="002340ED">
            <w:pPr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653E8" w:rsidR="00AE4BC6" w:rsidRPr="002340ED">
        <w:trPr>
          <w:trHeight w:val="420"/>
        </w:trPr>
        <w:tc>
          <w:tcPr>
            <w:tcW w:type="dxa" w:w="113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8C2AD3" w:rsidR="00AE4BC6" w:rsidRPr="002340ED">
            <w:pPr>
              <w:ind w:firstLine="135" w:right="-380" w:left="-247"/>
              <w:jc w:val="lef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8C2AD3" w:rsidR="00AE4BC6" w:rsidRPr="002340ED">
            <w:pPr>
              <w:jc w:val="left"/>
              <w:rPr>
                <w:rFonts w:cs="Calibri" w:hAnsi="Calibri" w:ascii="Calibri"/>
                <w:b/>
                <w:bCs/>
                <w:color w:val="000000"/>
              </w:rPr>
            </w:pPr>
            <w:r w:rsidRPr="002340ED"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8C2AD3" w:rsidR="00AE4BC6" w:rsidRPr="002340ED">
            <w:pPr>
              <w:jc w:val="left"/>
              <w:rPr>
                <w:rFonts w:cs="Calibri" w:hAnsi="Calibri" w:ascii="Calibri"/>
                <w:b/>
                <w:bCs/>
                <w:color w:val="000000"/>
              </w:rPr>
            </w:pPr>
            <w:r w:rsidRPr="002340ED"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8C2AD3" w:rsidR="00AE4BC6" w:rsidRPr="002340ED">
            <w:pPr>
              <w:jc w:val="left"/>
              <w:rPr>
                <w:rFonts w:cs="Calibri" w:hAnsi="Calibri" w:ascii="Calibri"/>
                <w:b/>
                <w:bCs/>
                <w:color w:val="000000"/>
              </w:rPr>
            </w:pPr>
            <w:r w:rsidRPr="002340ED"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10A03" w:rsidP="00C10A03" w:rsidR="00AE4BC6" w:rsidRPr="00C133BB">
            <w:pPr>
              <w:jc w:val="left"/>
              <w:rPr>
                <w:rFonts w:cs="Calibri" w:hAnsi="Calibri" w:ascii="Calibri"/>
                <w:b/>
                <w:bCs/>
                <w:color w:val="000000"/>
              </w:rPr>
            </w:pPr>
            <w:r w:rsidRPr="00C133BB">
              <w:rPr>
                <w:rFonts w:hAnsi="Calibri" w:ascii="Calibri"/>
                <w:b/>
                <w:color w:val="000000"/>
                <w:sz w:val="22"/>
                <w:szCs w:val="22"/>
              </w:rPr>
              <w:t>612.244,</w:t>
            </w:r>
            <w:r w:rsidR="00EB2243" w:rsidRPr="00C133BB">
              <w:rPr>
                <w:rFonts w:hAnsi="Calibri" w:ascii="Calibri"/>
                <w:b/>
                <w:color w:val="000000"/>
                <w:sz w:val="22"/>
                <w:szCs w:val="22"/>
              </w:rPr>
              <w:t>43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8C2AD3" w:rsidR="00AE4BC6" w:rsidRPr="00C133BB">
            <w:pPr>
              <w:jc w:val="left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10A03" w:rsidP="00C10A03" w:rsidR="00C10A03" w:rsidRPr="00C133BB">
            <w:pPr>
              <w:jc w:val="right"/>
              <w:rPr>
                <w:rFonts w:hAnsi="Calibri" w:ascii="Calibri"/>
                <w:b/>
                <w:color w:val="000000"/>
              </w:rPr>
            </w:pPr>
            <w:r w:rsidRPr="00C133BB">
              <w:rPr>
                <w:rFonts w:hAnsi="Calibri" w:ascii="Calibri"/>
                <w:b/>
                <w:color w:val="000000"/>
                <w:sz w:val="22"/>
                <w:szCs w:val="22"/>
              </w:rPr>
              <w:t>54.427,61</w:t>
            </w:r>
          </w:p>
          <w:p w:rsidRDefault="00AE4BC6" w:rsidP="008C2AD3" w:rsidR="00AE4BC6" w:rsidRPr="00C133BB">
            <w:pPr>
              <w:ind w:firstLine="415" w:left="-533"/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E4BC6" w:rsidP="008C2AD3" w:rsidR="00AE4BC6" w:rsidRPr="00C133BB">
            <w:pPr>
              <w:jc w:val="left"/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F47B5" w:rsidP="004F47B5" w:rsidR="004F47B5" w:rsidRPr="00C133BB">
            <w:pPr>
              <w:jc w:val="right"/>
              <w:rPr>
                <w:rFonts w:hAnsi="Calibri" w:ascii="Calibri"/>
                <w:b/>
                <w:color w:val="000000"/>
              </w:rPr>
            </w:pPr>
            <w:r w:rsidRPr="00C133BB">
              <w:rPr>
                <w:rFonts w:hAnsi="Calibri" w:ascii="Calibri"/>
                <w:b/>
                <w:color w:val="000000"/>
                <w:sz w:val="22"/>
                <w:szCs w:val="22"/>
              </w:rPr>
              <w:t>557</w:t>
            </w:r>
            <w:r w:rsidR="009970F3" w:rsidRPr="00C133BB">
              <w:rPr>
                <w:rFonts w:hAnsi="Calibri" w:ascii="Calibri"/>
                <w:b/>
                <w:color w:val="000000"/>
                <w:sz w:val="22"/>
                <w:szCs w:val="22"/>
              </w:rPr>
              <w:t>.</w:t>
            </w:r>
            <w:r w:rsidRPr="00C133BB">
              <w:rPr>
                <w:rFonts w:hAnsi="Calibri" w:ascii="Calibri"/>
                <w:b/>
                <w:color w:val="000000"/>
                <w:sz w:val="22"/>
                <w:szCs w:val="22"/>
              </w:rPr>
              <w:t>816,</w:t>
            </w:r>
            <w:r w:rsidR="00EB2243" w:rsidRPr="00C133BB">
              <w:rPr>
                <w:rFonts w:hAnsi="Calibri" w:ascii="Calibri"/>
                <w:b/>
                <w:color w:val="000000"/>
                <w:sz w:val="22"/>
                <w:szCs w:val="22"/>
              </w:rPr>
              <w:t>82</w:t>
            </w:r>
          </w:p>
          <w:p w:rsidRDefault="00AE4BC6" w:rsidP="008C2AD3" w:rsidR="00AE4BC6" w:rsidRPr="00C133BB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</w:tbl>
    <w:p w:rsidRDefault="005A6CAF" w:rsidP="001F5E6B" w:rsidR="005A6CAF">
      <w:pPr>
        <w:ind w:left="-284"/>
        <w:jc w:val="center"/>
      </w:pPr>
    </w:p>
    <w:p w:rsidRDefault="005A6CAF" w:rsidP="005A6CAF" w:rsidR="005A6CAF" w:rsidRPr="005A6CAF"/>
    <w:p w:rsidRDefault="005A6CAF" w:rsidP="005A6CAF" w:rsidR="005A6CAF"/>
    <w:p w:rsidRDefault="005A6CAF" w:rsidP="005A6CAF" w:rsidR="00FA27DC">
      <w:bookmarkStart w:name="_Hlk506850360" w:id="4"/>
      <w:r>
        <w:t>U Slavonskom Brodu, 2</w:t>
      </w:r>
      <w:r w:rsidR="00D409D6">
        <w:t>1</w:t>
      </w:r>
      <w:r>
        <w:t xml:space="preserve">.02.2018                                                                                                               </w:t>
      </w:r>
      <w:r w:rsidR="00E548CA">
        <w:t xml:space="preserve">                       </w:t>
      </w:r>
      <w:r>
        <w:t xml:space="preserve">  Stečajna upraviteljica Nada Reljić </w:t>
      </w:r>
      <w:bookmarkEnd w:id="4"/>
    </w:p>
    <w:p w:rsidRDefault="00E548CA" w:rsidP="00E548CA" w:rsidR="00E548CA" w:rsidRPr="005A6CAF">
      <w:pPr>
        <w:jc w:val="right"/>
      </w:pPr>
      <w:r>
        <w:rPr>
          <w:rFonts w:cs="Arial" w:hAnsi="Arial" w:ascii="Arial"/>
          <w:noProof/>
        </w:rPr>
        <w:drawing>
          <wp:inline distR="0" distL="0" distB="0" distT="0">
            <wp:extent cy="942975" cx="19431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nada potpis.JPG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42975" cx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Sect="007D2E2F" w:rsidR="00E548CA" w:rsidRPr="005A6CAF">
      <w:pgSz w:orient="landscape" w:h="11906" w:w="16838"/>
      <w:pgMar w:gutter="0" w:footer="708" w:header="708" w:left="720" w:bottom="720" w:right="720" w:top="72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5E6B"/>
    <w:rsid w:val="00023046"/>
    <w:rsid w:val="000B4612"/>
    <w:rsid w:val="000D59B7"/>
    <w:rsid w:val="001F5E6B"/>
    <w:rsid w:val="00220F44"/>
    <w:rsid w:val="002E12CD"/>
    <w:rsid w:val="00427DA9"/>
    <w:rsid w:val="00443DDA"/>
    <w:rsid w:val="004F47B5"/>
    <w:rsid w:val="005A62CF"/>
    <w:rsid w:val="005A6CAF"/>
    <w:rsid w:val="005B510D"/>
    <w:rsid w:val="005B64FD"/>
    <w:rsid w:val="0065637D"/>
    <w:rsid w:val="00682E32"/>
    <w:rsid w:val="0076529B"/>
    <w:rsid w:val="007653E8"/>
    <w:rsid w:val="007906CA"/>
    <w:rsid w:val="007D2E2F"/>
    <w:rsid w:val="009970F3"/>
    <w:rsid w:val="00A432F7"/>
    <w:rsid w:val="00A538B2"/>
    <w:rsid w:val="00AA4CE4"/>
    <w:rsid w:val="00AD2B71"/>
    <w:rsid w:val="00AE4BC6"/>
    <w:rsid w:val="00B4081D"/>
    <w:rsid w:val="00B9159F"/>
    <w:rsid w:val="00C10A03"/>
    <w:rsid w:val="00C133BB"/>
    <w:rsid w:val="00C4315E"/>
    <w:rsid w:val="00CE153D"/>
    <w:rsid w:val="00D409D6"/>
    <w:rsid w:val="00DC5374"/>
    <w:rsid w:val="00E548CA"/>
    <w:rsid w:val="00E6613C"/>
    <w:rsid w:val="00E92279"/>
    <w:rsid w:val="00EB2243"/>
    <w:rsid w:val="00FA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5E6B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1F5E6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53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8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8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8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8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8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38B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5E6B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1F5E6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53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8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8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8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8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8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38B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08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4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692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021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32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501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1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839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601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293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972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69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76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254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2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file:///C:\Users\Nada\Nada\Desktop\prijave%20tra&#382;bina%20delta%20blato.xlsx" TargetMode="External"/><Relationship Id="rId3" Type="http://schemas.openxmlformats.org/officeDocument/2006/relationships/styles" Target="styles.xml"/><Relationship Id="rId7" Type="http://schemas.openxmlformats.org/officeDocument/2006/relationships/hyperlink" Target="mailto:nada.reljic@gmail.com.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G"/><Relationship Id="rId4" Type="http://schemas.microsoft.com/office/2007/relationships/stylesWithEffects" Target="stylesWithEffects.xml"/><Relationship Id="rId9" Type="http://schemas.openxmlformats.org/officeDocument/2006/relationships/hyperlink" Target="file:///C:\Users\Nada\Nada\Desktop\prijave%20tra&#382;bina%20delta%20blato.xlsx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7CDA4-6E68-4503-9A5F-554427F0D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1890</properties:Characters>
  <properties:Lines>245</properties:Lines>
  <properties:Paragraphs>108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>Final</cp:contentStatus>
  <dcterms:created xmlns:xsi="http://www.w3.org/2001/XMLSchema-instance" xsi:type="dcterms:W3CDTF">2018-02-22T09:50:00Z</dcterms:created>
  <dc:creator>account</dc:creator>
  <cp:lastModifiedBy>Katica Franjić</cp:lastModifiedBy>
  <dcterms:modified xmlns:xsi="http://www.w3.org/2001/XMLSchema-instance" xsi:type="dcterms:W3CDTF">2018-02-22T09:50:00Z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TABLICE ISPITANIH TRAŽBINA STEČAJNA MASA IZA PROBITAK ZA 7.3.2018.docx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