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4dd3" w14:paraId="f934dd3" w:rsidRDefault="00201E03" w:rsidP="00201E03" w:rsidR="00201E03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2FD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  <w:jc w:val="center"/>
      </w:pPr>
      <w:r>
        <w:t>REPUBLIKA HRVATSKA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stečajno</w:t>
      </w:r>
      <w:r w:rsidR="001A5987">
        <w:t>j sutkinji</w:t>
      </w:r>
      <w:r>
        <w:t xml:space="preserve"> Nadi Roso, u stečajnom predmetu </w:t>
      </w:r>
      <w:r w:rsidR="00452FDA">
        <w:rPr>
          <w:b/>
        </w:rPr>
        <w:t>LAKOLIT društvo s ograničenom odgovornošću za  graditeljstvo, unutarnju i vanjsku trgovinu i poslovne usluge, Osijek, Vinkovačka cesta 104, OIB: 08940698309, MBS: 030019910</w:t>
      </w:r>
      <w:r>
        <w:t xml:space="preserve">, dana </w:t>
      </w:r>
      <w:r w:rsidR="00452FDA">
        <w:t>13. rujna</w:t>
      </w:r>
      <w:r w:rsidR="001A5987">
        <w:t xml:space="preserve"> 2016. g.</w:t>
      </w:r>
      <w:r>
        <w:t>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452FDA">
        <w:rPr>
          <w:b/>
        </w:rPr>
        <w:t>LAKOLIT društvo s ograničenom odgovornošću za graditeljstvo, unutarnju i vanjsku trgovinu i poslovne usluge, Osijek, Vinkovačka cesta 104, OIB: 08940698309, MBS: 030019910</w:t>
      </w:r>
      <w:r>
        <w:t>, na provođenje završne diobe radi namirenja</w:t>
      </w:r>
      <w:r w:rsidR="00714A25">
        <w:t xml:space="preserve"> </w:t>
      </w:r>
      <w:r>
        <w:t>vjerovnika</w:t>
      </w:r>
      <w:r w:rsidR="00452FDA">
        <w:t xml:space="preserve"> I višeg isplatnog reda u iznosu od 100.000,00 kn što predstavlja 1,79% utvrđenih tražbina te iz preostalog iznosa od 10.293,00 kn namirenje troškova knjigovodstva, zatvaranja računa, arhiviranje građe i dr. a eventualno preostali iznos radi namirenja predvidljivih troškova uplatom u Fond za namirenje troškova stečajnog postupka.</w:t>
      </w:r>
      <w:r w:rsidR="004C5037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452FDA">
        <w:rPr>
          <w:b/>
        </w:rPr>
        <w:t>20</w:t>
      </w:r>
      <w:r w:rsidR="001A5987" w:rsidRPr="001A5987">
        <w:rPr>
          <w:b/>
        </w:rPr>
        <w:t xml:space="preserve">. </w:t>
      </w:r>
      <w:r w:rsidR="00452FDA">
        <w:rPr>
          <w:b/>
        </w:rPr>
        <w:t>listopad</w:t>
      </w:r>
      <w:r w:rsidR="001A5987" w:rsidRPr="001A5987">
        <w:rPr>
          <w:b/>
        </w:rPr>
        <w:t xml:space="preserve"> 2016. g. u 1</w:t>
      </w:r>
      <w:r w:rsidR="00452FDA">
        <w:rPr>
          <w:b/>
        </w:rPr>
        <w:t>1</w:t>
      </w:r>
      <w:r w:rsidR="001A5987" w:rsidRPr="001A5987">
        <w:rPr>
          <w:b/>
        </w:rPr>
        <w:t>,00</w:t>
      </w:r>
      <w:r w:rsidRPr="001A5987">
        <w:rPr>
          <w:b/>
        </w:rPr>
        <w:t xml:space="preserve"> sati</w:t>
      </w:r>
      <w:r>
        <w:t xml:space="preserve">, soba br. </w:t>
      </w:r>
      <w:r w:rsidR="004D3316">
        <w:t>40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452FDA">
        <w:t>13. rujna</w:t>
      </w:r>
      <w:r w:rsidR="001A5987">
        <w:t xml:space="preserve"> 2016.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452FDA">
        <w:t>Tihana Majić</w:t>
      </w:r>
    </w:p>
    <w:p w:rsidRDefault="00201E03" w:rsidP="00201E03" w:rsidR="00201E03">
      <w:pPr>
        <w:pStyle w:val="Tijeloteksta"/>
        <w:ind w:left="360"/>
      </w:pPr>
      <w:r>
        <w:t xml:space="preserve">2. ŽDO </w:t>
      </w:r>
      <w:r w:rsidR="00F933C4">
        <w:t>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uz prijedlog st. uprav. od 21.7.2016. g. i suglasnost PBZ d.d. i Biljane Babić (str. 1227-1235 spisa)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r w:rsidR="00F933C4">
        <w:t>R</w:t>
      </w:r>
      <w:r>
        <w:t xml:space="preserve">oč. </w:t>
      </w:r>
      <w:r w:rsidR="00452FDA">
        <w:t>20.10.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1A5987" w:rsidR="001A5987">
      <w:pPr>
        <w:pStyle w:val="Tijeloteksta"/>
        <w:ind w:firstLine="708" w:left="4956"/>
        <w:jc w:val="left"/>
      </w:pPr>
      <w:r>
        <w:t xml:space="preserve">               STEČAJNA SUTKINJA</w:t>
      </w:r>
    </w:p>
    <w:p w:rsidRDefault="001A5987" w:rsidP="001A5987" w:rsidR="001A598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1A5987" w:rsidP="001A5987" w:rsidR="001A5987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1A5987" w:rsidP="001A5987" w:rsidR="001A5987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1A5987" w:rsidP="001A5987" w:rsidR="001A5987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225" w:rsidR="00114225">
      <w:r>
        <w:separator/>
      </w:r>
    </w:p>
  </w:endnote>
  <w:endnote w:id="0" w:type="continuationSeparator">
    <w:p w:rsidRDefault="00114225" w:rsidR="00114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225" w:rsidR="00114225">
      <w:r>
        <w:separator/>
      </w:r>
    </w:p>
  </w:footnote>
  <w:footnote w:id="0" w:type="continuationSeparator">
    <w:p w:rsidRDefault="00114225" w:rsidR="00114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452FDA">
      <w:t>23/12-451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14225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AF6716"/>
    <w:rsid w:val="00B11D59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27D1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27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927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27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7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7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27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927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27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7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7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St-23/2012</izvorni_sadrzaj>
    <derivirana_varijabla naziv="DomainObject.Predmet.OznakaBroj_1">St-23/2012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LAKOLIT društvo s ograničenom odgovornošću za graditeljstvo, unutarnju i vanjsku trgovinu i poslovne usluge,</izvorni_sadrzaj>
    <derivirana_varijabla naziv="DomainObject.Predmet.ProtustrankaFormated_1">  LAKOLIT društvo s ograničenom odgovornošću za graditeljstvo, unutarnju i vanjsku trgovinu i poslovne usluge,</derivirana_varijabla>
  </DomainObject.Predmet.ProtustrankaFormated>
  <DomainObject.Predmet.ProtustrankaFormatedOIB>
    <izvorni_sadrzaj>  LAKOLIT društvo s ograničenom odgovornošću za graditeljstvo, unutarnju i vanjsku trgovinu i poslovne usluge,, OIB 08940698309</izvorni_sadrzaj>
    <derivirana_varijabla naziv="DomainObject.Predmet.ProtustrankaFormatedOIB_1">  LAKOLIT društvo s ograničenom odgovornošću za graditeljstvo, unutarnju i vanjsku trgovinu i poslovne usluge,, OIB 08940698309</derivirana_varijabla>
  </DomainObject.Predmet.ProtustrankaFormatedOIB>
  <DomainObject.Predmet.ProtustrankaFormatedWithAdress>
    <izvorni_sadrzaj> LAKOLIT društvo s ograničenom odgovornošću za graditeljstvo, unutarnju i vanjsku trgovinu i poslovne usluge,, Vinkovačka Cesta 104, Osijek</izvorni_sadrzaj>
    <derivirana_varijabla naziv="DomainObject.Predmet.ProtustrankaFormatedWithAdress_1"> LAKOLIT društvo s ograničenom odgovornošću za graditeljstvo, unutarnju i vanjsku trgovinu i poslovne usluge,, Vinkovačka Cesta 104, Osijek</derivirana_varijabla>
  </DomainObject.Predmet.ProtustrankaFormatedWithAdress>
  <DomainObject.Predmet.ProtustrankaFormatedWithAdressOIB>
    <izvorni_sadrzaj> LAKOLIT društvo s ograničenom odgovornošću za graditeljstvo, unutarnju i vanjsku trgovinu i poslovne usluge,, OIB 08940698309, Vinkovačka Cesta 104, Osijek</izvorni_sadrzaj>
    <derivirana_varijabla naziv="DomainObject.Predmet.ProtustrankaFormatedWithAdressOIB_1"> LAKOLIT društvo s ograničenom odgovornošću za graditeljstvo, unutarnju i vanjsku trgovinu i poslovne usluge,, OIB 08940698309, Vinkovačka Cesta 104, Osijek</derivirana_varijabla>
  </DomainObject.Predmet.ProtustrankaFormatedWithAdressOIB>
  <DomainObject.Predmet.ProtustrankaWithAdress>
    <izvorni_sadrzaj>LAKOLIT društvo s ograničenom odgovornošću za graditeljstvo, unutarnju i vanjsku trgovinu i poslovne usluge, Vinkovačka Cesta 104, Osijek</izvorni_sadrzaj>
    <derivirana_varijabla naziv="DomainObject.Predmet.ProtustrankaWithAdress_1">LAKOLIT društvo s ograničenom odgovornošću za graditeljstvo, unutarnju i vanjsku trgovinu i poslovne usluge, Vinkovačka Cesta 104, Osijek</derivirana_varijabla>
  </DomainObject.Predmet.ProtustrankaWithAdress>
  <DomainObject.Predmet.ProtustrankaWithAdressOIB>
    <izvorni_sadrzaj>LAKOLIT društvo s ograničenom odgovornošću za graditeljstvo, unutarnju i vanjsku trgovinu i poslovne usluge,, OIB 08940698309, Vinkovačka Cesta 104, Osijek</izvorni_sadrzaj>
    <derivirana_varijabla naziv="DomainObject.Predmet.ProtustrankaWithAdressOIB_1">LAKOLIT društvo s ograničenom odgovornošću za graditeljstvo, unutarnju i vanjsku trgovinu i poslovne usluge,, OIB 08940698309, Vinkovačka Cesta 104, Osijek</derivirana_varijabla>
  </DomainObject.Predmet.ProtustrankaWithAdressOIB>
  <DomainObject.Predmet.ProtustrankaNazivFormated>
    <izvorni_sadrzaj>LAKOLIT društvo s ograničenom odgovornošću za graditeljstvo, unutarnju i vanjsku trgovinu i poslovne usluge,</izvorni_sadrzaj>
    <derivirana_varijabla naziv="DomainObject.Predmet.ProtustrankaNazivFormated_1">LAKOLIT društvo s ograničenom odgovornošću za graditeljstvo, unutarnju i vanjsku trgovinu i poslovne usluge,</derivirana_varijabla>
  </DomainObject.Predmet.ProtustrankaNazivFormated>
  <DomainObject.Predmet.ProtustrankaNazivFormatedOIB>
    <izvorni_sadrzaj>LAKOLIT društvo s ograničenom odgovornošću za graditeljstvo, unutarnju i vanjsku trgovinu i poslovne usluge,, OIB 08940698309</izvorni_sadrzaj>
    <derivirana_varijabla naziv="DomainObject.Predmet.ProtustrankaNazivFormatedOIB_1">LAKOLIT društvo s ograničenom odgovornošću za graditeljstvo, unutarnju i vanjsku trgovinu i poslovne usluge,, OIB 08940698309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BILJANA BABIĆ, DJELATNIK</izvorni_sadrzaj>
    <derivirana_varijabla naziv="DomainObject.Predmet.StrankaFormated_1">  BILJANA BABIĆ, DJELATNIK</derivirana_varijabla>
  </DomainObject.Predmet.StrankaFormated>
  <DomainObject.Predmet.StrankaFormatedOIB>
    <izvorni_sadrzaj>  BILJANA BABIĆ, DJELATNIK, OIB 41127835111</izvorni_sadrzaj>
    <derivirana_varijabla naziv="DomainObject.Predmet.StrankaFormatedOIB_1">  BILJANA BABIĆ, DJELATNIK, OIB 41127835111</derivirana_varijabla>
  </DomainObject.Predmet.StrankaFormatedOIB>
  <DomainObject.Predmet.StrankaFormatedWithAdress>
    <izvorni_sadrzaj> BILJANA BABIĆ, DJELATNIK, J.J. STROSSMAYEROVA 203, 31000 Osijek</izvorni_sadrzaj>
    <derivirana_varijabla naziv="DomainObject.Predmet.StrankaFormatedWithAdress_1"> BILJANA BABIĆ, DJELATNIK, J.J. STROSSMAYEROVA 203, 31000 Osijek</derivirana_varijabla>
  </DomainObject.Predmet.StrankaFormatedWithAdress>
  <DomainObject.Predmet.StrankaFormatedWithAdressOIB>
    <izvorni_sadrzaj> BILJANA BABIĆ, DJELATNIK, OIB 41127835111, J.J. STROSSMAYEROVA 203, 31000 Osijek</izvorni_sadrzaj>
    <derivirana_varijabla naziv="DomainObject.Predmet.StrankaFormatedWithAdressOIB_1"> BILJANA BABIĆ, DJELATNIK, OIB 41127835111, J.J. STROSSMAYEROVA 203, 31000 Osijek</derivirana_varijabla>
  </DomainObject.Predmet.StrankaFormatedWithAdressOIB>
  <DomainObject.Predmet.StrankaWithAdress>
    <izvorni_sadrzaj>BILJANA BABIĆ, DJELATNIK J.J. STROSSMAYEROVA 203,31000 Osijek</izvorni_sadrzaj>
    <derivirana_varijabla naziv="DomainObject.Predmet.StrankaWithAdress_1">BILJANA BABIĆ, DJELATNIK J.J. STROSSMAYEROVA 203,31000 Osijek</derivirana_varijabla>
  </DomainObject.Predmet.StrankaWithAdress>
  <DomainObject.Predmet.StrankaWithAdressOIB>
    <izvorni_sadrzaj>BILJANA BABIĆ, DJELATNIK, OIB 41127835111, J.J. STROSSMAYEROVA 203,31000 Osijek</izvorni_sadrzaj>
    <derivirana_varijabla naziv="DomainObject.Predmet.StrankaWithAdressOIB_1">BILJANA BABIĆ, DJELATNIK, OIB 41127835111, J.J. STROSSMAYEROVA 203,31000 Osijek</derivirana_varijabla>
  </DomainObject.Predmet.StrankaWithAdressOIB>
  <DomainObject.Predmet.StrankaNazivFormated>
    <izvorni_sadrzaj>BILJANA BABIĆ, DJELATNIK</izvorni_sadrzaj>
    <derivirana_varijabla naziv="DomainObject.Predmet.StrankaNazivFormated_1">BILJANA BABIĆ, DJELATNIK</derivirana_varijabla>
  </DomainObject.Predmet.StrankaNazivFormated>
  <DomainObject.Predmet.StrankaNazivFormatedOIB>
    <izvorni_sadrzaj>BILJANA BABIĆ, DJELATNIK, OIB 41127835111</izvorni_sadrzaj>
    <derivirana_varijabla naziv="DomainObject.Predmet.StrankaNazivFormatedOIB_1">BILJANA BABIĆ, DJELATNIK, OIB 41127835111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BILJANA BABIĆ, DJELATNIK</item>
    </izvorni_sadrzaj>
    <derivirana_varijabla naziv="DomainObject.Predmet.StrankaListFormated_1">
      <item>BILJANA BABIĆ, DJELATNIK</item>
    </derivirana_varijabla>
  </DomainObject.Predmet.StrankaListFormated>
  <DomainObject.Predmet.StrankaListFormatedOIB>
    <izvorni_sadrzaj>
      <item>BILJANA BABIĆ, DJELATNIK, OIB 41127835111</item>
    </izvorni_sadrzaj>
    <derivirana_varijabla naziv="DomainObject.Predmet.StrankaListFormatedOIB_1">
      <item>BILJANA BABIĆ, DJELATNIK, OIB 41127835111</item>
    </derivirana_varijabla>
  </DomainObject.Predmet.StrankaListFormatedOIB>
  <DomainObject.Predmet.StrankaListFormatedWithAdress>
    <izvorni_sadrzaj>
      <item>BILJANA BABIĆ, DJELATNIK, J.J. STROSSMAYEROVA 203, 31000 Osijek</item>
    </izvorni_sadrzaj>
    <derivirana_varijabla naziv="DomainObject.Predmet.StrankaListFormatedWithAdress_1">
      <item>BILJANA BABIĆ, DJELATNIK, J.J. STROSSMAYEROVA 203, 31000 Osijek</item>
    </derivirana_varijabla>
  </DomainObject.Predmet.StrankaListFormatedWithAdress>
  <DomainObject.Predmet.StrankaListFormatedWithAdressOIB>
    <izvorni_sadrzaj>
      <item>BILJANA BABIĆ, DJELATNIK, OIB 41127835111, J.J. STROSSMAYEROVA 203, 31000 Osijek</item>
    </izvorni_sadrzaj>
    <derivirana_varijabla naziv="DomainObject.Predmet.StrankaListFormatedWithAdressOIB_1">
      <item>BILJANA BABIĆ, DJELATNIK, OIB 41127835111, J.J. STROSSMAYEROVA 203, 31000 Osijek</item>
    </derivirana_varijabla>
  </DomainObject.Predmet.StrankaListFormatedWithAdressOIB>
  <DomainObject.Predmet.StrankaListNazivFormated>
    <izvorni_sadrzaj>
      <item>BILJANA BABIĆ, DJELATNIK</item>
    </izvorni_sadrzaj>
    <derivirana_varijabla naziv="DomainObject.Predmet.StrankaListNazivFormated_1">
      <item>BILJANA BABIĆ, DJELATNIK</item>
    </derivirana_varijabla>
  </DomainObject.Predmet.StrankaListNazivFormated>
  <DomainObject.Predmet.StrankaListNazivFormatedOIB>
    <izvorni_sadrzaj>
      <item>BILJANA BABIĆ, DJELATNIK, OIB 41127835111</item>
    </izvorni_sadrzaj>
    <derivirana_varijabla naziv="DomainObject.Predmet.StrankaListNazivFormatedOIB_1">
      <item>BILJANA BABIĆ, DJELATNIK, OIB 41127835111</item>
    </derivirana_varijabla>
  </DomainObject.Predmet.StrankaListNazivFormatedOIB>
  <DomainObject.Predmet.ProtuStrankaListFormated>
    <izvorni_sadrzaj>
      <item>LAKOLIT društvo s ograničenom odgovornošću za graditeljstvo, unutarnju i vanjsku trgovinu i poslovne usluge,</item>
    </izvorni_sadrzaj>
    <derivirana_varijabla naziv="DomainObject.Predmet.ProtuStrankaListFormated_1">
      <item>LAKOLIT društvo s ograničenom odgovornošću za graditeljstvo, unutarnju i vanjsku trgovinu i poslovne usluge,</item>
    </derivirana_varijabla>
  </DomainObject.Predmet.ProtuStrankaListFormated>
  <DomainObject.Predmet.ProtuStrankaListFormatedOIB>
    <izvorni_sadrzaj>
      <item>LAKOLIT društvo s ograničenom odgovornošću za graditeljstvo, unutarnju i vanjsku trgovinu i poslovne usluge,, OIB 08940698309</item>
    </izvorni_sadrzaj>
    <derivirana_varijabla naziv="DomainObject.Predmet.ProtuStrankaListFormatedOIB_1">
      <item>LAKOLIT društvo s ograničenom odgovornošću za graditeljstvo, unutarnju i vanjsku trgovinu i poslovne usluge,, OIB 08940698309</item>
    </derivirana_varijabla>
  </DomainObject.Predmet.ProtuStrankaListFormatedOIB>
  <DomainObject.Predmet.ProtuStrankaListFormatedWithAdress>
    <izvorni_sadrzaj>
      <item>LAKOLIT društvo s ograničenom odgovornošću za graditeljstvo, unutarnju i vanjsku trgovinu i poslovne usluge,, Vinkovačka Cesta 104, Osijek</item>
    </izvorni_sadrzaj>
    <derivirana_varijabla naziv="DomainObject.Predmet.ProtuStrankaListFormatedWithAdress_1">
      <item>LAKOLIT društvo s ograničenom odgovornošću za graditeljstvo, unutarnju i vanjsku trgovinu i poslovne usluge,, Vinkovačka Cesta 104, Osijek</item>
    </derivirana_varijabla>
  </DomainObject.Predmet.ProtuStrankaListFormatedWithAdress>
  <DomainObject.Predmet.ProtuStrankaListFormatedWithAdressOIB>
    <izvorni_sadrzaj>
      <item>LAKOLIT društvo s ograničenom odgovornošću za graditeljstvo, unutarnju i vanjsku trgovinu i poslovne usluge,, OIB 08940698309, Vinkovačka Cesta 104, Osijek</item>
    </izvorni_sadrzaj>
    <derivirana_varijabla naziv="DomainObject.Predmet.ProtuStrankaListFormatedWithAdressOIB_1">
      <item>LAKOLIT društvo s ograničenom odgovornošću za graditeljstvo, unutarnju i vanjsku trgovinu i poslovne usluge,, OIB 08940698309, Vinkovačka Cesta 104, Osijek</item>
    </derivirana_varijabla>
  </DomainObject.Predmet.ProtuStrankaListFormatedWithAdressOIB>
  <DomainObject.Predmet.ProtuStrankaListNazivFormated>
    <izvorni_sadrzaj>
      <item>LAKOLIT društvo s ograničenom odgovornošću za graditeljstvo, unutarnju i vanjsku trgovinu i poslovne usluge,</item>
    </izvorni_sadrzaj>
    <derivirana_varijabla naziv="DomainObject.Predmet.ProtuStrankaListNazivFormated_1">
      <item>LAKOLIT društvo s ograničenom odgovornošću za graditeljstvo, unutarnju i vanjsku trgovinu i poslovne usluge,</item>
    </derivirana_varijabla>
  </DomainObject.Predmet.ProtuStrankaListNazivFormated>
  <DomainObject.Predmet.ProtuStrankaListNazivFormatedOIB>
    <izvorni_sadrzaj>
      <item>LAKOLIT društvo s ograničenom odgovornošću za graditeljstvo, unutarnju i vanjsku trgovinu i poslovne usluge,, OIB 08940698309</item>
    </izvorni_sadrzaj>
    <derivirana_varijabla naziv="DomainObject.Predmet.ProtuStrankaListNazivFormatedOIB_1">
      <item>LAKOLIT društvo s ograničenom odgovornošću za graditeljstvo, unutarnju i vanjsku trgovinu i poslovne usluge,, OIB 08940698309</item>
    </derivirana_varijabla>
  </DomainObject.Predmet.ProtuStrankaListNazivFormatedOIB>
  <DomainObject.Predmet.OstaliListFormated>
    <izvorni_sadrzaj>
      <item>ŽDO GUO OSIJEK</item>
      <item>FINA RC OSIJEK</item>
      <item>PRIVREDNA BANKA dd</item>
      <item>BILJANA BABIĆ</item>
      <item>MD PROFIL</item>
      <item>V&amp;M</item>
      <item>POREZNA UPRAVA</item>
      <item>Dunav Drava Cement d.o.o.</item>
      <item>Oglasna ploča - LAKOLIT d.o.o. u stečaju, Osijek</item>
      <item>Tihana Majić</item>
    </izvorni_sadrzaj>
    <derivirana_varijabla naziv="DomainObject.Predmet.OstaliListFormated_1">
      <item>ŽDO GUO OSIJEK</item>
      <item>FINA RC OSIJEK</item>
      <item>PRIVREDNA BANKA dd</item>
      <item>BILJANA BABIĆ</item>
      <item>MD PROFIL</item>
      <item>V&amp;M</item>
      <item>POREZNA UPRAVA</item>
      <item>Dunav Drava Cement d.o.o.</item>
      <item>Oglasna ploča - LAKOLIT d.o.o. u stečaju, Osijek</item>
      <item>Tihana Majić</item>
    </derivirana_varijabla>
  </DomainObject.Predmet.OstaliListFormated>
  <DomainObject.Predmet.OstaliListFormatedOIB>
    <izvorni_sadrzaj>
      <item>ŽDO GUO OSIJEK, OIB 52634238587</item>
      <item>FINA RC OSIJEK, OIB 85821130368</item>
      <item>PRIVREDNA BANKA dd, OIB 02535697732</item>
      <item>BILJANA BABIĆ, OIB 41127835111</item>
      <item>MD PROFIL, OIB 55786870275</item>
      <item>V&amp;M, OIB 90326956385</item>
      <item>POREZNA UPRAVA, OIB 18683136487</item>
      <item>Dunav Drava Cement d.o.o., OIB 18917330107</item>
      <item>Oglasna ploča - LAKOLIT d.o.o. u stečaju, Osijek, OIB 08940698309</item>
      <item>Tihana Majić, OIB 43035003321</item>
    </izvorni_sadrzaj>
    <derivirana_varijabla naziv="DomainObject.Predmet.OstaliListFormatedOIB_1">
      <item>ŽDO GUO OSIJEK, OIB 52634238587</item>
      <item>FINA RC OSIJEK, OIB 85821130368</item>
      <item>PRIVREDNA BANKA dd, OIB 02535697732</item>
      <item>BILJANA BABIĆ, OIB 41127835111</item>
      <item>MD PROFIL, OIB 55786870275</item>
      <item>V&amp;M, OIB 90326956385</item>
      <item>POREZNA UPRAVA, OIB 18683136487</item>
      <item>Dunav Drava Cement d.o.o., OIB 18917330107</item>
      <item>Oglasna ploča - LAKOLIT d.o.o. u stečaju, Osijek, OIB 08940698309</item>
      <item>Tihana Majić, OIB 43035003321</item>
    </derivirana_varijabla>
  </DomainObject.Predmet.OstaliListFormatedOIB>
  <DomainObject.Predmet.OstaliListFormatedWithAdress>
    <izvorni_sadrzaj>
      <item>ŽDO GUO OSIJEK</item>
      <item>FINA RC OSIJEK</item>
      <item>PRIVREDNA BANKA dd, RAČKOGA 6, 10000 Zagreb</item>
      <item>BILJANA BABIĆ</item>
      <item>MD PROFIL</item>
      <item>V&amp;M</item>
      <item>POREZNA UPRAVA</item>
      <item>Dunav Drava Cement d.o.o., Jarun 43, 10000 Zagreb</item>
      <item>Oglasna ploča - LAKOLIT d.o.o. u stečaju, Osijek</item>
      <item>Tihana Majić, Naselje Miroslava Krleže 4, 31000 Osijek</item>
    </izvorni_sadrzaj>
    <derivirana_varijabla naziv="DomainObject.Predmet.OstaliListFormatedWithAdress_1">
      <item>ŽDO GUO OSIJEK</item>
      <item>FINA RC OSIJEK</item>
      <item>PRIVREDNA BANKA dd, RAČKOGA 6, 10000 Zagreb</item>
      <item>BILJANA BABIĆ</item>
      <item>MD PROFIL</item>
      <item>V&amp;M</item>
      <item>POREZNA UPRAVA</item>
      <item>Dunav Drava Cement d.o.o., Jarun 43, 10000 Zagreb</item>
      <item>Oglasna ploča - LAKOLIT d.o.o. u stečaju, Osijek</item>
      <item>Tihana Majić, Naselje Miroslava Krleže 4, 31000 Osijek</item>
    </derivirana_varijabla>
  </DomainObject.Predmet.OstaliListFormatedWithAdress>
  <DomainObject.Predmet.OstaliListFormatedWithAdressOIB>
    <izvorni_sadrzaj>
      <item>ŽDO GUO OSIJEK, OIB 52634238587</item>
      <item>FINA RC OSIJEK, OIB 85821130368</item>
      <item>PRIVREDNA BANKA dd, OIB 02535697732, RAČKOGA 6, 10000 Zagreb</item>
      <item>BILJANA BABIĆ, OIB 41127835111</item>
      <item>MD PROFIL, OIB 55786870275</item>
      <item>V&amp;M, OIB 90326956385</item>
      <item>POREZNA UPRAVA, OIB 18683136487</item>
      <item>Dunav Drava Cement d.o.o., OIB 18917330107, Jarun 43, 10000 Zagreb</item>
      <item>Oglasna ploča - LAKOLIT d.o.o. u stečaju, Osijek, OIB 08940698309</item>
      <item>Tihana Majić, OIB 43035003321, Naselje Miroslava Krleže 4, 31000 Osijek</item>
    </izvorni_sadrzaj>
    <derivirana_varijabla naziv="DomainObject.Predmet.OstaliListFormatedWithAdressOIB_1">
      <item>ŽDO GUO OSIJEK, OIB 52634238587</item>
      <item>FINA RC OSIJEK, OIB 85821130368</item>
      <item>PRIVREDNA BANKA dd, OIB 02535697732, RAČKOGA 6, 10000 Zagreb</item>
      <item>BILJANA BABIĆ, OIB 41127835111</item>
      <item>MD PROFIL, OIB 55786870275</item>
      <item>V&amp;M, OIB 90326956385</item>
      <item>POREZNA UPRAVA, OIB 18683136487</item>
      <item>Dunav Drava Cement d.o.o., OIB 18917330107, Jarun 43, 10000 Zagreb</item>
      <item>Oglasna ploča - LAKOLIT d.o.o. u stečaju, Osijek, OIB 08940698309</item>
      <item>Tihana Majić, OIB 43035003321, Naselje Miroslava Krleže 4, 31000 Osijek</item>
    </derivirana_varijabla>
  </DomainObject.Predmet.OstaliListFormatedWithAdressOIB>
  <DomainObject.Predmet.OstaliListNazivFormated>
    <izvorni_sadrzaj>
      <item>ŽDO GUO OSIJEK</item>
      <item>FINA RC OSIJEK</item>
      <item>PRIVREDNA BANKA dd</item>
      <item>BILJANA BABIĆ</item>
      <item>MD PROFIL</item>
      <item>V&amp;M</item>
      <item>POREZNA UPRAVA</item>
      <item>Dunav Drava Cement d.o.o.</item>
      <item>Oglasna ploča - LAKOLIT d.o.o. u stečaju, Osijek</item>
      <item>Tihana Majić</item>
    </izvorni_sadrzaj>
    <derivirana_varijabla naziv="DomainObject.Predmet.OstaliListNazivFormated_1">
      <item>ŽDO GUO OSIJEK</item>
      <item>FINA RC OSIJEK</item>
      <item>PRIVREDNA BANKA dd</item>
      <item>BILJANA BABIĆ</item>
      <item>MD PROFIL</item>
      <item>V&amp;M</item>
      <item>POREZNA UPRAVA</item>
      <item>Dunav Drava Cement d.o.o.</item>
      <item>Oglasna ploča - LAKOLIT d.o.o. u stečaju, Osijek</item>
      <item>Tihana Majić</item>
    </derivirana_varijabla>
  </DomainObject.Predmet.OstaliListNazivFormated>
  <DomainObject.Predmet.OstaliListNazivFormatedOIB>
    <izvorni_sadrzaj>
      <item>ŽDO GUO OSIJEK, OIB 52634238587</item>
      <item>FINA RC OSIJEK, OIB 85821130368</item>
      <item>PRIVREDNA BANKA dd, OIB 02535697732</item>
      <item>BILJANA BABIĆ, OIB 41127835111</item>
      <item>MD PROFIL, OIB 55786870275</item>
      <item>V&amp;M, OIB 90326956385</item>
      <item>POREZNA UPRAVA, OIB 18683136487</item>
      <item>Dunav Drava Cement d.o.o., OIB 18917330107</item>
      <item>Oglasna ploča - LAKOLIT d.o.o. u stečaju, Osijek, OIB 08940698309</item>
      <item>Tihana Majić, OIB 43035003321</item>
    </izvorni_sadrzaj>
    <derivirana_varijabla naziv="DomainObject.Predmet.OstaliListNazivFormatedOIB_1">
      <item>ŽDO GUO OSIJEK, OIB 52634238587</item>
      <item>FINA RC OSIJEK, OIB 85821130368</item>
      <item>PRIVREDNA BANKA dd, OIB 02535697732</item>
      <item>BILJANA BABIĆ, OIB 41127835111</item>
      <item>MD PROFIL, OIB 55786870275</item>
      <item>V&amp;M, OIB 90326956385</item>
      <item>POREZNA UPRAVA, OIB 18683136487</item>
      <item>Dunav Drava Cement d.o.o., OIB 18917330107</item>
      <item>Oglasna ploča - LAKOLIT d.o.o. u stečaju, Osijek, OIB 08940698309</item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BILJANA BABIĆ, DJELATNIK</izvorni_sadrzaj>
    <derivirana_varijabla naziv="DomainObject.Predmet.StrankaIDrugi_1">BILJANA BABIĆ, DJELATNIK</derivirana_varijabla>
  </DomainObject.Predmet.StrankaIDrugi>
  <DomainObject.Predmet.ProtustrankaIDrugi>
    <izvorni_sadrzaj>LAKOLIT društvo s ograničenom odgovornošću za graditeljstvo, unutarnju i vanjsku trgovinu i poslovne usluge,</izvorni_sadrzaj>
    <derivirana_varijabla naziv="DomainObject.Predmet.ProtustrankaIDrugi_1">LAKOLIT društvo s ograničenom odgovornošću za graditeljstvo, unutarnju i vanjsku trgovinu i poslovne usluge,</derivirana_varijabla>
  </DomainObject.Predmet.ProtustrankaIDrugi>
  <DomainObject.Predmet.StrankaIDrugiAdressOIB>
    <izvorni_sadrzaj>BILJANA BABIĆ, DJELATNIK, OIB 41127835111, J.J. STROSSMAYEROVA 203, 31000 Osijek</izvorni_sadrzaj>
    <derivirana_varijabla naziv="DomainObject.Predmet.StrankaIDrugiAdressOIB_1">BILJANA BABIĆ, DJELATNIK, OIB 41127835111, J.J. STROSSMAYEROVA 203, 31000 Osijek</derivirana_varijabla>
  </DomainObject.Predmet.StrankaIDrugiAdressOIB>
  <DomainObject.Predmet.ProtustrankaIDrugiAdressOIB>
    <izvorni_sadrzaj>LAKOLIT društvo s ograničenom odgovornošću za graditeljstvo, unutarnju i vanjsku trgovinu i poslovne usluge,, OIB 08940698309, Vinkovačka Cesta 104, Osijek</izvorni_sadrzaj>
    <derivirana_varijabla naziv="DomainObject.Predmet.ProtustrankaIDrugiAdressOIB_1">LAKOLIT društvo s ograničenom odgovornošću za graditeljstvo, unutarnju i vanjsku trgovinu i poslovne usluge,, OIB 08940698309, Vinkovačka Cesta 104,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LAKOLIT društvo s ograničenom odgovornošću za graditeljstvo, unutarnju i vanjsku trgovinu i poslovne usluge,</item>
      <item>BILJANA BABIĆ, DJELATNIK</item>
      <item>ŽDO GUO OSIJEK</item>
      <item>FINA RC OSIJEK</item>
      <item>PRIVREDNA BANKA dd</item>
      <item>BILJANA BABIĆ</item>
      <item>MD PROFIL</item>
      <item>V&amp;M</item>
      <item>POREZNA UPRAVA</item>
      <item>Dunav Drava Cement d.o.o.</item>
      <item>Oglasna ploča - LAKOLIT d.o.o. u stečaju, Osijek</item>
      <item>Tihana Majić</item>
    </izvorni_sadrzaj>
    <derivirana_varijabla naziv="DomainObject.Predmet.SudioniciListNaziv_1">
      <item>LAKOLIT društvo s ograničenom odgovornošću za graditeljstvo, unutarnju i vanjsku trgovinu i poslovne usluge,</item>
      <item>BILJANA BABIĆ, DJELATNIK</item>
      <item>ŽDO GUO OSIJEK</item>
      <item>FINA RC OSIJEK</item>
      <item>PRIVREDNA BANKA dd</item>
      <item>BILJANA BABIĆ</item>
      <item>MD PROFIL</item>
      <item>V&amp;M</item>
      <item>POREZNA UPRAVA</item>
      <item>Dunav Drava Cement d.o.o.</item>
      <item>Oglasna ploča - LAKOLIT d.o.o. u stečaju, Osijek</item>
      <item>Tihana Majić</item>
    </derivirana_varijabla>
  </DomainObject.Predmet.SudioniciListNaziv>
  <DomainObject.Predmet.SudioniciListAdressOIB>
    <izvorni_sadrzaj>
      <item>LAKOLIT društvo s ograničenom odgovornošću za graditeljstvo, unutarnju i vanjsku trgovinu i poslovne usluge,, OIB 08940698309, Vinkovačka Cesta 104,Osijek</item>
      <item>BILJANA BABIĆ, DJELATNIK, OIB 41127835111, J.J. STROSSMAYEROVA 203,31000 Osijek</item>
      <item>ŽDO GUO OSIJEK, OIB 52634238587</item>
      <item>FINA RC OSIJEK, OIB 85821130368</item>
      <item>PRIVREDNA BANKA dd, OIB 02535697732, RAČKOGA 6,10000 Zagreb</item>
      <item>BILJANA BABIĆ, OIB 41127835111</item>
      <item>MD PROFIL, OIB 55786870275</item>
      <item>V&amp;M, OIB 90326956385</item>
      <item>POREZNA UPRAVA, OIB 18683136487</item>
      <item>Dunav Drava Cement d.o.o., OIB 18917330107, Jarun 43,10000 Zagreb</item>
      <item>Oglasna ploča - LAKOLIT d.o.o. u stečaju, Osijek, OIB 08940698309</item>
      <item>Tihana Majić, OIB 43035003321, Naselje Miroslava Krleže 4,31000 Osijek</item>
    </izvorni_sadrzaj>
    <derivirana_varijabla naziv="DomainObject.Predmet.SudioniciListAdressOIB_1">
      <item>LAKOLIT društvo s ograničenom odgovornošću za graditeljstvo, unutarnju i vanjsku trgovinu i poslovne usluge,, OIB 08940698309, Vinkovačka Cesta 104,Osijek</item>
      <item>BILJANA BABIĆ, DJELATNIK, OIB 41127835111, J.J. STROSSMAYEROVA 203,31000 Osijek</item>
      <item>ŽDO GUO OSIJEK, OIB 52634238587</item>
      <item>FINA RC OSIJEK, OIB 85821130368</item>
      <item>PRIVREDNA BANKA dd, OIB 02535697732, RAČKOGA 6,10000 Zagreb</item>
      <item>BILJANA BABIĆ, OIB 41127835111</item>
      <item>MD PROFIL, OIB 55786870275</item>
      <item>V&amp;M, OIB 90326956385</item>
      <item>POREZNA UPRAVA, OIB 18683136487</item>
      <item>Dunav Drava Cement d.o.o., OIB 18917330107, Jarun 43,10000 Zagreb</item>
      <item>Oglasna ploča - LAKOLIT d.o.o. u stečaju, Osijek, OIB 08940698309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08940698309</item>
      <item>, OIB 41127835111</item>
      <item>, OIB 52634238587</item>
      <item>, OIB 85821130368</item>
      <item>, OIB 02535697732</item>
      <item>, OIB 41127835111</item>
      <item>, OIB 55786870275</item>
      <item>, OIB 90326956385</item>
      <item>, OIB 18683136487</item>
      <item>, OIB 18917330107</item>
      <item>, OIB 08940698309</item>
      <item>, OIB 43035003321</item>
    </izvorni_sadrzaj>
    <derivirana_varijabla naziv="DomainObject.Predmet.SudioniciListNazivOIB_1">
      <item>, OIB 08940698309</item>
      <item>, OIB 41127835111</item>
      <item>, OIB 52634238587</item>
      <item>, OIB 85821130368</item>
      <item>, OIB 02535697732</item>
      <item>, OIB 41127835111</item>
      <item>, OIB 55786870275</item>
      <item>, OIB 90326956385</item>
      <item>, OIB 18683136487</item>
      <item>, OIB 18917330107</item>
      <item>, OIB 08940698309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A03180-1D0F-4007-8322-76D333CDC8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226</properties:Words>
  <properties:Characters>1254</properties:Characters>
  <properties:Lines>71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2016-09-13T09:37:00Z</dcterms:created>
  <dc:creator>hermanj</dc:creator>
  <cp:lastModifiedBy>Danijela Sekulić</cp:lastModifiedBy>
  <cp:lastPrinted>2016-09-13T09:36:00Z</cp:lastPrinted>
  <dcterms:modified xmlns:xsi="http://www.w3.org/2001/XMLSchema-instance" xsi:type="dcterms:W3CDTF">2016-09-13T09:38:00Z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